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245b" w14:paraId="0aa245b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E415CC">
        <w:rPr>
          <w:bCs/>
        </w:rPr>
        <w:t>423/15-36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 xml:space="preserve">po stečajnom sucu Nadi Kraljić u stečajnom </w:t>
      </w:r>
      <w:r w:rsidR="00F901AE">
        <w:t>postupku nad stečajnim dužnikom</w:t>
      </w:r>
      <w:r w:rsidR="00701442" w:rsidRPr="00701442">
        <w:t xml:space="preserve"> </w:t>
      </w:r>
      <w:r w:rsidR="008666F4" w:rsidRPr="0080562E">
        <w:t xml:space="preserve">PROBA d.o.o. </w:t>
      </w:r>
      <w:r w:rsidR="008666F4">
        <w:t xml:space="preserve">– u stečaju, </w:t>
      </w:r>
      <w:r w:rsidR="008666F4" w:rsidRPr="0080562E">
        <w:t xml:space="preserve">Zagreb, Mrzlopoljska 7 MBS: 080321561 OIB: 63589448724  </w:t>
      </w:r>
      <w:r w:rsidR="002D46D2" w:rsidRPr="00C8121D">
        <w:t xml:space="preserve">dana </w:t>
      </w:r>
      <w:r w:rsidR="00F901AE">
        <w:t>11. siječnja 2016.</w:t>
      </w:r>
      <w:r w:rsidR="000C349F">
        <w:t xml:space="preserve">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76762C">
        <w:t>stečajnom postupku nad stečajnim dužnikom</w:t>
      </w:r>
      <w:r w:rsidR="008666F4" w:rsidRPr="008666F4">
        <w:t xml:space="preserve"> </w:t>
      </w:r>
      <w:r w:rsidR="008666F4" w:rsidRPr="0080562E">
        <w:t xml:space="preserve">PROBA d.o.o. </w:t>
      </w:r>
      <w:r w:rsidR="008666F4">
        <w:t xml:space="preserve">– u stečaju, </w:t>
      </w:r>
      <w:r w:rsidR="008666F4" w:rsidRPr="0080562E">
        <w:t xml:space="preserve">Zagreb, Mrzlopoljska 7 MBS: 080321561 OIB: 63589448724 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F901AE">
        <w:rPr>
          <w:bCs/>
        </w:rPr>
        <w:t xml:space="preserve">9. veljače 2016.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8666F4">
        <w:rPr>
          <w:bCs/>
        </w:rPr>
        <w:t>09</w:t>
      </w:r>
      <w:r w:rsidR="00F901AE">
        <w:rPr>
          <w:bCs/>
        </w:rPr>
        <w:t>,30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F901AE">
        <w:t xml:space="preserve">11. siječnja 2016. </w:t>
      </w:r>
      <w:r w:rsidR="000C349F">
        <w:t xml:space="preserve">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 Nada Kraljić</w:t>
      </w:r>
      <w:r w:rsidR="00703DB5">
        <w:t>,v.r.</w:t>
      </w:r>
      <w:r w:rsidRPr="00C8121D">
        <w:t xml:space="preserve"> </w:t>
      </w:r>
    </w:p>
    <w:p w:rsidRDefault="00353238" w:rsidR="00353238" w:rsidRPr="00C8121D"/>
    <w:p w:rsidRDefault="00703DB5" w:rsidR="00703D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03DB5" w:rsidP="00703DB5" w:rsidR="00703DB5">
      <w:pPr>
        <w:ind w:firstLine="708" w:left="6372"/>
      </w:pPr>
      <w:r>
        <w:t>Vinka Mihalinčić</w:t>
      </w:r>
    </w:p>
    <w:p w:rsidRDefault="00CF067D" w:rsidP="00AB7C4C" w:rsidR="00AB7C4C" w:rsidRPr="00C8121D">
      <w:pPr>
        <w:ind w:left="360"/>
      </w:pPr>
      <w:r w:rsidRPr="00C8121D">
        <w:t xml:space="preserve"> </w:t>
      </w: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C349F"/>
    <w:rsid w:val="001D4E3E"/>
    <w:rsid w:val="001F00DB"/>
    <w:rsid w:val="002D46D2"/>
    <w:rsid w:val="00353238"/>
    <w:rsid w:val="00353B1F"/>
    <w:rsid w:val="00701442"/>
    <w:rsid w:val="00703DB5"/>
    <w:rsid w:val="0076762C"/>
    <w:rsid w:val="008666F4"/>
    <w:rsid w:val="00AB7C4C"/>
    <w:rsid w:val="00BD2110"/>
    <w:rsid w:val="00C179F4"/>
    <w:rsid w:val="00C8121D"/>
    <w:rsid w:val="00CF067D"/>
    <w:rsid w:val="00E415CC"/>
    <w:rsid w:val="00F9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D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D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D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D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D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D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D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D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 d.o.o.</izvorni_sadrzaj>
    <derivirana_varijabla naziv="DomainObject.Predmet.ProtustrankaFormated_1">  PROBA d.o.o.</derivirana_varijabla>
  </DomainObject.Predmet.ProtustrankaFormated>
  <DomainObject.Predmet.ProtustrankaFormatedOIB>
    <izvorni_sadrzaj>  PROBA d.o.o., OIB 63589448724</izvorni_sadrzaj>
    <derivirana_varijabla naziv="DomainObject.Predmet.ProtustrankaFormatedOIB_1">  PROBA d.o.o., OIB 63589448724</derivirana_varijabla>
  </DomainObject.Predmet.ProtustrankaFormatedOIB>
  <DomainObject.Predmet.ProtustrankaFormatedWithAdress>
    <izvorni_sadrzaj> PROBA d.o.o., Mrzlopoljska 7, 10000 Zagreb</izvorni_sadrzaj>
    <derivirana_varijabla naziv="DomainObject.Predmet.ProtustrankaFormatedWithAdress_1"> PROBA d.o.o., Mrzlopoljska 7, 10000 Zagreb</derivirana_varijabla>
  </DomainObject.Predmet.ProtustrankaFormatedWithAdress>
  <DomainObject.Predmet.ProtustrankaFormatedWithAdressOIB>
    <izvorni_sadrzaj> PROBA d.o.o., OIB 63589448724, Mrzlopoljska 7, 10000 Zagreb</izvorni_sadrzaj>
    <derivirana_varijabla naziv="DomainObject.Predmet.ProtustrankaFormatedWithAdressOIB_1"> PROBA d.o.o., OIB 63589448724, Mrzlopoljska 7, 10000 Zagreb</derivirana_varijabla>
  </DomainObject.Predmet.ProtustrankaFormatedWithAdressOIB>
  <DomainObject.Predmet.ProtustrankaWithAdress>
    <izvorni_sadrzaj>PROBA d.o.o. Mrzlopoljska 7, 10000 Zagreb</izvorni_sadrzaj>
    <derivirana_varijabla naziv="DomainObject.Predmet.ProtustrankaWithAdress_1">PROBA d.o.o. Mrzlopoljska 7, 10000 Zagreb</derivirana_varijabla>
  </DomainObject.Predmet.ProtustrankaWithAdress>
  <DomainObject.Predmet.ProtustrankaWithAdressOIB>
    <izvorni_sadrzaj>PROBA d.o.o., OIB 63589448724, Mrzlopoljska 7, 10000 Zagreb</izvorni_sadrzaj>
    <derivirana_varijabla naziv="DomainObject.Predmet.ProtustrankaWithAdressOIB_1">PROBA d.o.o., OIB 63589448724, Mrzlopoljska 7, 10000 Zagreb</derivirana_varijabla>
  </DomainObject.Predmet.ProtustrankaWithAdressOIB>
  <DomainObject.Predmet.ProtustrankaNazivFormated>
    <izvorni_sadrzaj>PROBA d.o.o.</izvorni_sadrzaj>
    <derivirana_varijabla naziv="DomainObject.Predmet.ProtustrankaNazivFormated_1">PROBA d.o.o.</derivirana_varijabla>
  </DomainObject.Predmet.ProtustrankaNazivFormated>
  <DomainObject.Predmet.ProtustrankaNazivFormatedOIB>
    <izvorni_sadrzaj>PROBA d.o.o., OIB 63589448724</izvorni_sadrzaj>
    <derivirana_varijabla naziv="DomainObject.Predmet.ProtustrankaNazivFormatedOIB_1">PROBA d.o.o., OIB 63589448724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PROBA d.o.o.</item>
    </izvorni_sadrzaj>
    <derivirana_varijabla naziv="DomainObject.Predmet.ProtuStrankaListFormated_1">
      <item>PROBA d.o.o.</item>
    </derivirana_varijabla>
  </DomainObject.Predmet.ProtuStrankaListFormated>
  <DomainObject.Predmet.ProtuStrankaListFormatedOIB>
    <izvorni_sadrzaj>
      <item>PROBA d.o.o., OIB 63589448724</item>
    </izvorni_sadrzaj>
    <derivirana_varijabla naziv="DomainObject.Predmet.ProtuStrankaListFormatedOIB_1">
      <item>PROBA d.o.o., OIB 63589448724</item>
    </derivirana_varijabla>
  </DomainObject.Predmet.ProtuStrankaListFormatedOIB>
  <DomainObject.Predmet.ProtuStrankaListFormatedWithAdress>
    <izvorni_sadrzaj>
      <item>PROBA d.o.o., Mrzlopoljska 7, 10000 Zagreb</item>
    </izvorni_sadrzaj>
    <derivirana_varijabla naziv="DomainObject.Predmet.ProtuStrankaListFormatedWithAdress_1">
      <item>PROBA d.o.o., Mrzlopoljska 7, 10000 Zagreb</item>
    </derivirana_varijabla>
  </DomainObject.Predmet.ProtuStrankaListFormatedWithAdress>
  <DomainObject.Predmet.ProtuStrankaListFormatedWithAdressOIB>
    <izvorni_sadrzaj>
      <item>PROBA d.o.o., OIB 63589448724, Mrzlopoljska 7, 10000 Zagreb</item>
    </izvorni_sadrzaj>
    <derivirana_varijabla naziv="DomainObject.Predmet.ProtuStrankaListFormatedWithAdressOIB_1">
      <item>PROBA d.o.o., OIB 63589448724, Mrzlopoljska 7, 10000 Zagreb</item>
    </derivirana_varijabla>
  </DomainObject.Predmet.ProtuStrankaListFormatedWithAdressOIB>
  <DomainObject.Predmet.ProtuStrankaListNazivFormated>
    <izvorni_sadrzaj>
      <item>PROBA d.o.o.</item>
    </izvorni_sadrzaj>
    <derivirana_varijabla naziv="DomainObject.Predmet.ProtuStrankaListNazivFormated_1">
      <item>PROBA d.o.o.</item>
    </derivirana_varijabla>
  </DomainObject.Predmet.ProtuStrankaListNazivFormated>
  <DomainObject.Predmet.ProtuStrankaListNazivFormatedOIB>
    <izvorni_sadrzaj>
      <item>PROBA d.o.o., OIB 63589448724</item>
    </izvorni_sadrzaj>
    <derivirana_varijabla naziv="DomainObject.Predmet.ProtuStrankaListNazivFormatedOIB_1">
      <item>PROBA d.o.o., OIB 63589448724</item>
    </derivirana_varijabla>
  </DomainObject.Predmet.ProtuStrankaListNazivFormatedOIB>
  <DomainObject.Predmet.OstaliListFormated>
    <izvorni_sadrzaj>
      <item>Ivan Penava</item>
      <item>Sandra Gregorić Jelinek</item>
    </izvorni_sadrzaj>
    <derivirana_varijabla naziv="DomainObject.Predmet.OstaliListFormated_1">
      <item>Ivan Penava</item>
      <item>Sandra Gregorić Jelinek</item>
    </derivirana_varijabla>
  </DomainObject.Predmet.OstaliListFormated>
  <DomainObject.Predmet.OstaliListFormatedOIB>
    <izvorni_sadrzaj>
      <item>Ivan Penava, OIB 35774204621</item>
      <item>Sandra Gregorić Jelinek, OIB 76527594917</item>
    </izvorni_sadrzaj>
    <derivirana_varijabla naziv="DomainObject.Predmet.OstaliListFormatedOIB_1">
      <item>Ivan Penava, OIB 35774204621</item>
      <item>Sandra Gregorić Jelinek, OIB 76527594917</item>
    </derivirana_varijabla>
  </DomainObject.Predmet.OstaliListFormatedOIB>
  <DomainObject.Predmet.OstaliListFormatedWithAdress>
    <izvorni_sadrzaj>
      <item>Ivan Penava, Jazbinski Odvojak I. 4, 10000 Zagreb</item>
      <item>Sandra Gregorić Jelinek, Klenovac 5, 10000 Zagreb</item>
    </izvorni_sadrzaj>
    <derivirana_varijabla naziv="DomainObject.Predmet.OstaliListFormatedWithAdress_1">
      <item>Ivan Penava, Jazbinski Odvojak I. 4, 10000 Zagreb</item>
      <item>Sandra Gregorić Jelinek, Klenovac 5, 10000 Zagreb</item>
    </derivirana_varijabla>
  </DomainObject.Predmet.OstaliListFormatedWithAdress>
  <DomainObject.Predmet.OstaliListFormatedWithAdressOIB>
    <izvorni_sadrzaj>
      <item>Ivan Penava, OIB 35774204621, Jazbinski Odvojak I. 4, 10000 Zagreb</item>
      <item>Sandra Gregorić Jelinek, OIB 76527594917, Klenovac 5, 10000 Zagreb</item>
    </izvorni_sadrzaj>
    <derivirana_varijabla naziv="DomainObject.Predmet.OstaliListFormatedWithAdressOIB_1">
      <item>Ivan Penava, OIB 35774204621, Jazbinski Odvojak I. 4, 10000 Zagreb</item>
      <item>Sandra Gregorić Jelinek, OIB 76527594917, Klenovac 5, 10000 Zagreb</item>
    </derivirana_varijabla>
  </DomainObject.Predmet.OstaliListFormatedWithAdressOIB>
  <DomainObject.Predmet.OstaliListNazivFormated>
    <izvorni_sadrzaj>
      <item>Ivan Penava</item>
      <item>Sandra Gregorić Jelinek</item>
    </izvorni_sadrzaj>
    <derivirana_varijabla naziv="DomainObject.Predmet.OstaliListNazivFormated_1">
      <item>Ivan Penava</item>
      <item>Sandra Gregorić Jelinek</item>
    </derivirana_varijabla>
  </DomainObject.Predmet.OstaliListNazivFormated>
  <DomainObject.Predmet.OstaliListNazivFormatedOIB>
    <izvorni_sadrzaj>
      <item>Ivan Penava, OIB 35774204621</item>
      <item>Sandra Gregorić Jelinek, OIB 76527594917</item>
    </izvorni_sadrzaj>
    <derivirana_varijabla naziv="DomainObject.Predmet.OstaliListNazivFormatedOIB_1">
      <item>Ivan Penava, OIB 35774204621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PROBA d.o.o.</izvorni_sadrzaj>
    <derivirana_varijabla naziv="DomainObject.Predmet.ProtustrankaIDrugi_1">PROBA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PROBA d.o.o., OIB 63589448724, Mrzlopoljska 7, 10000 Zagreb</izvorni_sadrzaj>
    <derivirana_varijabla naziv="DomainObject.Predmet.ProtustrankaIDrugiAdressOIB_1">PROBA d.o.o., OIB 63589448724, Mrzlopoljska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PROBA d.o.o.</item>
      <item>Ivan Penava</item>
      <item>Sandra Gregorić Jelinek</item>
    </izvorni_sadrzaj>
    <derivirana_varijabla naziv="DomainObject.Predmet.SudioniciListNaziv_1">
      <item>FINA Zagreb</item>
      <item>PROBA d.o.o.</item>
      <item>Ivan Penava</item>
      <item>Sandra Gregorić Jelinek</item>
    </derivirana_varijabla>
  </DomainObject.Predmet.SudioniciListNaziv>
  <DomainObject.Predmet.SudioniciListAdressOIB>
    <izvorni_sadrzaj>
      <item>FINA Zagreb, OIB 85821130368</item>
      <item>PROBA d.o.o., OIB 63589448724, Mrzlopoljska 7,10000 Zagreb</item>
      <item>Ivan Penava, OIB 35774204621, Jazbinski Odvojak I. 4,10000 Zagreb</item>
      <item>Sandra Gregorić Jelinek, OIB 76527594917, Klenovac 5,10000 Zagreb</item>
    </izvorni_sadrzaj>
    <derivirana_varijabla naziv="DomainObject.Predmet.SudioniciListAdressOIB_1">
      <item>FINA Zagreb, OIB 85821130368</item>
      <item>PROBA d.o.o., OIB 63589448724, Mrzlopoljska 7,10000 Zagreb</item>
      <item>Ivan Penava, OIB 35774204621, Jazbinski Odvojak I. 4,10000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63589448724</item>
      <item>, OIB 35774204621</item>
      <item>, OIB 76527594917</item>
    </izvorni_sadrzaj>
    <derivirana_varijabla naziv="DomainObject.Predmet.SudioniciListNazivOIB_1">
      <item>, OIB 85821130368</item>
      <item>, OIB 63589448724</item>
      <item>, OIB 35774204621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156</properties:Words>
  <properties:Characters>759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2016-01-11T12:09:00Z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2016-01-11T12:11:00Z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