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21439" w14:paraId="3421439" w:rsidRDefault="00937718" w:rsidP="001940FB" w:rsidR="00937718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937718" w:rsidR="001065A0" w:rsidRPr="00937718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C80CF1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937718" w:rsidP="00AA6BCF" w:rsidR="00937718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937718" w:rsidR="00937718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937718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937718" w:rsidP="00937718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937718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937718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E0674D" w:rsidRPr="00E0674D">
        <w:rPr>
          <w:rFonts w:cs="Calibri" w:hAnsi="Calibri" w:ascii="Calibri"/>
        </w:rPr>
        <w:t>BONAĆI BRANKA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937718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E0674D" w:rsidRPr="00E0674D">
        <w:rPr>
          <w:rFonts w:cs="Calibri" w:hAnsi="Calibri" w:ascii="Calibri"/>
        </w:rPr>
        <w:t>308.697,57 kn</w:t>
      </w:r>
      <w:r w:rsidR="00937718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E0674D" w:rsidRPr="00E0674D">
        <w:rPr>
          <w:rFonts w:cs="Calibri" w:hAnsi="Calibri" w:ascii="Calibri"/>
        </w:rPr>
        <w:t>283.597,57 kn</w:t>
      </w:r>
      <w:r w:rsidR="00937718">
        <w:rPr>
          <w:rFonts w:cs="Calibri" w:hAnsi="Calibri" w:ascii="Calibri"/>
        </w:rPr>
        <w:t>,</w:t>
      </w:r>
      <w:r w:rsidR="00E0674D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E0674D" w:rsidRPr="00E0674D">
        <w:rPr>
          <w:rFonts w:cs="Calibri" w:hAnsi="Calibri" w:ascii="Calibri"/>
        </w:rPr>
        <w:t>25.100,00 kn</w:t>
      </w:r>
      <w:r w:rsidR="00E0674D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937718">
        <w:rPr>
          <w:rFonts w:cs="Calibri" w:hAnsi="Calibri" w:ascii="Calibri"/>
        </w:rPr>
        <w:t xml:space="preserve"> pa</w:t>
      </w:r>
      <w:r w:rsidR="006C22DC">
        <w:rPr>
          <w:rFonts w:cs="Calibri" w:hAnsi="Calibri" w:ascii="Calibri"/>
        </w:rPr>
        <w:t xml:space="preserve"> čak</w:t>
      </w:r>
      <w:r w:rsidR="00937718">
        <w:rPr>
          <w:rFonts w:cs="Calibri" w:hAnsi="Calibri" w:ascii="Calibri"/>
        </w:rPr>
        <w:t xml:space="preserve">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937718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937718" w:rsidRPr="00937718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937718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B33069" w:rsidP="001D182A" w:rsidR="00B3306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0674D" w:rsidP="001D182A" w:rsidR="00E0674D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7562A5" w:rsidR="00EC2612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EC2612" w:rsidP="00EC2612" w:rsidR="00EC2612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0674D" w:rsidP="00EC2612" w:rsidR="00EC2612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0674D">
              <w:rPr>
                <w:rFonts w:cs="Calibri" w:hAnsi="Calibri" w:ascii="Calibri"/>
              </w:rPr>
              <w:t>BONAĆI BRANKA</w:t>
            </w:r>
            <w:r w:rsidR="00EC2612">
              <w:rPr>
                <w:rFonts w:cs="Calibri" w:hAnsi="Calibri" w:ascii="Calibri"/>
              </w:rPr>
              <w:t xml:space="preserve">, </w:t>
            </w:r>
            <w:r w:rsidRPr="00E0674D">
              <w:rPr>
                <w:rFonts w:cs="Calibri" w:hAnsi="Calibri" w:ascii="Calibri"/>
              </w:rPr>
              <w:t>Marina Držića 13, Split</w:t>
            </w:r>
            <w:r w:rsidR="00EC2612">
              <w:rPr>
                <w:rFonts w:cs="Calibri" w:hAnsi="Calibri" w:ascii="Calibri"/>
              </w:rPr>
              <w:t>,</w:t>
            </w:r>
            <w:r w:rsidR="00EC2612" w:rsidRPr="00372EC9">
              <w:rPr>
                <w:rFonts w:cs="Calibri" w:hAnsi="Calibri" w:ascii="Calibri"/>
              </w:rPr>
              <w:t xml:space="preserve">OIB: </w:t>
            </w:r>
            <w:r w:rsidRPr="00E0674D">
              <w:rPr>
                <w:rFonts w:cs="Calibri" w:hAnsi="Calibri" w:ascii="Calibri"/>
              </w:rPr>
              <w:t>87217325968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E0674D" w:rsidP="00E0674D" w:rsidR="00EC2612" w:rsidRPr="007562A5">
            <w:pPr>
              <w:jc w:val="both"/>
              <w:rPr>
                <w:rFonts w:cs="Calibri" w:hAnsi="Calibri" w:ascii="Calibri"/>
              </w:rPr>
            </w:pPr>
            <w:r w:rsidRPr="00E0674D">
              <w:rPr>
                <w:rFonts w:cs="Calibri" w:hAnsi="Calibri" w:ascii="Calibri"/>
              </w:rPr>
              <w:t>Ugovor o štednom depozitu broj 81-70-70055-2, knjigovodstvena kartica članskog uloga, izračun kamata</w:t>
            </w:r>
            <w:r w:rsidRPr="007562A5">
              <w:rPr>
                <w:rFonts w:cs="Calibri" w:hAnsi="Calibri" w:ascii="Calibri"/>
              </w:rPr>
              <w:t xml:space="preserve">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E0674D" w:rsidP="00EC2612" w:rsidR="00EC2612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0674D">
              <w:rPr>
                <w:rFonts w:cs="Calibri" w:hAnsi="Calibri" w:ascii="Calibri"/>
              </w:rPr>
              <w:t>308.697,57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0674D" w:rsidP="00EC2612" w:rsidR="00EC2612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0674D">
              <w:rPr>
                <w:rFonts w:cs="Calibri" w:hAnsi="Calibri" w:ascii="Calibri"/>
              </w:rPr>
              <w:t>283.597,57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0674D" w:rsidP="00EC2612" w:rsidR="00EC2612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0674D">
              <w:rPr>
                <w:rFonts w:cs="Calibri" w:hAnsi="Calibri" w:ascii="Calibri"/>
              </w:rPr>
              <w:t>25.100,00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877CFC" w:rsidP="00877CFC" w:rsidR="00877CFC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EE2AB8" w:rsidP="00877CFC" w:rsidR="00877CFC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7CFC" w:rsidP="00877CFC" w:rsidR="00877CFC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877CFC" w:rsidP="00877CFC" w:rsidR="00877CFC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877CFC" w:rsidP="00877CFC" w:rsidR="00877CFC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877CFC" w:rsidP="00877CFC" w:rsidR="00877CFC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877CFC" w:rsidP="00877CFC" w:rsidR="00877CFC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7C72" w:rsidR="00AA7C72">
      <w:pPr>
        <w:spacing w:after="0"/>
      </w:pPr>
      <w:r>
        <w:separator/>
      </w:r>
    </w:p>
  </w:endnote>
  <w:endnote w:id="0" w:type="continuationSeparator">
    <w:p w:rsidRDefault="00AA7C72" w:rsidR="00AA7C7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01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7C72" w:rsidR="00AA7C72">
      <w:pPr>
        <w:spacing w:after="0"/>
      </w:pPr>
      <w:r>
        <w:separator/>
      </w:r>
    </w:p>
  </w:footnote>
  <w:footnote w:id="0" w:type="continuationSeparator">
    <w:p w:rsidRDefault="00AA7C72" w:rsidR="00AA7C72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01CD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4F7ED1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4133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1322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22DC"/>
    <w:rsid w:val="006C393E"/>
    <w:rsid w:val="006C75C1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7C7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562A5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77CFC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18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A7C72"/>
    <w:rsid w:val="00AB4FC3"/>
    <w:rsid w:val="00AC6150"/>
    <w:rsid w:val="00AC7313"/>
    <w:rsid w:val="00AC7943"/>
    <w:rsid w:val="00AD01CD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33069"/>
    <w:rsid w:val="00B44170"/>
    <w:rsid w:val="00B45833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0CF1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2370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674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5384"/>
    <w:rsid w:val="00EA7543"/>
    <w:rsid w:val="00EA7615"/>
    <w:rsid w:val="00EB211B"/>
    <w:rsid w:val="00EB3185"/>
    <w:rsid w:val="00EB43C0"/>
    <w:rsid w:val="00EB5932"/>
    <w:rsid w:val="00EB7D78"/>
    <w:rsid w:val="00EB7DDE"/>
    <w:rsid w:val="00EC2612"/>
    <w:rsid w:val="00ED17A7"/>
    <w:rsid w:val="00ED24A0"/>
    <w:rsid w:val="00ED4ECF"/>
    <w:rsid w:val="00EE0062"/>
    <w:rsid w:val="00EE2AB8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3E44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AD01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1CD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1CD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1CD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1CD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AD01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1CD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1CD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1CD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1CD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CC57F5-D287-4DB1-8145-6706F27B51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257</properties:Words>
  <properties:Characters>1437</properties:Characters>
  <properties:Lines>74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2018-08-23T10:33:00Z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2018-08-23T11:10:00Z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St-651/2017-94 / Podnesak - Podnesak (-94.docx)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