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9dbf" w14:paraId="01a9dbf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1932E7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St-13</w:t>
            </w:r>
            <w:r w:rsidR="001932E7">
              <w:t>51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82895">
        <w:t xml:space="preserve"> </w:t>
      </w:r>
      <w:r w:rsidR="001932E7" w:rsidRPr="001932E7">
        <w:t>HRČKA-SRCE 13 jednostavno društvo s ograničenom odgovornošću za trgovinu</w:t>
      </w:r>
      <w:r w:rsidR="001932E7">
        <w:t xml:space="preserve"> Zagreb, Žuti dol 26 A, </w:t>
      </w:r>
      <w:proofErr w:type="spellStart"/>
      <w:r w:rsidR="001932E7">
        <w:t>OIB</w:t>
      </w:r>
      <w:proofErr w:type="spellEnd"/>
      <w:r w:rsidR="001932E7">
        <w:t xml:space="preserve">: </w:t>
      </w:r>
      <w:r w:rsidR="001932E7" w:rsidRPr="001932E7">
        <w:t>11332023735</w:t>
      </w:r>
      <w:r w:rsidR="001932E7">
        <w:t xml:space="preserve">, </w:t>
      </w:r>
      <w:proofErr w:type="spellStart"/>
      <w:r w:rsidR="001932E7">
        <w:t>MBS</w:t>
      </w:r>
      <w:proofErr w:type="spellEnd"/>
      <w:r w:rsidR="001932E7">
        <w:t xml:space="preserve">: </w:t>
      </w:r>
      <w:r w:rsidR="001932E7" w:rsidRPr="001932E7">
        <w:t>081032122</w:t>
      </w:r>
      <w:r w:rsidR="001932E7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1712C">
        <w:t>10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1712C">
        <w:rPr>
          <w:bCs/>
        </w:rPr>
        <w:t xml:space="preserve"> </w:t>
      </w:r>
      <w:r w:rsidR="001932E7" w:rsidRPr="001932E7">
        <w:t>HRČKA-SRCE 13 jednostavno društvo s ograničenom odgovornošću za trgovinu</w:t>
      </w:r>
      <w:r w:rsidR="001932E7">
        <w:t xml:space="preserve"> Zagreb, Žuti dol 26 A, </w:t>
      </w:r>
      <w:proofErr w:type="spellStart"/>
      <w:r w:rsidR="001932E7">
        <w:t>OIB</w:t>
      </w:r>
      <w:proofErr w:type="spellEnd"/>
      <w:r w:rsidR="001932E7">
        <w:t xml:space="preserve">: </w:t>
      </w:r>
      <w:r w:rsidR="001932E7" w:rsidRPr="001932E7">
        <w:t>11332023735</w:t>
      </w:r>
      <w:r w:rsidR="001932E7">
        <w:t xml:space="preserve">, </w:t>
      </w:r>
      <w:proofErr w:type="spellStart"/>
      <w:r w:rsidR="001932E7">
        <w:t>MBS</w:t>
      </w:r>
      <w:proofErr w:type="spellEnd"/>
      <w:r w:rsidR="001932E7">
        <w:t xml:space="preserve">: </w:t>
      </w:r>
      <w:r w:rsidR="001932E7" w:rsidRPr="001932E7">
        <w:t>081032122</w:t>
      </w:r>
      <w:r w:rsidR="001932E7">
        <w:t>, iznosi 113.976,79 kn.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C3687">
        <w:t xml:space="preserve"> </w:t>
      </w:r>
      <w:r w:rsidR="0041712C">
        <w:t>Goran P</w:t>
      </w:r>
      <w:r w:rsidR="001932E7">
        <w:t>lavšić iz Zagreba</w:t>
      </w:r>
      <w:r w:rsidR="0041712C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13</w:t>
      </w:r>
      <w:r w:rsidR="001932E7">
        <w:t>51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1712C">
        <w:t>10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77FB"/>
    <w:rsid w:val="0035208B"/>
    <w:rsid w:val="003561EA"/>
    <w:rsid w:val="00356C8E"/>
    <w:rsid w:val="00381EF9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BF2199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E019E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12D3A"/>
    <w:rsid w:val="00F17521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BF2199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F2199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199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199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BF2199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F2199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19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19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1351</izvorni_sadrzaj>
    <derivirana_varijabla naziv="DomainObject.Predmet.Broj_1">1351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St-1351/2018</izvorni_sadrzaj>
    <derivirana_varijabla naziv="DomainObject.Predmet.OznakaBroj_1">St-1351/2018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HRČKA-SRCE 13 jednostavno društvo s ograničenom odgovornošću za trgovinu</izvorni_sadrzaj>
    <derivirana_varijabla naziv="DomainObject.Predmet.ProtustrankaFormated_1">  HRČKA-SRCE 13 jednostavno društvo s ograničenom odgovornošću za trgovinu</derivirana_varijabla>
  </DomainObject.Predmet.ProtustrankaFormated>
  <DomainObject.Predmet.ProtustrankaFormatedOIB>
    <izvorni_sadrzaj>  HRČKA-SRCE 13 jednostavno društvo s ograničenom odgovornošću za trgovinu, OIB 11332023735</izvorni_sadrzaj>
    <derivirana_varijabla naziv="DomainObject.Predmet.ProtustrankaFormatedOIB_1">  HRČKA-SRCE 13 jednostavno društvo s ograničenom odgovornošću za trgovinu, OIB 11332023735</derivirana_varijabla>
  </DomainObject.Predmet.ProtustrankaFormatedOIB>
  <DomainObject.Predmet.ProtustrankaFormatedWithAdress>
    <izvorni_sadrzaj> HRČKA-SRCE 13 jednostavno društvo s ograničenom odgovornošću za trgovinu, Žuti dol 26/A, 10000 Zagreb</izvorni_sadrzaj>
    <derivirana_varijabla naziv="DomainObject.Predmet.ProtustrankaFormatedWithAdress_1"> HRČKA-SRCE 13 jednostavno društvo s ograničenom odgovornošću za trgovinu, Žuti dol 26/A, 10000 Zagreb</derivirana_varijabla>
  </DomainObject.Predmet.ProtustrankaFormatedWithAdress>
  <DomainObject.Predmet.ProtustrankaFormatedWithAdressOIB>
    <izvorni_sadrzaj> HRČKA-SRCE 13 jednostavno društvo s ograničenom odgovornošću za trgovinu, OIB 11332023735, Žuti dol 26/A, 10000 Zagreb</izvorni_sadrzaj>
    <derivirana_varijabla naziv="DomainObject.Predmet.ProtustrankaFormatedWithAdressOIB_1"> HRČKA-SRCE 13 jednostavno društvo s ograničenom odgovornošću za trgovinu, OIB 11332023735, Žuti dol 26/A, 10000 Zagreb</derivirana_varijabla>
  </DomainObject.Predmet.ProtustrankaFormatedWithAdressOIB>
  <DomainObject.Predmet.ProtustrankaWithAdress>
    <izvorni_sadrzaj>HRČKA-SRCE 13 jednostavno društvo s ograničenom odgovornošću za trgovinu Žuti dol 26/A, 10000 Zagreb</izvorni_sadrzaj>
    <derivirana_varijabla naziv="DomainObject.Predmet.ProtustrankaWithAdress_1">HRČKA-SRCE 13 jednostavno društvo s ograničenom odgovornošću za trgovinu Žuti dol 26/A, 10000 Zagreb</derivirana_varijabla>
  </DomainObject.Predmet.ProtustrankaWithAdress>
  <DomainObject.Predmet.ProtustrankaWithAdressOIB>
    <izvorni_sadrzaj>HRČKA-SRCE 13 jednostavno društvo s ograničenom odgovornošću za trgovinu, OIB 11332023735, Žuti dol 26/A, 10000 Zagreb</izvorni_sadrzaj>
    <derivirana_varijabla naziv="DomainObject.Predmet.ProtustrankaWithAdressOIB_1">HRČKA-SRCE 13 jednostavno društvo s ograničenom odgovornošću za trgovinu, OIB 11332023735, Žuti dol 26/A, 10000 Zagreb</derivirana_varijabla>
  </DomainObject.Predmet.ProtustrankaWithAdressOIB>
  <DomainObject.Predmet.ProtustrankaNazivFormated>
    <izvorni_sadrzaj>HRČKA-SRCE 13 jednostavno društvo s ograničenom odgovornošću za trgovinu</izvorni_sadrzaj>
    <derivirana_varijabla naziv="DomainObject.Predmet.ProtustrankaNazivFormated_1">HRČKA-SRCE 13 jednostavno društvo s ograničenom odgovornošću za trgovinu</derivirana_varijabla>
  </DomainObject.Predmet.ProtustrankaNazivFormated>
  <DomainObject.Predmet.ProtustrankaNazivFormatedOIB>
    <izvorni_sadrzaj>HRČKA-SRCE 13 jednostavno društvo s ograničenom odgovornošću za trgovinu, OIB 11332023735</izvorni_sadrzaj>
    <derivirana_varijabla naziv="DomainObject.Predmet.ProtustrankaNazivFormatedOIB_1">HRČKA-SRCE 13 jednostavno društvo s ograničenom odgovornošću za trgovinu, OIB 11332023735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HRČKA-SRCE 13 jednostavno društvo s ograničenom odgovornošću za trgovinu</item>
    </izvorni_sadrzaj>
    <derivirana_varijabla naziv="DomainObject.Predmet.ProtuStrankaListFormated_1">
      <item>HRČKA-SRCE 13 jednostavno društvo s ograničenom odgovornošću za trgovinu</item>
    </derivirana_varijabla>
  </DomainObject.Predmet.ProtuStrankaListFormated>
  <DomainObject.Predmet.ProtuStrankaListFormatedOIB>
    <izvorni_sadrzaj>
      <item>HRČKA-SRCE 13 jednostavno društvo s ograničenom odgovornošću za trgovinu, OIB 11332023735</item>
    </izvorni_sadrzaj>
    <derivirana_varijabla naziv="DomainObject.Predmet.ProtuStrankaListFormatedOIB_1">
      <item>HRČKA-SRCE 13 jednostavno društvo s ograničenom odgovornošću za trgovinu, OIB 11332023735</item>
    </derivirana_varijabla>
  </DomainObject.Predmet.ProtuStrankaListFormatedOIB>
  <DomainObject.Predmet.ProtuStrankaListFormatedWithAdress>
    <izvorni_sadrzaj>
      <item>HRČKA-SRCE 13 jednostavno društvo s ograničenom odgovornošću za trgovinu, Žuti dol 26/A, 10000 Zagreb</item>
    </izvorni_sadrzaj>
    <derivirana_varijabla naziv="DomainObject.Predmet.ProtuStrankaListFormatedWithAdress_1">
      <item>HRČKA-SRCE 13 jednostavno društvo s ograničenom odgovornošću za trgovinu, Žuti dol 26/A, 10000 Zagreb</item>
    </derivirana_varijabla>
  </DomainObject.Predmet.ProtuStrankaListFormatedWithAdress>
  <DomainObject.Predmet.ProtuStrankaListFormatedWithAdressOIB>
    <izvorni_sadrzaj>
      <item>HRČKA-SRCE 13 jednostavno društvo s ograničenom odgovornošću za trgovinu, OIB 11332023735, Žuti dol 26/A, 10000 Zagreb</item>
    </izvorni_sadrzaj>
    <derivirana_varijabla naziv="DomainObject.Predmet.ProtuStrankaListFormatedWithAdressOIB_1">
      <item>HRČKA-SRCE 13 jednostavno društvo s ograničenom odgovornošću za trgovinu, OIB 11332023735, Žuti dol 26/A, 10000 Zagreb</item>
    </derivirana_varijabla>
  </DomainObject.Predmet.ProtuStrankaListFormatedWithAdressOIB>
  <DomainObject.Predmet.ProtuStrankaListNazivFormated>
    <izvorni_sadrzaj>
      <item>HRČKA-SRCE 13 jednostavno društvo s ograničenom odgovornošću za trgovinu</item>
    </izvorni_sadrzaj>
    <derivirana_varijabla naziv="DomainObject.Predmet.ProtuStrankaListNazivFormated_1">
      <item>HRČKA-SRCE 13 jednostavno društvo s ograničenom odgovornošću za trgovinu</item>
    </derivirana_varijabla>
  </DomainObject.Predmet.ProtuStrankaListNazivFormated>
  <DomainObject.Predmet.ProtuStrankaListNazivFormatedOIB>
    <izvorni_sadrzaj>
      <item>HRČKA-SRCE 13 jednostavno društvo s ograničenom odgovornošću za trgovinu, OIB 11332023735</item>
    </izvorni_sadrzaj>
    <derivirana_varijabla naziv="DomainObject.Predmet.ProtuStrankaListNazivFormatedOIB_1">
      <item>HRČKA-SRCE 13 jednostavno društvo s ograničenom odgovornošću za trgovinu, OIB 11332023735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HRČKA-SRCE 13 jednostavno društvo s ograničenom odgovornošću za trgovinu</izvorni_sadrzaj>
    <derivirana_varijabla naziv="DomainObject.Predmet.ProtustrankaIDrugi_1">HRČKA-SRCE 13 jednostavno društvo s ograničenom odgovornošću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HRČKA-SRCE 13 jednostavno društvo s ograničenom odgovornošću za trgovinu, OIB 11332023735, Žuti dol 26/A, 10000 Zagreb</izvorni_sadrzaj>
    <derivirana_varijabla naziv="DomainObject.Predmet.ProtustrankaIDrugiAdressOIB_1">HRČKA-SRCE 13 jednostavno društvo s ograničenom odgovornošću za trgovinu, OIB 11332023735, Žuti dol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HRČKA-SRCE 13 jednostavno društvo s ograničenom odgovornošću za trgovinu</item>
      <item>FINA Regionalni centar Zagreb</item>
    </izvorni_sadrzaj>
    <derivirana_varijabla naziv="DomainObject.Predmet.SudioniciListNaziv_1">
      <item>HRČKA-SRCE 13 jednostavno društvo s ograničenom odgovornošću za trgovinu</item>
      <item>FINA Regionalni centar Zagreb</item>
    </derivirana_varijabla>
  </DomainObject.Predmet.SudioniciListNaziv>
  <DomainObject.Predmet.SudioniciListAdressOIB>
    <izvorni_sadrzaj>
      <item>HRČKA-SRCE 13 jednostavno društvo s ograničenom odgovornošću za trgovinu, OIB 11332023735, Žuti dol 26/A,10000 Zagreb</item>
      <item>FINA Regionalni centar Zagreb, OIB 85821130368, Trg svibanjskih žrtava 1995. 1,10000 Zagreb</item>
    </izvorni_sadrzaj>
    <derivirana_varijabla naziv="DomainObject.Predmet.SudioniciListAdressOIB_1">
      <item>HRČKA-SRCE 13 jednostavno društvo s ograničenom odgovornošću za trgovinu, OIB 11332023735, Žuti dol 26/A,10000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11332023735</item>
      <item>, OIB 85821130368</item>
    </izvorni_sadrzaj>
    <derivirana_varijabla naziv="DomainObject.Predmet.SudioniciListNazivOIB_1">
      <item>, OIB 11332023735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374</properties:Words>
  <properties:Characters>2034</properties:Characters>
  <properties:Lines>48</properties:Lines>
  <properties:Paragraphs>16</properties:Paragraphs>
  <properties:TotalTime>335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2018-12-10T07:45:00Z</cp:lastPrinted>
  <dcterms:modified xmlns:xsi="http://www.w3.org/2001/XMLSchema-instance" xsi:type="dcterms:W3CDTF">2018-12-10T07:47:00Z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