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dffe" w14:paraId="6f2dff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81584A">
        <w:t>5</w:t>
      </w:r>
      <w:r w:rsidR="00DA4808">
        <w:t>12</w:t>
      </w:r>
      <w:r w:rsidR="008B0432">
        <w:t>/1</w:t>
      </w:r>
      <w:r w:rsidR="0007606D">
        <w:t>6</w:t>
      </w:r>
      <w:r w:rsidR="008B0432">
        <w:t>-</w:t>
      </w:r>
      <w:r w:rsidR="000922B4">
        <w:t>2</w:t>
      </w:r>
      <w:r w:rsidR="00DA4808">
        <w:t>6</w:t>
      </w:r>
    </w:p>
    <w:p w:rsidRDefault="00501952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DA4808" w:rsidP="0081584A" w:rsidR="0081584A">
      <w:pPr>
        <w:jc w:val="both"/>
      </w:pPr>
      <w:r>
        <w:tab/>
      </w:r>
      <w:r w:rsidR="0081584A"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DA4808">
        <w:t>FOTONAPONSKA ENERGIJA društvo s ograničenom odgovornošću za proizvodnju električne energije i usluge, Osijek, J.J. Strossmayera 29, MBS 030124159, OIB 05858819302</w:t>
      </w:r>
      <w:r w:rsidR="0081584A" w:rsidRPr="00450C50">
        <w:t xml:space="preserve">, dana </w:t>
      </w:r>
      <w:r w:rsidR="0081584A">
        <w:t>10</w:t>
      </w:r>
      <w:r w:rsidR="0081584A" w:rsidRPr="00450C50">
        <w:t xml:space="preserve">. </w:t>
      </w:r>
      <w:r w:rsidR="0081584A">
        <w:t>lip</w:t>
      </w:r>
      <w:r w:rsidR="0081584A" w:rsidRPr="00450C50">
        <w:t>nja</w:t>
      </w:r>
      <w:r w:rsidR="0081584A" w:rsidRPr="00611430">
        <w:t xml:space="preserve"> 2016.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DA4808" w:rsidRPr="00DA4808">
        <w:t>Krešimir Gudelj, Osijek, Splavarska 71, OIB 71674163554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B55EF7">
        <w:t>272-</w:t>
      </w:r>
      <w:r w:rsidR="00485D0A">
        <w:t>5</w:t>
      </w:r>
      <w:r w:rsidR="00DA4808">
        <w:t>12</w:t>
      </w:r>
      <w:r w:rsidR="00B55EF7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921F61">
        <w:t>3</w:t>
      </w:r>
      <w:r>
        <w:t>.000,00 kn na žiro račun Trgovačkog suda u Osijeku broj HR31 2390 0011 3000 0020 0 s pozivom na  broj HR05 272-</w:t>
      </w:r>
      <w:r w:rsidR="00485D0A">
        <w:t>5</w:t>
      </w:r>
      <w:r w:rsidR="00DA4808">
        <w:t>12</w:t>
      </w:r>
      <w:r>
        <w:t>-201</w:t>
      </w:r>
      <w:r w:rsidR="00921F61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DA4808" w:rsidRPr="00DA4808">
        <w:t>Krešimir Gudelj, Osijek, Splavarska 71, OIB 71674163554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921F61">
        <w:t>4</w:t>
      </w:r>
      <w:r>
        <w:t>.000,00 kn, 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555BBF">
        <w:t>272-</w:t>
      </w:r>
      <w:r w:rsidR="00485D0A">
        <w:t>5</w:t>
      </w:r>
      <w:r w:rsidR="00DA4808">
        <w:t>12</w:t>
      </w:r>
      <w:r w:rsidR="00555BBF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555BBF">
        <w:t>3</w:t>
      </w:r>
      <w:r>
        <w:t>.000,00 kn na račun broj HR31 2390 0011 3000 0020 0 s pozivom na  broj HR05 272-</w:t>
      </w:r>
      <w:r w:rsidR="00485D0A">
        <w:t>5</w:t>
      </w:r>
      <w:r w:rsidR="00DA4808">
        <w:t>12</w:t>
      </w:r>
      <w:r>
        <w:t>-201</w:t>
      </w:r>
      <w:r w:rsidR="00555BBF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A4808" w:rsidRPr="00DA4808">
        <w:t>Krešimir Gudelj, Osijek, Splavarska 71, OIB 71674163554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A4808" w:rsidRPr="00DA4808">
        <w:t>FOTONAPONSKA ENERGIJA društvo s ograničenom odgovornošću za proizvodnju električne energije i usluge, Osijek, J.J. Strossmayera 29, MBS 030124159, OIB 05858819302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1957E9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1C28DF">
        <w:rPr>
          <w:bCs/>
        </w:rPr>
        <w:t>7</w:t>
      </w:r>
      <w:r>
        <w:rPr>
          <w:bCs/>
        </w:rPr>
        <w:t>.</w:t>
      </w:r>
      <w:r w:rsidR="00B1118B">
        <w:rPr>
          <w:bCs/>
        </w:rPr>
        <w:t>03</w:t>
      </w:r>
      <w:r>
        <w:rPr>
          <w:bCs/>
        </w:rPr>
        <w:t>.</w:t>
      </w:r>
      <w:r w:rsidR="00B976DE">
        <w:rPr>
          <w:bCs/>
        </w:rPr>
        <w:t>201</w:t>
      </w:r>
      <w:r w:rsidR="00B1118B">
        <w:rPr>
          <w:bCs/>
        </w:rPr>
        <w:t>6</w:t>
      </w:r>
      <w:r w:rsidR="00B976DE">
        <w:rPr>
          <w:bCs/>
        </w:rPr>
        <w:t xml:space="preserve">. podnijela ovom sudu </w:t>
      </w:r>
      <w:r w:rsidR="00B1118B">
        <w:rPr>
          <w:bCs/>
        </w:rPr>
        <w:t>prijedlog</w:t>
      </w:r>
      <w:r w:rsidR="00B976DE">
        <w:rPr>
          <w:bCs/>
        </w:rPr>
        <w:t xml:space="preserve"> za </w:t>
      </w:r>
      <w:r w:rsidR="00B1118B">
        <w:rPr>
          <w:bCs/>
        </w:rPr>
        <w:t>otvaranje</w:t>
      </w:r>
      <w:r w:rsidR="00B976DE">
        <w:rPr>
          <w:bCs/>
        </w:rPr>
        <w:t xml:space="preserve"> stečajnog postupka nad dužnikom </w:t>
      </w:r>
      <w:r w:rsidR="00DA4808" w:rsidRPr="00DA4808">
        <w:t>FOTONAPONSKA ENERGIJA društvo s ograničenom odgovornošću za proizvodnju električne energije i usluge, Osijek, J.J. Strossmayera 29, MBS 030124159, OIB 05858819302</w:t>
      </w:r>
      <w:r w:rsidR="00B976DE">
        <w:t xml:space="preserve">, temeljem odredbe članka </w:t>
      </w:r>
      <w:r>
        <w:t>444</w:t>
      </w:r>
      <w:r w:rsidR="00B976DE">
        <w:t xml:space="preserve">. stav </w:t>
      </w:r>
      <w:r w:rsidR="00B1118B">
        <w:t>2</w:t>
      </w:r>
      <w:r w:rsidR="00B976DE">
        <w:t>. Stečajnog zakona (NN 71/15)</w:t>
      </w:r>
      <w:r w:rsidR="00F35392">
        <w:t>, a rješenjem  poslovnog broja 14 St-5</w:t>
      </w:r>
      <w:r w:rsidR="001C28DF">
        <w:t>12</w:t>
      </w:r>
      <w:r w:rsidR="00F35392">
        <w:t>/16-1</w:t>
      </w:r>
      <w:r w:rsidR="001C28DF">
        <w:t>1</w:t>
      </w:r>
      <w:r w:rsidR="00F35392">
        <w:t xml:space="preserve"> od 26.04.2016. pokrenut je prethodni postupak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35392">
        <w:t>5</w:t>
      </w:r>
      <w:r w:rsidR="001C28DF">
        <w:t>12</w:t>
      </w:r>
      <w:r>
        <w:t>/1</w:t>
      </w:r>
      <w:r w:rsidR="00EE6862">
        <w:t>6</w:t>
      </w:r>
      <w:r>
        <w:t>-</w:t>
      </w:r>
      <w:r w:rsidR="001C28DF">
        <w:t>3</w:t>
      </w:r>
      <w:r>
        <w:t xml:space="preserve"> od </w:t>
      </w:r>
      <w:r w:rsidR="001C28DF">
        <w:t>8</w:t>
      </w:r>
      <w:r w:rsidR="00EE6862">
        <w:t>.</w:t>
      </w:r>
      <w:r w:rsidR="00F35392">
        <w:t>03</w:t>
      </w:r>
      <w:r w:rsidR="00EE6862">
        <w:t>.</w:t>
      </w:r>
      <w:r>
        <w:t>201</w:t>
      </w:r>
      <w:r w:rsidR="00062521">
        <w:t>6</w:t>
      </w:r>
      <w:r>
        <w:t xml:space="preserve">. godine pozvana je osoba za zastupanje dužnika </w:t>
      </w:r>
      <w:r w:rsidR="00DA4808" w:rsidRPr="00DA4808">
        <w:t>Krešimir Gudelj, Osijek, Splavarska 71, OIB 71674163554</w:t>
      </w:r>
      <w:r>
        <w:t xml:space="preserve">, na uplatu predujma u iznosu od 1.000,00 kn u Fond za namirenje troškova stečajnog postupka kao i dodatnog iznosa predujma u iznosu od </w:t>
      </w:r>
      <w:r w:rsidR="00062521">
        <w:t>3</w:t>
      </w:r>
      <w:r>
        <w:t>.000,00 kn  za namirenje troškova stečajnog postupka, sve u roku od 8 dana, temeljem odredbi članka 113. i članka 114. Stečajn</w:t>
      </w:r>
      <w:r w:rsidR="0020181A">
        <w:t xml:space="preserve">og zakona.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20181A">
        <w:t>5</w:t>
      </w:r>
      <w:r w:rsidR="00C219E0">
        <w:t>12</w:t>
      </w:r>
      <w:r>
        <w:t>/1</w:t>
      </w:r>
      <w:r w:rsidR="00140702">
        <w:t>6</w:t>
      </w:r>
      <w:r>
        <w:t>-</w:t>
      </w:r>
      <w:r w:rsidR="00C219E0">
        <w:t>3</w:t>
      </w:r>
      <w:r>
        <w:t xml:space="preserve"> od </w:t>
      </w:r>
      <w:r w:rsidR="00C219E0">
        <w:t>8</w:t>
      </w:r>
      <w:r w:rsidR="00062521">
        <w:t>.</w:t>
      </w:r>
      <w:r w:rsidR="0020181A">
        <w:t>03</w:t>
      </w:r>
      <w:r w:rsidR="00062521">
        <w:t>.</w:t>
      </w:r>
      <w:r>
        <w:t>201</w:t>
      </w:r>
      <w:r w:rsidR="00062521">
        <w:t>6</w:t>
      </w:r>
      <w:r>
        <w:t xml:space="preserve">. godine osoba ovlaštena za zastupanje dužnika zaprimila je dana </w:t>
      </w:r>
      <w:r w:rsidR="0020181A">
        <w:t>27</w:t>
      </w:r>
      <w:r w:rsidR="00062521">
        <w:t>.0</w:t>
      </w:r>
      <w:r w:rsidR="0020181A">
        <w:t>5</w:t>
      </w:r>
      <w:r w:rsidR="00062521">
        <w:t>.</w:t>
      </w:r>
      <w:r>
        <w:t>201</w:t>
      </w:r>
      <w:r w:rsidR="00062521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6D47A1" w:rsidR="00B976DE">
      <w:pPr>
        <w:jc w:val="center"/>
      </w:pPr>
      <w:r>
        <w:t xml:space="preserve">U Osijeku </w:t>
      </w:r>
      <w:r w:rsidR="0020181A">
        <w:t>10</w:t>
      </w:r>
      <w:r>
        <w:t xml:space="preserve">. </w:t>
      </w:r>
      <w:r w:rsidR="0020181A">
        <w:t>lip</w:t>
      </w:r>
      <w:r w:rsidR="001347D8">
        <w:t>nj</w:t>
      </w:r>
      <w:r w:rsidR="00B77726">
        <w:t>a</w:t>
      </w:r>
      <w:r>
        <w:t xml:space="preserve"> 201</w:t>
      </w:r>
      <w:r w:rsidR="00B7772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C219E0" w:rsidR="00B976DE">
      <w:pPr>
        <w:numPr>
          <w:ilvl w:val="0"/>
          <w:numId w:val="9"/>
        </w:numPr>
      </w:pPr>
      <w:r>
        <w:t xml:space="preserve">Osoba ovlaštena za zastupanje </w:t>
      </w:r>
      <w:r w:rsidR="00C219E0" w:rsidRPr="00C219E0">
        <w:t xml:space="preserve">Krešimir Gudelj, </w:t>
      </w:r>
      <w:r w:rsidR="00A55CFA">
        <w:t>Višnjevac, Zagrebačka ulica 33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B67" w:rsidR="001D4B67">
      <w:r>
        <w:separator/>
      </w:r>
    </w:p>
  </w:endnote>
  <w:endnote w:id="0" w:type="continuationSeparator">
    <w:p w:rsidRDefault="001D4B67" w:rsidR="001D4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B67" w:rsidR="001D4B67">
      <w:r>
        <w:separator/>
      </w:r>
    </w:p>
  </w:footnote>
  <w:footnote w:id="0" w:type="continuationSeparator">
    <w:p w:rsidRDefault="001D4B67" w:rsidR="001D4B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584A" w:rsidP="0081584A" w:rsidR="00083BA6">
    <w:pPr>
      <w:jc w:val="right"/>
    </w:pPr>
    <w:r w:rsidRPr="0081584A">
      <w:t>14 St-5</w:t>
    </w:r>
    <w:r w:rsidR="00DA4808">
      <w:t>12</w:t>
    </w:r>
    <w:r w:rsidRPr="0081584A">
      <w:t>/16-2</w:t>
    </w:r>
    <w:r w:rsidR="00DA480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521"/>
    <w:rsid w:val="000628AA"/>
    <w:rsid w:val="00065D0F"/>
    <w:rsid w:val="00066E08"/>
    <w:rsid w:val="00070A2D"/>
    <w:rsid w:val="00072EED"/>
    <w:rsid w:val="0007606D"/>
    <w:rsid w:val="000772D6"/>
    <w:rsid w:val="000837EE"/>
    <w:rsid w:val="00083BA6"/>
    <w:rsid w:val="00083D90"/>
    <w:rsid w:val="000844A3"/>
    <w:rsid w:val="00084E26"/>
    <w:rsid w:val="00087845"/>
    <w:rsid w:val="000922B4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47D8"/>
    <w:rsid w:val="001374FE"/>
    <w:rsid w:val="001378E5"/>
    <w:rsid w:val="00140702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57E9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28DF"/>
    <w:rsid w:val="001C4F32"/>
    <w:rsid w:val="001C7042"/>
    <w:rsid w:val="001C77E6"/>
    <w:rsid w:val="001C78B9"/>
    <w:rsid w:val="001D05CA"/>
    <w:rsid w:val="001D0DD9"/>
    <w:rsid w:val="001D286A"/>
    <w:rsid w:val="001D4B67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1C3"/>
    <w:rsid w:val="0020181A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77BF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5D0A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1952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5BBF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667D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47A1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0C7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584A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F61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57F14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5D61"/>
    <w:rsid w:val="009E7960"/>
    <w:rsid w:val="009F03EB"/>
    <w:rsid w:val="009F0A3B"/>
    <w:rsid w:val="009F0D6F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5CFA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6E0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118B"/>
    <w:rsid w:val="00B1266A"/>
    <w:rsid w:val="00B13514"/>
    <w:rsid w:val="00B13635"/>
    <w:rsid w:val="00B156AC"/>
    <w:rsid w:val="00B172D6"/>
    <w:rsid w:val="00B20489"/>
    <w:rsid w:val="00B21319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EF7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72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19E0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A4808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32C6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E6862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5392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E7171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FOTONAPONSKA ENERGIJA društvo s ograničenom odgovornošću za proizvodnju električne energije i usluge</izvorni_sadrzaj>
    <derivirana_varijabla naziv="DomainObject.Predmet.ProtustrankaFormated_1">  FOTONAPONSKA ENERGIJA društvo s ograničenom odgovornošću za proizvodnju električne energije i usluge</derivirana_varijabla>
  </DomainObject.Predmet.ProtustrankaFormated>
  <DomainObject.Predmet.ProtustrankaFormatedOIB>
    <izvorni_sadrzaj>  FOTONAPONSKA ENERGIJA društvo s ograničenom odgovornošću za proizvodnju električne energije i usluge, OIB 05858819302</izvorni_sadrzaj>
    <derivirana_varijabla naziv="DomainObject.Predmet.ProtustrankaFormatedOIB_1">  FOTONAPONSKA ENERGIJA društvo s ograničenom odgovornošću za proizvodnju električne energije i usluge, OIB 05858819302</derivirana_varijabla>
  </DomainObject.Predmet.ProtustrankaFormatedOIB>
  <DomainObject.Predmet.ProtustrankaFormatedWithAdress>
    <izvorni_sadrzaj> FOTONAPONSKA ENERGIJA društvo s ograničenom odgovornošću za proizvodnju električne energije i usluge, J.J. Strossmayera 29, 31000 Osijek</izvorni_sadrzaj>
    <derivirana_varijabla naziv="DomainObject.Predmet.ProtustrankaFormatedWithAdress_1"> FOTONAPONSKA ENERGIJA društvo s ograničenom odgovornošću za proizvodnju električne energije i usluge, J.J. Strossmayera 29, 31000 Osijek</derivirana_varijabla>
  </DomainObject.Predmet.ProtustrankaFormatedWithAdress>
  <DomainObject.Predmet.ProtustrankaFormatedWithAdressOIB>
    <izvorni_sadrzaj> FOTONAPONSKA ENERGIJA društvo s ograničenom odgovornošću za proizvodnju električne energije i usluge, OIB 05858819302, J.J. Strossmayera 29, 31000 Osijek</izvorni_sadrzaj>
    <derivirana_varijabla naziv="DomainObject.Predmet.ProtustrankaFormatedWithAdressOIB_1"> FOTONAPONSKA ENERGIJA društvo s ograničenom odgovornošću za proizvodnju električne energije i usluge, OIB 05858819302, J.J. Strossmayera 29, 31000 Osijek</derivirana_varijabla>
  </DomainObject.Predmet.ProtustrankaFormatedWithAdressOIB>
  <DomainObject.Predmet.ProtustrankaWithAdress>
    <izvorni_sadrzaj>FOTONAPONSKA ENERGIJA društvo s ograničenom odgovornošću za proizvodnju električne energije i usluge J.J. Strossmayera 29, 31000 Osijek</izvorni_sadrzaj>
    <derivirana_varijabla naziv="DomainObject.Predmet.ProtustrankaWithAdress_1">FOTONAPONSKA ENERGIJA društvo s ograničenom odgovornošću za proizvodnju električne energije i usluge J.J. Strossmayera 29, 31000 Osijek</derivirana_varijabla>
  </DomainObject.Predmet.ProtustrankaWithAdress>
  <DomainObject.Predmet.ProtustrankaWithAdressOIB>
    <izvorni_sadrzaj>FOTONAPONSKA ENERGIJA društvo s ograničenom odgovornošću za proizvodnju električne energije i usluge, OIB 05858819302, J.J. Strossmayera 29, 31000 Osijek</izvorni_sadrzaj>
    <derivirana_varijabla naziv="DomainObject.Predmet.ProtustrankaWithAdressOIB_1">FOTONAPONSKA ENERGIJA društvo s ograničenom odgovornošću za proizvodnju električne energije i usluge, OIB 05858819302, J.J. Strossmayera 29, 31000 Osijek</derivirana_varijabla>
  </DomainObject.Predmet.ProtustrankaWithAdressOIB>
  <DomainObject.Predmet.ProtustrankaNazivFormated>
    <izvorni_sadrzaj>FOTONAPONSKA ENERGIJA društvo s ograničenom odgovornošću za proizvodnju električne energije i usluge</izvorni_sadrzaj>
    <derivirana_varijabla naziv="DomainObject.Predmet.ProtustrankaNazivFormated_1">FOTONAPONSKA ENERGIJA društvo s ograničenom odgovornošću za proizvodnju električne energije i usluge</derivirana_varijabla>
  </DomainObject.Predmet.ProtustrankaNazivFormated>
  <DomainObject.Predmet.ProtustrankaNazivFormatedOIB>
    <izvorni_sadrzaj>FOTONAPONSKA ENERGIJA društvo s ograničenom odgovornošću za proizvodnju električne energije i usluge, OIB 05858819302</izvorni_sadrzaj>
    <derivirana_varijabla naziv="DomainObject.Predmet.ProtustrankaNazivFormatedOIB_1">FOTONAPONSKA ENERGIJA društvo s ograničenom odgovornošću za proizvodnju električne energije i usluge, OIB 05858819302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FOTONAPONSKA ENERGIJA društvo s ograničenom odgovornošću za proizvodnju električne energije i usluge</item>
    </izvorni_sadrzaj>
    <derivirana_varijabla naziv="DomainObject.Predmet.ProtuStrankaListFormated_1">
      <item>FOTONAPONSKA ENERGIJA društvo s ograničenom odgovornošću za proizvodnju električne energije i usluge</item>
    </derivirana_varijabla>
  </DomainObject.Predmet.ProtuStrankaListFormated>
  <DomainObject.Predmet.ProtuStrankaListFormatedOIB>
    <izvorni_sadrzaj>
      <item>FOTONAPONSKA ENERGIJA društvo s ograničenom odgovornošću za proizvodnju električne energije i usluge, OIB 05858819302</item>
    </izvorni_sadrzaj>
    <derivirana_varijabla naziv="DomainObject.Predmet.ProtuStrankaListFormatedOIB_1">
      <item>FOTONAPONSKA ENERGIJA društvo s ograničenom odgovornošću za proizvodnju električne energije i usluge, OIB 05858819302</item>
    </derivirana_varijabla>
  </DomainObject.Predmet.ProtuStrankaListFormatedOIB>
  <DomainObject.Predmet.ProtuStrankaListFormatedWithAdress>
    <izvorni_sadrzaj>
      <item>FOTONAPONSKA ENERGIJA društvo s ograničenom odgovornošću za proizvodnju električne energije i usluge, J.J. Strossmayera 29, 31000 Osijek</item>
    </izvorni_sadrzaj>
    <derivirana_varijabla naziv="DomainObject.Predmet.ProtuStrankaListFormatedWithAdress_1">
      <item>FOTONAPONSKA ENERGIJA društvo s ograničenom odgovornošću za proizvodnju električne energije i usluge, J.J. Strossmayera 29, 31000 Osijek</item>
    </derivirana_varijabla>
  </DomainObject.Predmet.ProtuStrankaListFormatedWithAdress>
  <DomainObject.Predmet.ProtuStrankaListFormatedWithAdressOIB>
    <izvorni_sadrzaj>
      <item>FOTONAPONSKA ENERGIJA društvo s ograničenom odgovornošću za proizvodnju električne energije i usluge, OIB 05858819302, J.J. Strossmayera 29, 31000 Osijek</item>
    </izvorni_sadrzaj>
    <derivirana_varijabla naziv="DomainObject.Predmet.ProtuStrankaListFormatedWithAdressOIB_1">
      <item>FOTONAPONSKA ENERGIJA društvo s ograničenom odgovornošću za proizvodnju električne energije i usluge, OIB 05858819302, J.J. Strossmayera 29, 31000 Osijek</item>
    </derivirana_varijabla>
  </DomainObject.Predmet.ProtuStrankaListFormatedWithAdressOIB>
  <DomainObject.Predmet.ProtuStrankaListNazivFormated>
    <izvorni_sadrzaj>
      <item>FOTONAPONSKA ENERGIJA društvo s ograničenom odgovornošću za proizvodnju električne energije i usluge</item>
    </izvorni_sadrzaj>
    <derivirana_varijabla naziv="DomainObject.Predmet.ProtuStrankaListNazivFormated_1">
      <item>FOTONAPONSKA ENERGIJA društvo s ograničenom odgovornošću za proizvodnju električne energije i usluge</item>
    </derivirana_varijabla>
  </DomainObject.Predmet.ProtuStrankaListNazivFormated>
  <DomainObject.Predmet.ProtuStrankaListNazivFormatedOIB>
    <izvorni_sadrzaj>
      <item>FOTONAPONSKA ENERGIJA društvo s ograničenom odgovornošću za proizvodnju električne energije i usluge, OIB 05858819302</item>
    </izvorni_sadrzaj>
    <derivirana_varijabla naziv="DomainObject.Predmet.ProtuStrankaListNazivFormatedOIB_1">
      <item>FOTONAPONSKA ENERGIJA društvo s ograničenom odgovornošću za proizvodnju električne energije i usluge, OIB 05858819302</item>
    </derivirana_varijabla>
  </DomainObject.Predmet.ProtuStrankaListNazivFormatedOIB>
  <DomainObject.Predmet.OstaliListFormated>
    <izvorni_sadrzaj>
      <item>ŽDO GUO Osijek</item>
      <item>Krešimir Gudelj</item>
      <item>Nada Gagro</item>
    </izvorni_sadrzaj>
    <derivirana_varijabla naziv="DomainObject.Predmet.OstaliListFormated_1">
      <item>ŽDO GUO Osijek</item>
      <item>Krešimir Gudelj</item>
      <item>Nada Gagro</item>
    </derivirana_varijabla>
  </DomainObject.Predmet.OstaliListFormated>
  <DomainObject.Predmet.OstaliListFormatedOIB>
    <izvorni_sadrzaj>
      <item>ŽDO GUO Osijek</item>
      <item>Krešimir Gudelj, OIB 71674163554</item>
      <item>Nada Gagro, OIB 04212100945</item>
    </izvorni_sadrzaj>
    <derivirana_varijabla naziv="DomainObject.Predmet.OstaliListFormatedOIB_1">
      <item>ŽDO GUO Osijek</item>
      <item>Krešimir Gudelj, OIB 71674163554</item>
      <item>Nada Gagro, OIB 04212100945</item>
    </derivirana_varijabla>
  </DomainObject.Predmet.OstaliListFormatedOIB>
  <DomainObject.Predmet.OstaliListFormatedWithAdress>
    <izvorni_sadrzaj>
      <item>ŽDO GUO Osijek</item>
      <item>Krešimir Gudelj</item>
      <item>Nada Gagro, Glagoljaška 52, 32100 Vinkovci</item>
    </izvorni_sadrzaj>
    <derivirana_varijabla naziv="DomainObject.Predmet.OstaliListFormatedWithAdress_1">
      <item>ŽDO GUO Osijek</item>
      <item>Krešimir Gudelj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Krešimir Gudelj, OIB 71674163554</item>
      <item>Nada Gagro, OIB 04212100945, Glagoljaška 52, 32100 Vinkovci</item>
    </izvorni_sadrzaj>
    <derivirana_varijabla naziv="DomainObject.Predmet.OstaliListFormatedWithAdressOIB_1">
      <item>ŽDO GUO Osijek</item>
      <item>Krešimir Gudelj, OIB 71674163554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Krešimir Gudelj</item>
      <item>Nada Gagro</item>
    </izvorni_sadrzaj>
    <derivirana_varijabla naziv="DomainObject.Predmet.OstaliListNazivFormated_1">
      <item>ŽDO GUO Osijek</item>
      <item>Krešimir Gudelj</item>
      <item>Nada Gagro</item>
    </derivirana_varijabla>
  </DomainObject.Predmet.OstaliListNazivFormated>
  <DomainObject.Predmet.OstaliListNazivFormatedOIB>
    <izvorni_sadrzaj>
      <item>ŽDO GUO Osijek</item>
      <item>Krešimir Gudelj, OIB 71674163554</item>
      <item>Nada Gagro, OIB 04212100945</item>
    </izvorni_sadrzaj>
    <derivirana_varijabla naziv="DomainObject.Predmet.OstaliListNazivFormatedOIB_1">
      <item>ŽDO GUO Osijek</item>
      <item>Krešimir Gudelj, OIB 71674163554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FOTONAPONSKA ENERGIJA društvo s ograničenom odgovornošću za proizvodnju električne energije i usluge</izvorni_sadrzaj>
    <derivirana_varijabla naziv="DomainObject.Predmet.ProtustrankaIDrugi_1">FOTONAPONSKA ENERGIJA društvo s ograničenom odgovornošću za proizvodnju električne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FOTONAPONSKA ENERGIJA društvo s ograničenom odgovornošću za proizvodnju električne energije i usluge, OIB 05858819302, J.J. Strossmayera 29, 31000 Osijek</izvorni_sadrzaj>
    <derivirana_varijabla naziv="DomainObject.Predmet.ProtustrankaIDrugiAdressOIB_1">FOTONAPONSKA ENERGIJA društvo s ograničenom odgovornošću za proizvodnju električne energije i usluge, OIB 05858819302, J.J.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FOTONAPONSKA ENERGIJA društvo s ograničenom odgovornošću za proizvodnju električne energije i usluge</item>
      <item>ŽDO GUO Osijek</item>
      <item>Krešimir Gudelj</item>
      <item>Nada Gagro</item>
    </izvorni_sadrzaj>
    <derivirana_varijabla naziv="DomainObject.Predmet.SudioniciListNaziv_1">
      <item>FINA RC OSIJEK</item>
      <item>FOTONAPONSKA ENERGIJA društvo s ograničenom odgovornošću za proizvodnju električne energije i usluge</item>
      <item>ŽDO GUO Osijek</item>
      <item>Krešimir Gudelj</item>
      <item>Nada Gagro</item>
    </derivirana_varijabla>
  </DomainObject.Predmet.SudioniciListNaziv>
  <DomainObject.Predmet.SudioniciListAdressOIB>
    <izvorni_sadrzaj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izvorni_sadrzaj>
    <derivirana_varijabla naziv="DomainObject.Predmet.SudioniciListAdressOIB_1"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05858819302</item>
      <item>, OIB null</item>
      <item>, OIB 71674163554</item>
      <item>, OIB 04212100945</item>
    </izvorni_sadrzaj>
    <derivirana_varijabla naziv="DomainObject.Predmet.SudioniciListNazivOIB_1">
      <item>, OIB 85821130368</item>
      <item>, OIB 05858819302</item>
      <item>, OIB null</item>
      <item>, OIB 71674163554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56502-4445-4962-9D33-E4DCCCBD5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3783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2016-06-10T07:47:00Z</dcterms:created>
  <dc:creator>sban</dc:creator>
  <cp:lastModifiedBy>Elizabeta Đeke</cp:lastModifiedBy>
  <cp:lastPrinted>2016-06-10T08:01:00Z</cp:lastPrinted>
  <dcterms:modified xmlns:xsi="http://www.w3.org/2001/XMLSchema-instance" xsi:type="dcterms:W3CDTF">2016-06-10T09:04:00Z</dcterms:modified>
  <cp:revision>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