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5883c" w14:paraId="975883c" w:rsidRDefault="00AE06CF" w:rsidP="00E406DF" w:rsidR="00C037AB">
      <w:pPr>
        <w:jc w:val="right"/>
        <w15:collapsed w:val="false"/>
      </w:pPr>
      <w:bookmarkStart w:name="_GoBack" w:id="0"/>
      <w:bookmarkEnd w:id="0"/>
      <w:r>
        <w:t>13 St-</w:t>
      </w:r>
      <w:r w:rsidR="00E406DF">
        <w:t>190/15-24</w:t>
      </w:r>
    </w:p>
    <w:p w:rsidRDefault="00E406DF" w:rsidP="00E406DF" w:rsidR="00E406DF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06DF" w:rsidP="00E406DF" w:rsidR="00E406DF" w:rsidRPr="00D21A2C"/>
    <w:p w:rsidRDefault="00E406DF" w:rsidP="00E406DF" w:rsidR="00E406D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406DF" w:rsidP="00E406DF" w:rsidR="00E406D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406DF" w:rsidP="00E406DF" w:rsidR="00E406D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0F5910" w:rsidP="00C037AB" w:rsidR="000F5910" w:rsidRPr="00E406DF"/>
    <w:p w:rsidRDefault="00F8611A" w:rsidP="00C037AB" w:rsidR="00C037AB" w:rsidRPr="00E406DF">
      <w:pPr>
        <w:pStyle w:val="Naslov1"/>
        <w:rPr>
          <w:b w:val="false"/>
        </w:rPr>
      </w:pPr>
      <w:r w:rsidRPr="00E406DF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79168E" w:rsidP="0079168E" w:rsidR="0079168E"/>
    <w:p w:rsidRDefault="00E406DF" w:rsidP="00E406DF" w:rsidR="0079168E">
      <w:pPr>
        <w:ind w:firstLine="708"/>
        <w:jc w:val="both"/>
      </w:pPr>
      <w:r>
        <w:t xml:space="preserve">Trgovački sud u Osijeku, po sucu pojedincu Jadranki Herman kao stečajnom sucu, u stečajnom postupku nad dužnikom TIMONT d.o.o. za građevinsko – instalaterske radove, u stečaju, Osijek, Livadska 16/a, MBS 030048295, OIB 36348263271, dana 07. srpnja 2016.           </w:t>
      </w:r>
    </w:p>
    <w:p w:rsidRDefault="00427E8F" w:rsidP="00904741" w:rsidR="00427E8F">
      <w:pPr>
        <w:jc w:val="both"/>
      </w:pPr>
    </w:p>
    <w:p w:rsidRDefault="00B1316B" w:rsidP="00904741" w:rsidR="00B1316B" w:rsidRPr="00E406DF">
      <w:pPr>
        <w:jc w:val="both"/>
      </w:pPr>
    </w:p>
    <w:p w:rsidRDefault="00F8611A" w:rsidP="00904741" w:rsidR="00904741" w:rsidRPr="00E406DF">
      <w:pPr>
        <w:jc w:val="center"/>
      </w:pPr>
      <w:r w:rsidRPr="00E406DF">
        <w:t xml:space="preserve">z a k l j u č i o  </w:t>
      </w:r>
      <w:r w:rsidR="00904741" w:rsidRPr="00E406DF">
        <w:t xml:space="preserve">   j e</w:t>
      </w:r>
    </w:p>
    <w:p w:rsidRDefault="009D3234" w:rsidP="00E406DF" w:rsidR="009D3234">
      <w:pPr>
        <w:rPr>
          <w:b/>
        </w:rPr>
      </w:pPr>
    </w:p>
    <w:p w:rsidRDefault="00B1316B" w:rsidP="00904741" w:rsidR="00B1316B">
      <w:pPr>
        <w:jc w:val="center"/>
        <w:rPr>
          <w:b/>
        </w:rPr>
      </w:pPr>
    </w:p>
    <w:p w:rsidRDefault="009D3234" w:rsidP="00E406DF" w:rsidR="009D3234" w:rsidRPr="00CA5C7A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 nekretnina u vlasništvu stečajnog dužnika </w:t>
      </w:r>
      <w:r w:rsidR="00E406DF">
        <w:t xml:space="preserve">TIMONT d.o.o. za građevinsko – instalaterske radove, u stečaju, Osijek, Livadska 16/a, MBS 030048295, OIB 36348263271, </w:t>
      </w:r>
      <w:r>
        <w:rPr>
          <w:bCs/>
        </w:rPr>
        <w:t xml:space="preserve">uz odgovarajuću primjenu pravila o ovrsi na nekretninama i to : </w:t>
      </w:r>
    </w:p>
    <w:p w:rsidRDefault="00E406DF" w:rsidP="00E406DF" w:rsidR="00E406DF" w:rsidRPr="000865FE">
      <w:pPr>
        <w:pStyle w:val="Tijeloteksta"/>
        <w:ind w:left="705"/>
        <w:rPr>
          <w:b/>
          <w:lang w:eastAsia="en-US"/>
        </w:rPr>
      </w:pPr>
    </w:p>
    <w:p w:rsidRDefault="00E406DF" w:rsidP="00E406DF" w:rsidR="00E406DF">
      <w:pPr>
        <w:numPr>
          <w:ilvl w:val="0"/>
          <w:numId w:val="24"/>
        </w:numPr>
        <w:jc w:val="both"/>
        <w:rPr>
          <w:lang w:eastAsia="en-US"/>
        </w:rPr>
      </w:pPr>
      <w:r>
        <w:rPr>
          <w:lang w:eastAsia="en-US"/>
        </w:rPr>
        <w:t xml:space="preserve">Suvlasnički dio: 672/10000 ETAŽNO VLASNIŠTVO (E-1) nekretnine na kč.br. 8724/4 u naravi zgrada mješovite uporabe broj 59 i dvorište Ul. Matije Gupca, sa 1094 m2, upisano u zk.ul. 589 ETAŽNO VLASNIŠTVO u određenim omjerima, k.o. Osijek, što u naravi čini : </w:t>
      </w:r>
    </w:p>
    <w:p w:rsidRDefault="00E406DF" w:rsidP="00E406DF" w:rsidR="00E406DF" w:rsidRPr="00685C12">
      <w:pPr>
        <w:pStyle w:val="Odlomakpopisa"/>
        <w:numPr>
          <w:ilvl w:val="0"/>
          <w:numId w:val="25"/>
        </w:numPr>
      </w:pPr>
      <w:r>
        <w:t>poslovni prostor A - nalazi se u prizemlju i galeriji, u roh-bau izvedbi, ukupne površine 166,40 m2.</w:t>
      </w:r>
    </w:p>
    <w:p w:rsidRDefault="00E406DF" w:rsidP="00E406DF" w:rsidR="00E406DF" w:rsidRPr="000865FE">
      <w:pPr>
        <w:ind w:left="720"/>
        <w:jc w:val="both"/>
        <w:rPr>
          <w:lang w:eastAsia="en-US"/>
        </w:rPr>
      </w:pPr>
      <w:r w:rsidRPr="000865FE">
        <w:rPr>
          <w:lang w:eastAsia="en-US"/>
        </w:rPr>
        <w:t xml:space="preserve">                                                          </w:t>
      </w:r>
    </w:p>
    <w:p w:rsidRDefault="00E406DF" w:rsidP="00E406DF" w:rsidR="00E406DF">
      <w:pPr>
        <w:numPr>
          <w:ilvl w:val="0"/>
          <w:numId w:val="24"/>
        </w:numPr>
        <w:jc w:val="both"/>
        <w:rPr>
          <w:lang w:eastAsia="en-US"/>
        </w:rPr>
      </w:pPr>
      <w:r w:rsidRPr="000865FE">
        <w:rPr>
          <w:b/>
          <w:lang w:eastAsia="en-US"/>
        </w:rPr>
        <w:t xml:space="preserve"> </w:t>
      </w:r>
      <w:r>
        <w:rPr>
          <w:lang w:eastAsia="en-US"/>
        </w:rPr>
        <w:t xml:space="preserve">Suvlasnički dio 419/10000 ETAŽNO VLASNIŠTVO (E-3) </w:t>
      </w:r>
      <w:r w:rsidRPr="00207F3F">
        <w:rPr>
          <w:lang w:eastAsia="en-US"/>
        </w:rPr>
        <w:t>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 w:rsidRPr="00256363">
      <w:pPr>
        <w:pStyle w:val="Odlomakpopisa"/>
        <w:numPr>
          <w:ilvl w:val="0"/>
          <w:numId w:val="25"/>
        </w:numPr>
      </w:pPr>
      <w:r>
        <w:t>poslovni prostor C – nalazi se u prizemlju i galeriji, u roh-bau izvedbi, ukupne površine 103,71 m2.</w:t>
      </w:r>
    </w:p>
    <w:p w:rsidRDefault="00E406DF" w:rsidP="00E406DF" w:rsidR="00E406DF" w:rsidRPr="000865FE">
      <w:pPr>
        <w:ind w:left="720"/>
        <w:jc w:val="both"/>
        <w:rPr>
          <w:lang w:eastAsia="en-US"/>
        </w:rPr>
      </w:pPr>
    </w:p>
    <w:p w:rsidRDefault="00E406DF" w:rsidP="00E406DF" w:rsidR="00E406DF">
      <w:pPr>
        <w:numPr>
          <w:ilvl w:val="0"/>
          <w:numId w:val="24"/>
        </w:numPr>
        <w:jc w:val="both"/>
        <w:rPr>
          <w:lang w:eastAsia="en-US"/>
        </w:rPr>
      </w:pPr>
      <w:r w:rsidRPr="000865FE">
        <w:rPr>
          <w:b/>
          <w:lang w:eastAsia="en-US"/>
        </w:rPr>
        <w:t xml:space="preserve"> </w:t>
      </w:r>
      <w:r>
        <w:rPr>
          <w:lang w:eastAsia="en-US"/>
        </w:rPr>
        <w:t xml:space="preserve">Suvlasnički dio 256/10000 ETAŽNO VLASNIŠTVO (E-17) </w:t>
      </w:r>
      <w:r w:rsidRPr="00207F3F">
        <w:rPr>
          <w:lang w:eastAsia="en-US"/>
        </w:rPr>
        <w:t>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stan 14 na drugom katu, a sastoji se od : pretprostora, kupaonice, ostave, sobe s kuhinjom, sobe i loggie, ukupne površine 63,26 m2, te sporednog dijela koji se sastoji od drvarnice 14, u prizemlju, površine 1,39 m2.</w:t>
      </w:r>
    </w:p>
    <w:p w:rsidRDefault="00E406DF" w:rsidP="00E406DF" w:rsidR="00E406DF" w:rsidRPr="000865FE">
      <w:pPr>
        <w:pStyle w:val="Odlomakpopisa"/>
        <w:ind w:left="1425"/>
        <w:jc w:val="center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256/10000 ETAŽNO VLASNIŠTVO (E-31)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rPr>
          <w:lang w:eastAsia="en-US"/>
        </w:rPr>
      </w:pPr>
    </w:p>
    <w:p w:rsidRDefault="00E406DF" w:rsidP="00E406DF" w:rsidR="00E406DF">
      <w:pPr>
        <w:jc w:val="center"/>
        <w:rPr>
          <w:lang w:eastAsia="en-US"/>
        </w:rPr>
      </w:pPr>
      <w:r>
        <w:rPr>
          <w:lang w:eastAsia="en-US"/>
        </w:rPr>
        <w:lastRenderedPageBreak/>
        <w:t>2</w:t>
      </w:r>
    </w:p>
    <w:p w:rsidRDefault="00E406DF" w:rsidP="00E406DF" w:rsidR="00E406DF">
      <w:pPr>
        <w:jc w:val="right"/>
      </w:pPr>
      <w:r>
        <w:t>13 St-190/15-24</w:t>
      </w:r>
    </w:p>
    <w:p w:rsidRDefault="00E406DF" w:rsidP="00E406DF" w:rsidR="00E406DF">
      <w:pPr>
        <w:jc w:val="center"/>
        <w:rPr>
          <w:lang w:eastAsia="en-US"/>
        </w:rPr>
      </w:pPr>
    </w:p>
    <w:p w:rsidRDefault="00E406DF" w:rsidP="00E406DF" w:rsidR="00E406DF">
      <w:pPr>
        <w:jc w:val="center"/>
        <w:rPr>
          <w:lang w:eastAsia="en-US"/>
        </w:rPr>
      </w:pPr>
    </w:p>
    <w:p w:rsidRDefault="00E406DF" w:rsidP="00E406DF" w:rsidR="00E406DF">
      <w:pPr>
        <w:jc w:val="center"/>
        <w:rPr>
          <w:lang w:eastAsia="en-US"/>
        </w:rPr>
      </w:pPr>
    </w:p>
    <w:p w:rsidRDefault="00E406DF" w:rsidP="00E406DF" w:rsidR="00E406DF">
      <w:pPr>
        <w:jc w:val="center"/>
        <w:rPr>
          <w:lang w:eastAsia="en-US"/>
        </w:rPr>
      </w:pP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stan 28 nalazi se na četvrtom katu, a sastoji se od: predprostora, kupaonice, ostave, sobe s kuhinjom, sobe i loggie, ukupne površine 63,26 m2, te sporednog dijela koji se sastoji od drvarnice 28, na međukatu, površine 2,87 m2.</w:t>
      </w:r>
    </w:p>
    <w:p w:rsidRDefault="00E406DF" w:rsidP="00E406DF" w:rsidR="00E406DF" w:rsidRPr="000865FE">
      <w:pPr>
        <w:jc w:val="both"/>
        <w:rPr>
          <w:lang w:eastAsia="en-US"/>
        </w:rPr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245/10000 ETAŽNO VLASNIŠTVO (E-33)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stan 30 nalazi se na petom katu, a sastoji se od: predprostora, kupaonice, ostave, sobe s kuhinjom, sobe i loggie, ukupne površine 60,74 m2, te sporednog dijela koji se sastoji od drvarnice 30, na međukatu, površine 2,87 m2.</w:t>
      </w:r>
    </w:p>
    <w:p w:rsidRDefault="00E406DF" w:rsidP="00E406DF" w:rsidR="00E406DF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266/10000 ETAŽNO VLASNIŠTVO (E-34)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stan 31 nalazi se na petom katu, a sastoji se od: predprostora, kupaonice, ostave, sobe s kuhinjom, sobe i loggie, ukupne površine 65,97 m2, te sporednog dijela koji se sastoji od drvarnice 31, na međukatu, površine 2,87 m2.</w:t>
      </w:r>
    </w:p>
    <w:p w:rsidRDefault="00E406DF" w:rsidP="00E406DF" w:rsidR="00E406DF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247/10000 ETAŽNO VLASNIŠTVO (E-37)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stan 34 nalazi se na petom katu, a sastoji se od: predprostora, kupaonice, ostave, sobe s kuhinjom, sobe i loggie, ukupne površine 61,17 m2, te sporednog dijela koji se sastoji od drvarnice 34, na međukatu, površine 2,87 m2.</w:t>
      </w:r>
    </w:p>
    <w:p w:rsidRDefault="00E406DF" w:rsidP="00E406DF" w:rsidR="00E406DF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256/10000 ETAŽNO VLASNIŠTVO (E-38)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stan 35 nalazi se na petom katu, a sastoji se od: predprostora, kupaonice, ostave, sobe s kuhinjom, sobe i loggie, ukupne površine 63,26 m2, te sporednog dijela koji se sastoji od drvarnice 35, na međukatu, površine 2,87 m2.</w:t>
      </w:r>
    </w:p>
    <w:p w:rsidRDefault="00E406DF" w:rsidP="00E406DF" w:rsidR="00E406DF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60/10000 ETAŽNO VLASNIŠTVO (E-39)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1, površine 14,82 m2.</w:t>
      </w:r>
    </w:p>
    <w:p w:rsidRDefault="00E406DF" w:rsidP="00E406DF" w:rsidR="00E406DF">
      <w:pPr>
        <w:jc w:val="both"/>
        <w:rPr>
          <w:lang w:eastAsia="en-US"/>
        </w:rPr>
      </w:pPr>
    </w:p>
    <w:p w:rsidRDefault="00E406DF" w:rsidP="00E406DF" w:rsidR="00E406DF">
      <w:pPr>
        <w:jc w:val="center"/>
        <w:rPr>
          <w:lang w:eastAsia="en-US"/>
        </w:rPr>
      </w:pPr>
      <w:r>
        <w:rPr>
          <w:lang w:eastAsia="en-US"/>
        </w:rPr>
        <w:lastRenderedPageBreak/>
        <w:t>3</w:t>
      </w:r>
    </w:p>
    <w:p w:rsidRDefault="00E406DF" w:rsidP="00E406DF" w:rsidR="00E406DF">
      <w:pPr>
        <w:jc w:val="right"/>
      </w:pPr>
      <w:r>
        <w:t>13 St-190/15-24</w:t>
      </w:r>
    </w:p>
    <w:p w:rsidRDefault="00E406DF" w:rsidP="00E406DF" w:rsidR="00E406DF">
      <w:pPr>
        <w:jc w:val="center"/>
        <w:rPr>
          <w:lang w:eastAsia="en-US"/>
        </w:rPr>
      </w:pPr>
    </w:p>
    <w:p w:rsidRDefault="00E406DF" w:rsidP="00E406DF" w:rsidR="00E406DF">
      <w:pPr>
        <w:jc w:val="center"/>
        <w:rPr>
          <w:lang w:eastAsia="en-US"/>
        </w:rPr>
      </w:pPr>
    </w:p>
    <w:p w:rsidRDefault="00E406DF" w:rsidP="00E406DF" w:rsidR="00E406DF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49/10000 ETAŽNO VLASNIŠTVO (E-40)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2, površine 12,00 m2.</w:t>
      </w:r>
    </w:p>
    <w:p w:rsidRDefault="00E406DF" w:rsidP="00E406DF" w:rsidR="00E406DF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49/10000 ETAŽNO VLASNIŠTVO (E-41)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 xml:space="preserve">garažno mjesto 3, površine 12,00 m2. </w:t>
      </w:r>
    </w:p>
    <w:p w:rsidRDefault="00E406DF" w:rsidP="00E406DF" w:rsidR="00E406DF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69/10000 ETAŽNO VLASNIŠTVO (E-42)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4, površine 16,98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49/10000 ETAŽNO VLASNIŠTVO (E-43)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5, površine 12,00 m2.</w:t>
      </w:r>
    </w:p>
    <w:p w:rsidRDefault="00E406DF" w:rsidP="00E406DF" w:rsidR="00E406DF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83/10000 ETAŽNO VLASNIŠTVO (E-44)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6, površine 20,50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49/10000 ETAŽNO VLASNIŠTVO (E-45)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7, površine 12,00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49/10000 ETAŽNO VLASNIŠTVO (E-46)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8, površine 12,00 m2.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49/10000 ETAŽNO VLASNIŠTVO (E-47)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9, površine 12,00 m2.</w:t>
      </w:r>
    </w:p>
    <w:p w:rsidRDefault="00E406DF" w:rsidP="00E406DF" w:rsidR="00E406DF">
      <w:pPr>
        <w:pStyle w:val="Odlomakpopisa"/>
        <w:ind w:left="1425"/>
      </w:pPr>
    </w:p>
    <w:p w:rsidRDefault="00E406DF" w:rsidP="00E406DF" w:rsidR="00E406DF">
      <w:pPr>
        <w:pStyle w:val="Odlomakpopisa"/>
        <w:ind w:left="1425"/>
      </w:pPr>
    </w:p>
    <w:p w:rsidRDefault="00E406DF" w:rsidP="00E406DF" w:rsidR="00E406DF">
      <w:pPr>
        <w:pStyle w:val="Odlomakpopisa"/>
        <w:ind w:left="1425"/>
        <w:jc w:val="center"/>
      </w:pPr>
      <w:r>
        <w:lastRenderedPageBreak/>
        <w:t>4</w:t>
      </w:r>
    </w:p>
    <w:p w:rsidRDefault="00E406DF" w:rsidP="00E406DF" w:rsidR="00E406DF">
      <w:pPr>
        <w:jc w:val="right"/>
      </w:pPr>
      <w:r>
        <w:t>13 St-190/15-24</w:t>
      </w:r>
    </w:p>
    <w:p w:rsidRDefault="00E406DF" w:rsidP="00E406DF" w:rsidR="00E406DF">
      <w:pPr>
        <w:pStyle w:val="Odlomakpopisa"/>
        <w:ind w:left="1425"/>
        <w:jc w:val="center"/>
      </w:pPr>
    </w:p>
    <w:p w:rsidRDefault="00E406DF" w:rsidP="00E406DF" w:rsidR="00E406DF">
      <w:pPr>
        <w:pStyle w:val="Odlomakpopisa"/>
        <w:ind w:left="1425"/>
        <w:jc w:val="center"/>
      </w:pPr>
    </w:p>
    <w:p w:rsidRDefault="00E406DF" w:rsidP="00E406DF" w:rsidR="00E406DF">
      <w:pPr>
        <w:pStyle w:val="Odlomakpopisa"/>
        <w:ind w:left="1425"/>
        <w:jc w:val="center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80/10000 ETAŽNO VLASNIŠTVO (E-48)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10, površine 19,80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50/10000 ETAŽNO VLASNIŠTVO (E-49)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11, površine 12,50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50/10000 ETAŽNO VLASNIŠTVO (E-50)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12, površine 12,50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49/10000 ETAŽNO VLASNIŠTVO (E-51)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13, površine 12,00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 51/10000 ETAŽNO VLASNIŠTVO (E-53)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 xml:space="preserve">garažno mjesto 15, površine 12,72  m2. </w:t>
      </w:r>
    </w:p>
    <w:p w:rsidRDefault="00E406DF" w:rsidP="00E406DF" w:rsidR="00E406DF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47/10000 ETAŽNO VLASNIŠTVO (E-54)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16, površine 11,66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47/10000 ETAŽNO VLASNIŠTVO (E-55)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17, površine 11,66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47/10000 ETAŽNO VLASNIŠTVO (E-56)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18, površine 11,66 m2.</w:t>
      </w:r>
    </w:p>
    <w:p w:rsidRDefault="00E406DF" w:rsidP="00E406DF" w:rsidR="00E406DF">
      <w:pPr>
        <w:ind w:left="1065"/>
        <w:jc w:val="both"/>
        <w:rPr>
          <w:lang w:eastAsia="en-US"/>
        </w:rPr>
      </w:pPr>
    </w:p>
    <w:p w:rsidRDefault="00E406DF" w:rsidP="00E406DF" w:rsidR="00E406DF">
      <w:pPr>
        <w:ind w:left="1065"/>
        <w:jc w:val="center"/>
        <w:rPr>
          <w:lang w:eastAsia="en-US"/>
        </w:rPr>
      </w:pPr>
      <w:r>
        <w:rPr>
          <w:lang w:eastAsia="en-US"/>
        </w:rPr>
        <w:lastRenderedPageBreak/>
        <w:t>5</w:t>
      </w:r>
    </w:p>
    <w:p w:rsidRDefault="00E406DF" w:rsidP="00E406DF" w:rsidR="00E406DF">
      <w:pPr>
        <w:jc w:val="right"/>
      </w:pPr>
      <w:r>
        <w:t>13 St-190/15-24</w:t>
      </w:r>
    </w:p>
    <w:p w:rsidRDefault="00E406DF" w:rsidP="00E406DF" w:rsidR="00E406DF">
      <w:pPr>
        <w:ind w:left="1065"/>
        <w:jc w:val="center"/>
        <w:rPr>
          <w:lang w:eastAsia="en-US"/>
        </w:rPr>
      </w:pPr>
    </w:p>
    <w:p w:rsidRDefault="00E406DF" w:rsidP="00E406DF" w:rsidR="00E406DF">
      <w:pPr>
        <w:ind w:left="1065"/>
        <w:jc w:val="center"/>
        <w:rPr>
          <w:lang w:eastAsia="en-US"/>
        </w:rPr>
      </w:pPr>
    </w:p>
    <w:p w:rsidRDefault="00E406DF" w:rsidP="00E406DF" w:rsidR="00E406DF">
      <w:pPr>
        <w:ind w:left="1065"/>
        <w:jc w:val="center"/>
        <w:rPr>
          <w:lang w:eastAsia="en-US"/>
        </w:rPr>
      </w:pPr>
    </w:p>
    <w:p w:rsidRDefault="00653A61" w:rsidP="00E406DF" w:rsidR="00653A61">
      <w:pPr>
        <w:ind w:left="1065"/>
        <w:jc w:val="center"/>
        <w:rPr>
          <w:lang w:eastAsia="en-US"/>
        </w:rPr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43/10000 ETAŽNO VLASNIŠTVO (E-57)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19, površine 10,56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43/10000 ETAŽNO VLASNIŠTVO (E-58)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20, površine 10,56 m2.</w:t>
      </w:r>
    </w:p>
    <w:p w:rsidRDefault="00E406DF" w:rsidP="00E406DF" w:rsidR="00E406DF">
      <w:pPr>
        <w:pStyle w:val="Odlomakpopisa"/>
        <w:ind w:left="1425"/>
      </w:pP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43/10000 ETAŽNO VLASNIŠTVO (E-59)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21, površine 10,56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50/10000 ETAŽNO VLASNIŠTVO (E-60)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22, površine 12,50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50/10000 ETAŽNO VLASNIŠTVO (E-61)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23, površine 12,50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50/10000 ETAŽNO VLASNIŠTVO (E-62)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24, površine 12,50 m2.</w:t>
      </w:r>
    </w:p>
    <w:p w:rsidRDefault="00E406DF" w:rsidP="00E406DF" w:rsidR="00E406DF">
      <w:pPr>
        <w:pStyle w:val="Odlomakpopisa"/>
        <w:ind w:left="1425"/>
      </w:pPr>
      <w:r>
        <w:t xml:space="preserve"> </w:t>
      </w:r>
    </w:p>
    <w:p w:rsidRDefault="00E406DF" w:rsidP="00E406DF" w:rsidR="00E406DF">
      <w:pPr>
        <w:numPr>
          <w:ilvl w:val="0"/>
          <w:numId w:val="24"/>
        </w:numPr>
        <w:rPr>
          <w:lang w:eastAsia="en-US"/>
        </w:rPr>
      </w:pPr>
      <w:r>
        <w:rPr>
          <w:lang w:eastAsia="en-US"/>
        </w:rPr>
        <w:t>Suvlasnički dio 68/10000 ETAŽNO VLASNIŠTVO (E-63) nekretnine na kč.br. 8724/4 u naravi zgrada mješovite uporabe broj 59 i dvorište Ul. Matije Gupca, sa 1094 m2, upisano u zk.ul. 589 ETAŽNO VLASNIŠTVO u određenim omjerima, k.o. Osijek, što u naravi čini :</w:t>
      </w:r>
    </w:p>
    <w:p w:rsidRDefault="00E406DF" w:rsidP="00E406DF" w:rsidR="00E406DF">
      <w:pPr>
        <w:pStyle w:val="Odlomakpopisa"/>
        <w:numPr>
          <w:ilvl w:val="0"/>
          <w:numId w:val="25"/>
        </w:numPr>
      </w:pPr>
      <w:r>
        <w:t>garažno mjesto 25, površine 16,98 m2.</w:t>
      </w:r>
    </w:p>
    <w:p w:rsidRDefault="00E406DF" w:rsidP="00E406DF" w:rsidR="00E406DF">
      <w:pPr>
        <w:jc w:val="both"/>
        <w:rPr>
          <w:lang w:eastAsia="en-US"/>
        </w:rPr>
      </w:pPr>
    </w:p>
    <w:p w:rsidRDefault="00E406DF" w:rsidP="00E406DF" w:rsidR="00E406DF" w:rsidRPr="00830632">
      <w:pPr>
        <w:ind w:left="705"/>
        <w:jc w:val="both"/>
        <w:rPr>
          <w:lang w:eastAsia="en-US"/>
        </w:rPr>
      </w:pPr>
      <w:r>
        <w:rPr>
          <w:lang w:eastAsia="en-US"/>
        </w:rPr>
        <w:t>Na navedenim nekretninama upisano je razlučno pravo u korist Sberbank d.d. Zagreb  (Volks bank d.d. Zagreb) i Republika Hrvatska  Ministarstvo financija Porezna uprava, Područni ured Slavonije i Baranje.</w:t>
      </w:r>
    </w:p>
    <w:p w:rsidRDefault="00E406DF" w:rsidP="00E406DF" w:rsidR="00E406DF">
      <w:pPr>
        <w:jc w:val="both"/>
        <w:rPr>
          <w:color w:val="000000"/>
        </w:rPr>
      </w:pPr>
    </w:p>
    <w:p w:rsidRDefault="00B1316B" w:rsidP="00B1316B" w:rsidR="00B1316B">
      <w:pPr>
        <w:pStyle w:val="Odlomakpopisa"/>
        <w:jc w:val="center"/>
      </w:pPr>
    </w:p>
    <w:p w:rsidRDefault="00653A61" w:rsidP="00B1316B" w:rsidR="00B1316B">
      <w:pPr>
        <w:pStyle w:val="Odlomakpopisa"/>
        <w:jc w:val="center"/>
      </w:pPr>
      <w:r>
        <w:lastRenderedPageBreak/>
        <w:t>6</w:t>
      </w:r>
    </w:p>
    <w:p w:rsidRDefault="00653A61" w:rsidP="00653A61" w:rsidR="00653A61">
      <w:pPr>
        <w:jc w:val="right"/>
      </w:pPr>
      <w:r>
        <w:t>13 St-190/15-24</w:t>
      </w:r>
    </w:p>
    <w:p w:rsidRDefault="00653A61" w:rsidP="00B1316B" w:rsidR="00653A61">
      <w:pPr>
        <w:pStyle w:val="Odlomakpopisa"/>
        <w:jc w:val="center"/>
      </w:pPr>
    </w:p>
    <w:p w:rsidRDefault="00D92059" w:rsidP="0014294C" w:rsidR="00D92059">
      <w:pPr>
        <w:ind w:left="708"/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9D3234" w:rsidP="0014294C" w:rsidR="00D92059">
      <w:pPr>
        <w:numPr>
          <w:ilvl w:val="0"/>
          <w:numId w:val="14"/>
        </w:numPr>
        <w:jc w:val="both"/>
      </w:pPr>
      <w:r>
        <w:t xml:space="preserve">I 1.)   </w:t>
      </w:r>
      <w:r w:rsidR="003B65B0">
        <w:t>467.895,88</w:t>
      </w:r>
      <w:r w:rsidR="00427E8F">
        <w:t xml:space="preserve"> kn.</w:t>
      </w:r>
    </w:p>
    <w:p w:rsidRDefault="009D3234" w:rsidP="0014294C" w:rsidR="00427E8F">
      <w:pPr>
        <w:numPr>
          <w:ilvl w:val="0"/>
          <w:numId w:val="14"/>
        </w:numPr>
        <w:jc w:val="both"/>
      </w:pPr>
      <w:r>
        <w:t xml:space="preserve">I 2.)   </w:t>
      </w:r>
      <w:r w:rsidR="003B65B0">
        <w:t>275.030,00</w:t>
      </w:r>
      <w:r w:rsidR="00427E8F">
        <w:t xml:space="preserve"> kn.</w:t>
      </w:r>
    </w:p>
    <w:p w:rsidRDefault="009D3234" w:rsidP="0014294C" w:rsidR="00427E8F">
      <w:pPr>
        <w:numPr>
          <w:ilvl w:val="0"/>
          <w:numId w:val="14"/>
        </w:numPr>
        <w:jc w:val="both"/>
      </w:pPr>
      <w:r>
        <w:t xml:space="preserve">I 3.)   </w:t>
      </w:r>
      <w:r w:rsidR="003B65B0">
        <w:t>346.460,60</w:t>
      </w:r>
      <w:r w:rsidR="00427E8F">
        <w:t xml:space="preserve"> kn.</w:t>
      </w:r>
    </w:p>
    <w:p w:rsidRDefault="009D3234" w:rsidP="0014294C" w:rsidR="00427E8F">
      <w:pPr>
        <w:numPr>
          <w:ilvl w:val="0"/>
          <w:numId w:val="14"/>
        </w:numPr>
        <w:jc w:val="both"/>
      </w:pPr>
      <w:r>
        <w:t xml:space="preserve">I 4.)   </w:t>
      </w:r>
      <w:r w:rsidR="003B65B0">
        <w:t>346.460,60</w:t>
      </w:r>
      <w:r>
        <w:t xml:space="preserve"> </w:t>
      </w:r>
      <w:r w:rsidR="00427E8F">
        <w:t>kn.</w:t>
      </w:r>
    </w:p>
    <w:p w:rsidRDefault="009D3234" w:rsidP="0014294C" w:rsidR="00427E8F">
      <w:pPr>
        <w:numPr>
          <w:ilvl w:val="0"/>
          <w:numId w:val="14"/>
        </w:numPr>
        <w:jc w:val="both"/>
      </w:pPr>
      <w:r>
        <w:t xml:space="preserve">I 5.)   </w:t>
      </w:r>
      <w:r w:rsidR="003B65B0">
        <w:t>362.315,62</w:t>
      </w:r>
      <w:r w:rsidR="00427E8F">
        <w:t xml:space="preserve"> kn.</w:t>
      </w:r>
    </w:p>
    <w:p w:rsidRDefault="009D3234" w:rsidP="0014294C" w:rsidR="009D3234">
      <w:pPr>
        <w:numPr>
          <w:ilvl w:val="0"/>
          <w:numId w:val="14"/>
        </w:numPr>
        <w:jc w:val="both"/>
      </w:pPr>
      <w:r>
        <w:t xml:space="preserve">I 6.)   </w:t>
      </w:r>
      <w:r w:rsidR="003B65B0">
        <w:t>365.899,20</w:t>
      </w:r>
      <w:r>
        <w:t xml:space="preserve"> kn.</w:t>
      </w:r>
    </w:p>
    <w:p w:rsidRDefault="009D3234" w:rsidP="0014294C" w:rsidR="009D3234">
      <w:pPr>
        <w:numPr>
          <w:ilvl w:val="0"/>
          <w:numId w:val="14"/>
        </w:numPr>
        <w:jc w:val="both"/>
      </w:pPr>
      <w:r>
        <w:t xml:space="preserve">I 7.)   </w:t>
      </w:r>
      <w:r w:rsidR="003B65B0">
        <w:t>327.510,00</w:t>
      </w:r>
      <w:r>
        <w:t xml:space="preserve"> kn.</w:t>
      </w:r>
    </w:p>
    <w:p w:rsidRDefault="009D3234" w:rsidP="0014294C" w:rsidR="009D3234">
      <w:pPr>
        <w:numPr>
          <w:ilvl w:val="0"/>
          <w:numId w:val="14"/>
        </w:numPr>
        <w:jc w:val="both"/>
      </w:pPr>
      <w:r>
        <w:t xml:space="preserve">I 8.)   </w:t>
      </w:r>
      <w:r w:rsidR="003B65B0">
        <w:t>342.694,73</w:t>
      </w:r>
      <w:r>
        <w:t xml:space="preserve"> kn.</w:t>
      </w:r>
    </w:p>
    <w:p w:rsidRDefault="009D3234" w:rsidP="0014294C" w:rsidR="009D3234">
      <w:pPr>
        <w:numPr>
          <w:ilvl w:val="0"/>
          <w:numId w:val="14"/>
        </w:numPr>
        <w:jc w:val="both"/>
      </w:pPr>
      <w:r>
        <w:t xml:space="preserve">I 9.)   </w:t>
      </w:r>
      <w:r w:rsidR="003B65B0">
        <w:t xml:space="preserve">21.068,94 </w:t>
      </w:r>
      <w:r>
        <w:t xml:space="preserve"> kn.</w:t>
      </w:r>
    </w:p>
    <w:p w:rsidRDefault="009D3234" w:rsidP="0014294C" w:rsidR="009D3234">
      <w:pPr>
        <w:numPr>
          <w:ilvl w:val="0"/>
          <w:numId w:val="14"/>
        </w:numPr>
        <w:jc w:val="both"/>
      </w:pPr>
      <w:r>
        <w:t xml:space="preserve">I 10.) </w:t>
      </w:r>
      <w:r w:rsidR="003B65B0">
        <w:t xml:space="preserve">17.078,04 </w:t>
      </w:r>
      <w:r>
        <w:t xml:space="preserve"> kn.</w:t>
      </w:r>
    </w:p>
    <w:p w:rsidRDefault="009D3234" w:rsidP="0014294C" w:rsidR="009D3234">
      <w:pPr>
        <w:numPr>
          <w:ilvl w:val="0"/>
          <w:numId w:val="14"/>
        </w:numPr>
        <w:jc w:val="both"/>
      </w:pPr>
      <w:r>
        <w:t xml:space="preserve">I 11.) </w:t>
      </w:r>
      <w:r w:rsidR="003B65B0">
        <w:t xml:space="preserve">17.078,04 </w:t>
      </w:r>
      <w:r>
        <w:t xml:space="preserve"> kn.</w:t>
      </w:r>
    </w:p>
    <w:p w:rsidRDefault="009D3234" w:rsidP="0014294C" w:rsidR="009D3234">
      <w:pPr>
        <w:numPr>
          <w:ilvl w:val="0"/>
          <w:numId w:val="14"/>
        </w:numPr>
        <w:jc w:val="both"/>
      </w:pPr>
      <w:r>
        <w:t xml:space="preserve">I 12.) </w:t>
      </w:r>
      <w:r w:rsidR="003B65B0">
        <w:t xml:space="preserve">24.148,70  </w:t>
      </w:r>
      <w:r>
        <w:t>kn.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13.)</w:t>
      </w:r>
      <w:r w:rsidR="007F01F9">
        <w:t xml:space="preserve"> 17.078,04 kn.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14.)</w:t>
      </w:r>
      <w:r w:rsidR="007F01F9">
        <w:t xml:space="preserve"> </w:t>
      </w:r>
      <w:r w:rsidR="009C3EB3">
        <w:t>29.146,12 kn</w:t>
      </w:r>
      <w:r w:rsidR="007F01F9">
        <w:t>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15.)</w:t>
      </w:r>
      <w:r w:rsidR="009C3EB3">
        <w:t xml:space="preserve"> 17.078,04 kn</w:t>
      </w:r>
      <w:r w:rsidR="007F01F9">
        <w:t>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16.)</w:t>
      </w:r>
      <w:r w:rsidR="009C3EB3">
        <w:t xml:space="preserve"> 17.078,04 kn</w:t>
      </w:r>
      <w:r w:rsidR="007F01F9">
        <w:t>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17.)</w:t>
      </w:r>
      <w:r w:rsidR="009C3EB3">
        <w:t xml:space="preserve"> 17.078,04 kn</w:t>
      </w:r>
      <w:r w:rsidR="007F01F9">
        <w:t>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18.)</w:t>
      </w:r>
      <w:r w:rsidR="009C3EB3">
        <w:t xml:space="preserve"> 23.273,97 kn</w:t>
      </w:r>
      <w:r w:rsidR="007F01F9">
        <w:t>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19.)</w:t>
      </w:r>
      <w:r w:rsidR="009C3EB3">
        <w:t xml:space="preserve"> 17.746,95 kn</w:t>
      </w:r>
      <w:r w:rsidR="007F01F9">
        <w:t>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20.)</w:t>
      </w:r>
      <w:r w:rsidR="009C3EB3">
        <w:t xml:space="preserve"> 17.746,95 kn</w:t>
      </w:r>
      <w:r w:rsidR="007F01F9">
        <w:t>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21.)</w:t>
      </w:r>
      <w:r w:rsidR="009C3EB3">
        <w:t xml:space="preserve"> 17.078,04 kn</w:t>
      </w:r>
      <w:r w:rsidR="007F01F9">
        <w:t>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22.)</w:t>
      </w:r>
      <w:r w:rsidR="009C3EB3">
        <w:t xml:space="preserve"> 18.064,47 kn</w:t>
      </w:r>
      <w:r w:rsidR="007F01F9">
        <w:t>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23.)</w:t>
      </w:r>
      <w:r w:rsidR="009C3EB3">
        <w:t xml:space="preserve"> 16.568,50 kn</w:t>
      </w:r>
      <w:r w:rsidR="007F01F9">
        <w:t>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24.)</w:t>
      </w:r>
      <w:r w:rsidR="009C3EB3">
        <w:t xml:space="preserve"> 16.568,50 kn</w:t>
      </w:r>
      <w:r w:rsidR="007F01F9">
        <w:t>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25.)</w:t>
      </w:r>
      <w:r w:rsidR="009C3EB3" w:rsidRPr="009C3EB3">
        <w:t xml:space="preserve"> </w:t>
      </w:r>
      <w:r w:rsidR="009C3EB3">
        <w:t>16.568,50 kn</w:t>
      </w:r>
      <w:r w:rsidR="007F01F9">
        <w:t>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26.)</w:t>
      </w:r>
      <w:r w:rsidR="009C3EB3">
        <w:t xml:space="preserve"> 15.022,35 kn</w:t>
      </w:r>
      <w:r w:rsidR="007F01F9">
        <w:t>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27.)</w:t>
      </w:r>
      <w:r w:rsidR="009C3EB3">
        <w:t xml:space="preserve"> 15.022,35 kn</w:t>
      </w:r>
      <w:r w:rsidR="007F01F9">
        <w:t>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28.)</w:t>
      </w:r>
      <w:r w:rsidR="009C3EB3">
        <w:t xml:space="preserve"> 15.022,35 kn</w:t>
      </w:r>
      <w:r w:rsidR="007F01F9">
        <w:t>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29.)</w:t>
      </w:r>
      <w:r w:rsidR="009C3EB3">
        <w:t xml:space="preserve"> 17.746,95 kn</w:t>
      </w:r>
      <w:r w:rsidR="007F01F9">
        <w:t>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30.)</w:t>
      </w:r>
      <w:r w:rsidR="009C3EB3">
        <w:t xml:space="preserve"> 17.746,95 kn</w:t>
      </w:r>
      <w:r w:rsidR="007F01F9">
        <w:t>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31.)</w:t>
      </w:r>
      <w:r w:rsidR="009C3EB3" w:rsidRPr="009C3EB3">
        <w:t xml:space="preserve"> </w:t>
      </w:r>
      <w:r w:rsidR="009C3EB3">
        <w:t>17.746,95 kn</w:t>
      </w:r>
      <w:r w:rsidR="007F01F9">
        <w:t>.</w:t>
      </w:r>
    </w:p>
    <w:p w:rsidRDefault="003B65B0" w:rsidP="0014294C" w:rsidR="003B65B0">
      <w:pPr>
        <w:numPr>
          <w:ilvl w:val="0"/>
          <w:numId w:val="14"/>
        </w:numPr>
        <w:jc w:val="both"/>
      </w:pPr>
      <w:r>
        <w:t>I 32.)</w:t>
      </w:r>
      <w:r w:rsidR="009C3EB3">
        <w:t xml:space="preserve"> 24.111,06 kn.</w:t>
      </w:r>
    </w:p>
    <w:p w:rsidRDefault="007F01F9" w:rsidP="007F01F9" w:rsidR="007F01F9">
      <w:pPr>
        <w:ind w:left="1068"/>
        <w:jc w:val="both"/>
      </w:pPr>
    </w:p>
    <w:p w:rsidRDefault="00427E8F" w:rsidP="00427E8F" w:rsidR="00427E8F" w:rsidRPr="00427E8F">
      <w:pPr>
        <w:ind w:left="1068"/>
        <w:jc w:val="center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EF26F2">
        <w:t>prva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031FD0">
        <w:rPr>
          <w:b/>
        </w:rPr>
        <w:t xml:space="preserve"> </w:t>
      </w:r>
      <w:r w:rsidR="007F01F9">
        <w:rPr>
          <w:b/>
        </w:rPr>
        <w:t xml:space="preserve">22. srpanj 2016. </w:t>
      </w:r>
      <w:r w:rsidR="00616235">
        <w:rPr>
          <w:b/>
        </w:rPr>
        <w:t xml:space="preserve">godine </w:t>
      </w:r>
      <w:r w:rsidR="00904805">
        <w:rPr>
          <w:b/>
        </w:rPr>
        <w:t xml:space="preserve">u </w:t>
      </w:r>
      <w:r w:rsidR="00CD78ED">
        <w:rPr>
          <w:b/>
        </w:rPr>
        <w:t>09</w:t>
      </w:r>
      <w:r w:rsidR="00427E8F">
        <w:rPr>
          <w:b/>
        </w:rPr>
        <w:t>,</w:t>
      </w:r>
      <w:r w:rsidR="00CD78ED">
        <w:rPr>
          <w:b/>
        </w:rPr>
        <w:t>3</w:t>
      </w:r>
      <w:r w:rsidR="00427E8F">
        <w:rPr>
          <w:b/>
        </w:rPr>
        <w:t>0</w:t>
      </w:r>
      <w:r w:rsidRPr="009B3655">
        <w:rPr>
          <w:b/>
        </w:rPr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>Ovaj zaključak o prodaji objavit će se na</w:t>
      </w:r>
      <w:r w:rsidR="00CD78ED">
        <w:t xml:space="preserve"> 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DE6804" w:rsidR="00EF26F2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zaključka prodaju se pojedinačno, na prvom </w:t>
      </w:r>
      <w:r w:rsidR="00DE6804">
        <w:t xml:space="preserve">     </w:t>
      </w:r>
      <w:r w:rsidR="00427E8F">
        <w:t>ročištu za dražbu</w:t>
      </w:r>
      <w:r w:rsidR="00DE6804">
        <w:t>, po početnim cijenama</w:t>
      </w:r>
      <w:r w:rsidR="00427E8F">
        <w:t xml:space="preserve"> </w:t>
      </w:r>
      <w:r w:rsidR="00DE6804">
        <w:t xml:space="preserve"> koje su jednake utvrđenim vrijednostima nekretnine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DE6804">
        <w:t xml:space="preserve"> (prvom ročištu za javnu dražbu).</w:t>
      </w:r>
    </w:p>
    <w:p w:rsidRDefault="00653A61" w:rsidP="00653A61" w:rsidR="00653A61">
      <w:pPr>
        <w:ind w:left="1620"/>
        <w:jc w:val="center"/>
      </w:pPr>
      <w:r>
        <w:lastRenderedPageBreak/>
        <w:t>7</w:t>
      </w:r>
    </w:p>
    <w:p w:rsidRDefault="00653A61" w:rsidP="00653A61" w:rsidR="00653A61">
      <w:pPr>
        <w:jc w:val="right"/>
      </w:pPr>
      <w:r>
        <w:t>13 St-190/15-24</w:t>
      </w:r>
    </w:p>
    <w:p w:rsidRDefault="00653A61" w:rsidP="00653A61" w:rsidR="00653A61">
      <w:pPr>
        <w:ind w:left="1620"/>
        <w:jc w:val="center"/>
      </w:pPr>
    </w:p>
    <w:p w:rsidRDefault="00653A61" w:rsidP="00653A61" w:rsidR="00653A61">
      <w:pPr>
        <w:ind w:left="1620"/>
        <w:jc w:val="center"/>
      </w:pP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9D3234">
        <w:t>272-1</w:t>
      </w:r>
      <w:r w:rsidR="00CD78ED">
        <w:t>90-2015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D78ED" w:rsidR="00B1316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1400FA" w:rsidR="001400FA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9D3234">
        <w:t>im upraviteljem</w:t>
      </w:r>
      <w:r w:rsidR="00CD78ED">
        <w:t xml:space="preserve"> Julka Bandić odvjetnica iz Osijeka,</w:t>
      </w:r>
      <w:r w:rsidR="00EF26F2">
        <w:t xml:space="preserve"> na mobitel broj 09</w:t>
      </w:r>
      <w:r w:rsidR="00CD78ED">
        <w:t>12015067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A72E3" w:rsidR="002C1D41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B1316B" w:rsidP="009A72E3" w:rsidR="00B1316B" w:rsidRPr="00DE6804">
      <w:pPr>
        <w:ind w:left="1788"/>
        <w:jc w:val="both"/>
        <w:rPr>
          <w:sz w:val="20"/>
          <w:szCs w:val="20"/>
        </w:rPr>
      </w:pPr>
    </w:p>
    <w:p w:rsidRDefault="00653A61" w:rsidP="00653A61" w:rsidR="00D93AB6">
      <w:pPr>
        <w:jc w:val="center"/>
      </w:pPr>
      <w:r>
        <w:t>8</w:t>
      </w:r>
    </w:p>
    <w:p w:rsidRDefault="00653A61" w:rsidP="00653A61" w:rsidR="00653A61">
      <w:pPr>
        <w:jc w:val="right"/>
      </w:pPr>
      <w:r>
        <w:t>13 St-190/15-24</w:t>
      </w:r>
    </w:p>
    <w:p w:rsidRDefault="00653A61" w:rsidP="00653A61" w:rsidR="00653A61">
      <w:pPr>
        <w:jc w:val="center"/>
      </w:pPr>
    </w:p>
    <w:p w:rsidRDefault="00653A61" w:rsidP="00653A61" w:rsidR="00653A61">
      <w:pPr>
        <w:jc w:val="center"/>
      </w:pPr>
    </w:p>
    <w:p w:rsidRDefault="00653A61" w:rsidP="00653A61" w:rsidR="00653A61" w:rsidRPr="00653A61">
      <w:pPr>
        <w:jc w:val="center"/>
      </w:pPr>
    </w:p>
    <w:p w:rsidRDefault="00E17976" w:rsidP="009A72E3" w:rsidR="006B79DB" w:rsidRPr="00653A61">
      <w:pPr>
        <w:jc w:val="center"/>
      </w:pPr>
      <w:r w:rsidRPr="00653A61">
        <w:t>Obrazloženje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9D3234">
        <w:rPr>
          <w:bCs/>
        </w:rPr>
        <w:t>1</w:t>
      </w:r>
      <w:r w:rsidR="00E766BC">
        <w:rPr>
          <w:bCs/>
        </w:rPr>
        <w:t>90/15-10 od 26. studenog 2015.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</w:t>
      </w:r>
      <w:r w:rsidR="009D3234">
        <w:rPr>
          <w:bCs/>
        </w:rPr>
        <w:t xml:space="preserve">ikom </w:t>
      </w:r>
      <w:r w:rsidR="00E766BC">
        <w:t>TIMONT d.o.o. za građevinsko – instalaterske radove, u stečaju, Osijek</w:t>
      </w:r>
      <w:r w:rsidR="00DE6804">
        <w:rPr>
          <w:bCs/>
        </w:rPr>
        <w:t xml:space="preserve">,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B1316B" w:rsidP="00E766BC" w:rsidR="00B1316B">
      <w:pPr>
        <w:pStyle w:val="Tijeloteksta"/>
        <w:rPr>
          <w:bCs/>
        </w:rPr>
      </w:pPr>
    </w:p>
    <w:p w:rsidRDefault="009D3234" w:rsidP="0081139D" w:rsidR="00297AAA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 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E766BC">
        <w:rPr>
          <w:bCs/>
        </w:rPr>
        <w:t>(Narodne novine broj  44/96, 29/99, 129/00, 123/03, 82/06, 116/10, 25/12, 133/12 u vezi s člankom 441. Stečajnog zakona Narodne novine 71/15).</w:t>
      </w:r>
    </w:p>
    <w:p w:rsidRDefault="00B1316B" w:rsidP="0081139D" w:rsidR="00B1316B">
      <w:pPr>
        <w:pStyle w:val="Tijeloteksta"/>
        <w:rPr>
          <w:bCs/>
        </w:rPr>
      </w:pPr>
    </w:p>
    <w:p w:rsidRDefault="00297AAA" w:rsidP="0081139D" w:rsidR="00382194">
      <w:pPr>
        <w:pStyle w:val="Tijeloteksta"/>
        <w:rPr>
          <w:bCs/>
        </w:rPr>
      </w:pPr>
      <w:r>
        <w:rPr>
          <w:bCs/>
        </w:rPr>
        <w:tab/>
        <w:t>Razlučni vjerov</w:t>
      </w:r>
      <w:r w:rsidR="00E766BC">
        <w:rPr>
          <w:bCs/>
        </w:rPr>
        <w:t>nik nisu pokrenuli postupak</w:t>
      </w:r>
      <w:r>
        <w:rPr>
          <w:bCs/>
        </w:rPr>
        <w:t xml:space="preserve"> ovrhe na navedenim nekretninama radi prisilnog namirenja svojih tražbina.</w:t>
      </w:r>
    </w:p>
    <w:p w:rsidRDefault="00B1316B" w:rsidP="0081139D" w:rsidR="00B1316B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FB7E67">
        <w:rPr>
          <w:bCs/>
        </w:rPr>
        <w:t>odlučeno je temeljem Odredbe članaka 9</w:t>
      </w:r>
      <w:r>
        <w:rPr>
          <w:bCs/>
        </w:rPr>
        <w:t xml:space="preserve">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FB7E67">
        <w:rPr>
          <w:bCs/>
        </w:rPr>
        <w:t>) Ovršnog zakona (Narodne novine broj 57/96, 29/99, 42/00, 173/03, 194/03, 151/04, 88/05, 121/05, 67/08, 139/10, 112/12, 25/13 i 93/14) a u svezi s člankom 164. Stečajnog zakona.</w:t>
      </w:r>
    </w:p>
    <w:p w:rsidRDefault="00B1316B" w:rsidP="00DE6804" w:rsidR="00B1316B">
      <w:pPr>
        <w:pStyle w:val="Tijeloteksta"/>
        <w:jc w:val="center"/>
        <w:rPr>
          <w:bCs/>
        </w:rPr>
      </w:pPr>
    </w:p>
    <w:p w:rsidRDefault="00B1316B" w:rsidP="00DE6804" w:rsidR="00B1316B">
      <w:pPr>
        <w:pStyle w:val="Tijeloteksta"/>
        <w:jc w:val="center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031FD0">
        <w:t xml:space="preserve"> </w:t>
      </w:r>
      <w:r w:rsidR="00E766BC">
        <w:t xml:space="preserve">07. srpanj 2016. </w:t>
      </w:r>
    </w:p>
    <w:p w:rsidRDefault="00B1316B" w:rsidP="00FB7E67" w:rsidR="00B1316B">
      <w:pPr>
        <w:pStyle w:val="Tijeloteksta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4C529D">
      <w:pPr>
        <w:pStyle w:val="Tijeloteksta"/>
        <w:jc w:val="left"/>
      </w:pPr>
      <w:r>
        <w:t>Maja Kocijan</w:t>
      </w:r>
    </w:p>
    <w:p w:rsidRDefault="00915BB8" w:rsidP="00904741" w:rsidR="00915BB8">
      <w:pPr>
        <w:pStyle w:val="Tijeloteksta"/>
        <w:jc w:val="left"/>
      </w:pP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B1316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B1316B" w:rsidP="00DE6804" w:rsidR="00B1316B">
      <w:pPr>
        <w:pStyle w:val="Tijeloteksta"/>
        <w:jc w:val="left"/>
      </w:pP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 xml:space="preserve">Protiv ovog zaključka nije dopuštena žalba.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9. SZ-a) </w:t>
      </w:r>
    </w:p>
    <w:p w:rsidRDefault="00B1316B" w:rsidP="00C44250" w:rsidR="00B1316B">
      <w:pPr>
        <w:pStyle w:val="Tijeloteksta"/>
        <w:jc w:val="left"/>
        <w:rPr>
          <w:sz w:val="22"/>
          <w:szCs w:val="22"/>
        </w:rPr>
      </w:pPr>
    </w:p>
    <w:p w:rsidRDefault="00B1316B" w:rsidP="00C44250" w:rsidR="00B1316B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9D3234" w:rsidR="009D3234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E766BC">
        <w:t xml:space="preserve"> Julka Bandić</w:t>
      </w:r>
    </w:p>
    <w:p w:rsidRDefault="00653A61" w:rsidP="00653A61" w:rsidR="00653A61">
      <w:pPr>
        <w:pStyle w:val="Tijeloteksta"/>
        <w:numPr>
          <w:ilvl w:val="0"/>
          <w:numId w:val="16"/>
        </w:numPr>
        <w:jc w:val="left"/>
      </w:pPr>
      <w:r>
        <w:t xml:space="preserve">razlučni vjerovnik Sberbank d.d. Zagreb, Varšavska 9 </w:t>
      </w:r>
    </w:p>
    <w:p w:rsidRDefault="00653A61" w:rsidP="009D3234" w:rsidR="00653A61">
      <w:pPr>
        <w:pStyle w:val="Tijeloteksta"/>
        <w:numPr>
          <w:ilvl w:val="0"/>
          <w:numId w:val="16"/>
        </w:numPr>
        <w:jc w:val="left"/>
      </w:pPr>
      <w:r>
        <w:t>razlučni vjerovnik RH MF Porezna uprava Područni ured Slavonija i Baranja po ŽDO Osijek</w:t>
      </w:r>
    </w:p>
    <w:p w:rsidRDefault="00653A61" w:rsidP="009D3234" w:rsidR="009D3234">
      <w:pPr>
        <w:pStyle w:val="Tijeloteksta"/>
        <w:numPr>
          <w:ilvl w:val="0"/>
          <w:numId w:val="16"/>
        </w:numPr>
        <w:jc w:val="left"/>
      </w:pPr>
      <w:r>
        <w:t>e-ogl</w:t>
      </w:r>
      <w:r w:rsidR="009D3234">
        <w:t>asna ploča suda</w:t>
      </w:r>
    </w:p>
    <w:p w:rsidRDefault="00653A61" w:rsidP="009D3234" w:rsidR="00653A61" w:rsidRPr="00B52D2C">
      <w:pPr>
        <w:pStyle w:val="Tijeloteksta"/>
        <w:numPr>
          <w:ilvl w:val="0"/>
          <w:numId w:val="16"/>
        </w:numPr>
        <w:jc w:val="left"/>
      </w:pPr>
      <w:r>
        <w:t>roč. 22/7</w:t>
      </w:r>
    </w:p>
    <w:p w:rsidRDefault="00C44250" w:rsidP="009D3234" w:rsidR="00C44250" w:rsidRPr="00C44250">
      <w:pPr>
        <w:pStyle w:val="Tijeloteksta"/>
        <w:ind w:left="720"/>
        <w:jc w:val="left"/>
      </w:pPr>
    </w:p>
    <w:sectPr w:rsidSect="00E406DF" w:rsidR="00C44250" w:rsidRPr="00C44250">
      <w:headerReference w:type="even" r:id="rId13"/>
      <w:footerReference w:type="default" r:id="rId14"/>
      <w:pgSz w:h="16838" w:w="11906"/>
      <w:pgMar w:gutter="0" w:footer="708" w:header="708" w:left="1417" w:bottom="1078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14E8" w:rsidR="007E14E8">
      <w:r>
        <w:separator/>
      </w:r>
    </w:p>
  </w:endnote>
  <w:endnote w:id="0" w:type="continuationSeparator">
    <w:p w:rsidRDefault="007E14E8" w:rsidR="007E1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14E8" w:rsidR="007E14E8">
      <w:r>
        <w:separator/>
      </w:r>
    </w:p>
  </w:footnote>
  <w:footnote w:id="0" w:type="continuationSeparator">
    <w:p w:rsidRDefault="007E14E8" w:rsidR="007E14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4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8"/>
  </w:num>
  <w:num w:numId="6">
    <w:abstractNumId w:val="21"/>
  </w:num>
  <w:num w:numId="7">
    <w:abstractNumId w:val="23"/>
  </w:num>
  <w:num w:numId="8">
    <w:abstractNumId w:val="8"/>
  </w:num>
  <w:num w:numId="9">
    <w:abstractNumId w:val="2"/>
  </w:num>
  <w:num w:numId="10">
    <w:abstractNumId w:val="24"/>
  </w:num>
  <w:num w:numId="11">
    <w:abstractNumId w:val="22"/>
  </w:num>
  <w:num w:numId="12">
    <w:abstractNumId w:val="10"/>
  </w:num>
  <w:num w:numId="13">
    <w:abstractNumId w:val="12"/>
  </w:num>
  <w:num w:numId="14">
    <w:abstractNumId w:val="19"/>
  </w:num>
  <w:num w:numId="15">
    <w:abstractNumId w:val="20"/>
  </w:num>
  <w:num w:numId="16">
    <w:abstractNumId w:val="1"/>
  </w:num>
  <w:num w:numId="17">
    <w:abstractNumId w:val="0"/>
  </w:num>
  <w:num w:numId="18">
    <w:abstractNumId w:val="16"/>
  </w:num>
  <w:num w:numId="19">
    <w:abstractNumId w:val="14"/>
  </w:num>
  <w:num w:numId="20">
    <w:abstractNumId w:val="4"/>
  </w:num>
  <w:num w:numId="21">
    <w:abstractNumId w:val="7"/>
  </w:num>
  <w:num w:numId="22">
    <w:abstractNumId w:val="15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639E5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B65B0"/>
    <w:rsid w:val="003C01DF"/>
    <w:rsid w:val="003D02B1"/>
    <w:rsid w:val="003D7C54"/>
    <w:rsid w:val="003E3CB4"/>
    <w:rsid w:val="003E7C98"/>
    <w:rsid w:val="003F4634"/>
    <w:rsid w:val="0041638D"/>
    <w:rsid w:val="00421D71"/>
    <w:rsid w:val="00423F56"/>
    <w:rsid w:val="004250DF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D5A26"/>
    <w:rsid w:val="004E00B8"/>
    <w:rsid w:val="004E1973"/>
    <w:rsid w:val="004E466C"/>
    <w:rsid w:val="004F5FE8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3A61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C73C4"/>
    <w:rsid w:val="007D077D"/>
    <w:rsid w:val="007E14E8"/>
    <w:rsid w:val="007E7376"/>
    <w:rsid w:val="007F01F9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3EB3"/>
    <w:rsid w:val="009C670C"/>
    <w:rsid w:val="009D3234"/>
    <w:rsid w:val="009E0575"/>
    <w:rsid w:val="009E1A1F"/>
    <w:rsid w:val="009E5D6D"/>
    <w:rsid w:val="00A07CA2"/>
    <w:rsid w:val="00A405B5"/>
    <w:rsid w:val="00A46436"/>
    <w:rsid w:val="00A57AB7"/>
    <w:rsid w:val="00A8702F"/>
    <w:rsid w:val="00AA6B6E"/>
    <w:rsid w:val="00AB7B53"/>
    <w:rsid w:val="00AC31E7"/>
    <w:rsid w:val="00AC5292"/>
    <w:rsid w:val="00AD531A"/>
    <w:rsid w:val="00AE06CF"/>
    <w:rsid w:val="00AE1830"/>
    <w:rsid w:val="00AF624A"/>
    <w:rsid w:val="00B1316B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E33FF"/>
    <w:rsid w:val="00C037AB"/>
    <w:rsid w:val="00C2016D"/>
    <w:rsid w:val="00C42F2A"/>
    <w:rsid w:val="00C43A0F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44EB"/>
    <w:rsid w:val="00CD1E3B"/>
    <w:rsid w:val="00CD78ED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92059"/>
    <w:rsid w:val="00D93AB6"/>
    <w:rsid w:val="00D97782"/>
    <w:rsid w:val="00DA146A"/>
    <w:rsid w:val="00DA4636"/>
    <w:rsid w:val="00DC1C1F"/>
    <w:rsid w:val="00DC4125"/>
    <w:rsid w:val="00DC7F70"/>
    <w:rsid w:val="00DE22B2"/>
    <w:rsid w:val="00DE356D"/>
    <w:rsid w:val="00DE5F69"/>
    <w:rsid w:val="00DE6804"/>
    <w:rsid w:val="00DF62AC"/>
    <w:rsid w:val="00E03D14"/>
    <w:rsid w:val="00E13453"/>
    <w:rsid w:val="00E17976"/>
    <w:rsid w:val="00E23AF8"/>
    <w:rsid w:val="00E406DF"/>
    <w:rsid w:val="00E5330B"/>
    <w:rsid w:val="00E53C2D"/>
    <w:rsid w:val="00E60C19"/>
    <w:rsid w:val="00E766BC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31646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B24CF"/>
    <w:rsid w:val="00FB7E67"/>
    <w:rsid w:val="00FE0CCA"/>
    <w:rsid w:val="00FE1BF2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E1B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B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B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B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B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E1B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B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B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B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B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St-190/2015</izvorni_sadrzaj>
    <derivirana_varijabla naziv="DomainObject.Predmet.OznakaBroj_1">St-190/2015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TIMONT d.o.o. za građevinsko-instalaterske radove</izvorni_sadrzaj>
    <derivirana_varijabla naziv="DomainObject.Predmet.ProtustrankaFormated_1">  TIMONT d.o.o. za građevinsko-instalaterske radove</derivirana_varijabla>
  </DomainObject.Predmet.ProtustrankaFormated>
  <DomainObject.Predmet.ProtustrankaFormatedOIB>
    <izvorni_sadrzaj>  TIMONT d.o.o. za građevinsko-instalaterske radove, OIB 36348263271</izvorni_sadrzaj>
    <derivirana_varijabla naziv="DomainObject.Predmet.ProtustrankaFormatedOIB_1">  TIMONT d.o.o. za građevinsko-instalaterske radove, OIB 36348263271</derivirana_varijabla>
  </DomainObject.Predmet.ProtustrankaFormatedOIB>
  <DomainObject.Predmet.ProtustrankaFormatedWithAdress>
    <izvorni_sadrzaj> TIMONT d.o.o. za građevinsko-instalaterske radove, Livadska 16a, 31000 Osijek</izvorni_sadrzaj>
    <derivirana_varijabla naziv="DomainObject.Predmet.ProtustrankaFormatedWithAdress_1"> TIMONT d.o.o. za građevinsko-instalaterske radove, Livadska 16a, 31000 Osijek</derivirana_varijabla>
  </DomainObject.Predmet.ProtustrankaFormatedWithAdress>
  <DomainObject.Predmet.ProtustrankaFormatedWithAdressOIB>
    <izvorni_sadrzaj> TIMONT d.o.o. za građevinsko-instalaterske radove, OIB 36348263271, Livadska 16a, 31000 Osijek</izvorni_sadrzaj>
    <derivirana_varijabla naziv="DomainObject.Predmet.ProtustrankaFormatedWithAdressOIB_1"> TIMONT d.o.o. za građevinsko-instalaterske radove, OIB 36348263271, Livadska 16a, 31000 Osijek</derivirana_varijabla>
  </DomainObject.Predmet.ProtustrankaFormatedWithAdressOIB>
  <DomainObject.Predmet.ProtustrankaWithAdress>
    <izvorni_sadrzaj>TIMONT d.o.o. za građevinsko-instalaterske radove Livadska 16a, 31000 Osijek</izvorni_sadrzaj>
    <derivirana_varijabla naziv="DomainObject.Predmet.ProtustrankaWithAdress_1">TIMONT d.o.o. za građevinsko-instalaterske radove Livadska 16a, 31000 Osijek</derivirana_varijabla>
  </DomainObject.Predmet.ProtustrankaWithAdress>
  <DomainObject.Predmet.ProtustrankaWithAdressOIB>
    <izvorni_sadrzaj>TIMONT d.o.o. za građevinsko-instalaterske radove, OIB 36348263271, Livadska 16a, 31000 Osijek</izvorni_sadrzaj>
    <derivirana_varijabla naziv="DomainObject.Predmet.ProtustrankaWithAdressOIB_1">TIMONT d.o.o. za građevinsko-instalaterske radove, OIB 36348263271, Livadska 16a, 31000 Osijek</derivirana_varijabla>
  </DomainObject.Predmet.ProtustrankaWithAdressOIB>
  <DomainObject.Predmet.ProtustrankaNazivFormated>
    <izvorni_sadrzaj>TIMONT d.o.o. za građevinsko-instalaterske radove</izvorni_sadrzaj>
    <derivirana_varijabla naziv="DomainObject.Predmet.ProtustrankaNazivFormated_1">TIMONT d.o.o. za građevinsko-instalaterske radove</derivirana_varijabla>
  </DomainObject.Predmet.ProtustrankaNazivFormated>
  <DomainObject.Predmet.ProtustrankaNazivFormatedOIB>
    <izvorni_sadrzaj>TIMONT d.o.o. za građevinsko-instalaterske radove, OIB 36348263271</izvorni_sadrzaj>
    <derivirana_varijabla naziv="DomainObject.Predmet.ProtustrankaNazivFormatedOIB_1">TIMONT d.o.o. za građevinsko-instalaterske radove, OIB 36348263271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52634238587</izvorni_sadrzaj>
    <derivirana_varijabla naziv="DomainObject.Predmet.StrankaFormatedOIB_1">  RH MF POREZNA UPRAVA, OIB 52634238587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52634238587</izvorni_sadrzaj>
    <derivirana_varijabla naziv="DomainObject.Predmet.StrankaFormatedWithAdressOIB_1"> RH MF POREZNA UPRAVA, OIB 52634238587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52634238587</izvorni_sadrzaj>
    <derivirana_varijabla naziv="DomainObject.Predmet.StrankaWithAdressOIB_1">RH MF POREZNA UPRAVA, OIB 52634238587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52634238587</izvorni_sadrzaj>
    <derivirana_varijabla naziv="DomainObject.Predmet.StrankaNazivFormatedOIB_1">RH MF POREZNA UPRAVA,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52634238587</item>
    </izvorni_sadrzaj>
    <derivirana_varijabla naziv="DomainObject.Predmet.StrankaListFormatedOIB_1">
      <item>RH MF POREZNA UPRAVA, OIB 52634238587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52634238587</item>
    </izvorni_sadrzaj>
    <derivirana_varijabla naziv="DomainObject.Predmet.StrankaListFormatedWithAdressOIB_1">
      <item>RH MF POREZNA UPRAVA, OIB 52634238587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52634238587</item>
    </izvorni_sadrzaj>
    <derivirana_varijabla naziv="DomainObject.Predmet.StrankaListNazivFormatedOIB_1">
      <item>RH MF POREZNA UPRAVA, OIB 52634238587</item>
    </derivirana_varijabla>
  </DomainObject.Predmet.StrankaListNazivFormatedOIB>
  <DomainObject.Predmet.ProtuStrankaListFormated>
    <izvorni_sadrzaj>
      <item>TIMONT d.o.o. za građevinsko-instalaterske radove</item>
    </izvorni_sadrzaj>
    <derivirana_varijabla naziv="DomainObject.Predmet.ProtuStrankaListFormated_1">
      <item>TIMONT d.o.o. za građevinsko-instalaterske radove</item>
    </derivirana_varijabla>
  </DomainObject.Predmet.ProtuStrankaListFormated>
  <DomainObject.Predmet.ProtuStrankaListFormatedOIB>
    <izvorni_sadrzaj>
      <item>TIMONT d.o.o. za građevinsko-instalaterske radove, OIB 36348263271</item>
    </izvorni_sadrzaj>
    <derivirana_varijabla naziv="DomainObject.Predmet.ProtuStrankaListFormatedOIB_1">
      <item>TIMONT d.o.o. za građevinsko-instalaterske radove, OIB 36348263271</item>
    </derivirana_varijabla>
  </DomainObject.Predmet.ProtuStrankaListFormatedOIB>
  <DomainObject.Predmet.ProtuStrankaListFormatedWithAdress>
    <izvorni_sadrzaj>
      <item>TIMONT d.o.o. za građevinsko-instalaterske radove, Livadska 16a, 31000 Osijek</item>
    </izvorni_sadrzaj>
    <derivirana_varijabla naziv="DomainObject.Predmet.ProtuStrankaListFormatedWithAdress_1">
      <item>TIMONT d.o.o. za građevinsko-instalaterske radove, Livadska 16a, 31000 Osijek</item>
    </derivirana_varijabla>
  </DomainObject.Predmet.ProtuStrankaListFormatedWithAdress>
  <DomainObject.Predmet.ProtuStrankaListFormatedWithAdressOIB>
    <izvorni_sadrzaj>
      <item>TIMONT d.o.o. za građevinsko-instalaterske radove, OIB 36348263271, Livadska 16a, 31000 Osijek</item>
    </izvorni_sadrzaj>
    <derivirana_varijabla naziv="DomainObject.Predmet.ProtuStrankaListFormatedWithAdressOIB_1">
      <item>TIMONT d.o.o. za građevinsko-instalaterske radove, OIB 36348263271, Livadska 16a, 31000 Osijek</item>
    </derivirana_varijabla>
  </DomainObject.Predmet.ProtuStrankaListFormatedWithAdressOIB>
  <DomainObject.Predmet.ProtuStrankaListNazivFormated>
    <izvorni_sadrzaj>
      <item>TIMONT d.o.o. za građevinsko-instalaterske radove</item>
    </izvorni_sadrzaj>
    <derivirana_varijabla naziv="DomainObject.Predmet.ProtuStrankaListNazivFormated_1">
      <item>TIMONT d.o.o. za građevinsko-instalaterske radove</item>
    </derivirana_varijabla>
  </DomainObject.Predmet.ProtuStrankaListNazivFormated>
  <DomainObject.Predmet.ProtuStrankaListNazivFormatedOIB>
    <izvorni_sadrzaj>
      <item>TIMONT d.o.o. za građevinsko-instalaterske radove, OIB 36348263271</item>
    </izvorni_sadrzaj>
    <derivirana_varijabla naziv="DomainObject.Predmet.ProtuStrankaListNazivFormatedOIB_1">
      <item>TIMONT d.o.o. za građevinsko-instalaterske radove, OIB 36348263271</item>
    </derivirana_varijabla>
  </DomainObject.Predmet.ProtuStrankaListNazivFormatedOIB>
  <DomainObject.Predmet.OstaliListFormated>
    <izvorni_sadrzaj>
      <item>ŽUPANIJSKO DRŽAVNO ODVJETNIŠTVO U OSIJEKU</item>
      <item>Julka Bandić</item>
    </izvorni_sadrzaj>
    <derivirana_varijabla naziv="DomainObject.Predmet.OstaliListFormated_1">
      <item>ŽUPANIJSKO DRŽAVNO ODVJETNIŠTVO U OSIJEKU</item>
      <item>Julka Bandić</item>
    </derivirana_varijabla>
  </DomainObject.Predmet.OstaliListFormated>
  <DomainObject.Predmet.OstaliListFormatedOIB>
    <izvorni_sadrzaj>
      <item>ŽUPANIJSKO DRŽAVNO ODVJETNIŠTVO U OSIJEKU</item>
      <item>Julka Bandić, OIB 04946287686</item>
    </izvorni_sadrzaj>
    <derivirana_varijabla naziv="DomainObject.Predmet.OstaliListFormatedOIB_1">
      <item>ŽUPANIJSKO DRŽAVNO ODVJETNIŠTVO U OSIJEKU</item>
      <item>Julka Bandić, OIB 04946287686</item>
    </derivirana_varijabla>
  </DomainObject.Predmet.OstaliListFormatedOIB>
  <DomainObject.Predmet.OstaliListFormatedWithAdress>
    <izvorni_sadrzaj>
      <item>ŽUPANIJSKO DRŽAVNO ODVJETNIŠTVO U OSIJEKU</item>
      <item>Julka Bandić, Ilirska 11, 31000 Osijek</item>
    </izvorni_sadrzaj>
    <derivirana_varijabla naziv="DomainObject.Predmet.OstaliListFormatedWithAdress_1">
      <item>ŽUPANIJSKO DRŽAVNO ODVJETNIŠTVO U OSIJEKU</item>
      <item>Julka Bandić, Ilirska 11, 31000 Osijek</item>
    </derivirana_varijabla>
  </DomainObject.Predmet.OstaliListFormatedWithAdress>
  <DomainObject.Predmet.OstaliListFormatedWithAdressOIB>
    <izvorni_sadrzaj>
      <item>ŽUPANIJSKO DRŽAVNO ODVJETNIŠTVO U OSIJEKU</item>
      <item>Julka Bandić, OIB 04946287686, Ilirska 11, 31000 Osijek</item>
    </izvorni_sadrzaj>
    <derivirana_varijabla naziv="DomainObject.Predmet.OstaliListFormatedWithAdressOIB_1">
      <item>ŽUPANIJSKO DRŽAVNO ODVJETNIŠTVO U OSIJEKU</item>
      <item>Julka Bandić, OIB 04946287686, Ilirska 11, 31000 Osijek</item>
    </derivirana_varijabla>
  </DomainObject.Predmet.OstaliListFormatedWithAdressOIB>
  <DomainObject.Predmet.OstaliListNazivFormated>
    <izvorni_sadrzaj>
      <item>ŽUPANIJSKO DRŽAVNO ODVJETNIŠTVO U OSIJEKU</item>
      <item>Julka Bandić</item>
    </izvorni_sadrzaj>
    <derivirana_varijabla naziv="DomainObject.Predmet.OstaliListNazivFormated_1">
      <item>ŽUPANIJSKO DRŽAVNO ODVJETNIŠTVO U OSIJEKU</item>
      <item>Julka Bandić</item>
    </derivirana_varijabla>
  </DomainObject.Predmet.OstaliListNazivFormated>
  <DomainObject.Predmet.OstaliListNazivFormatedOIB>
    <izvorni_sadrzaj>
      <item>ŽUPANIJSKO DRŽAVNO ODVJETNIŠTVO U OSIJEKU</item>
      <item>Julka Bandić, OIB 04946287686</item>
    </izvorni_sadrzaj>
    <derivirana_varijabla naziv="DomainObject.Predmet.OstaliListNazivFormatedOIB_1">
      <item>ŽUPANIJSKO DRŽAVNO ODVJETNIŠTVO U OSIJEKU</item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TIMONT d.o.o. za građevinsko-instalaterske radove</izvorni_sadrzaj>
    <derivirana_varijabla naziv="DomainObject.Predmet.ProtustrankaIDrugi_1">TIMONT d.o.o. za građevinsko-instalaterske radove</derivirana_varijabla>
  </DomainObject.Predmet.ProtustrankaIDrugi>
  <DomainObject.Predmet.StrankaIDrugiAdressOIB>
    <izvorni_sadrzaj>RH MF POREZNA UPRAVA, OIB 52634238587</izvorni_sadrzaj>
    <derivirana_varijabla naziv="DomainObject.Predmet.StrankaIDrugiAdressOIB_1">RH MF POREZNA UPRAVA, OIB 52634238587</derivirana_varijabla>
  </DomainObject.Predmet.StrankaIDrugiAdressOIB>
  <DomainObject.Predmet.ProtustrankaIDrugiAdressOIB>
    <izvorni_sadrzaj>TIMONT d.o.o. za građevinsko-instalaterske radove, OIB 36348263271, Livadska 16a, 31000 Osijek</izvorni_sadrzaj>
    <derivirana_varijabla naziv="DomainObject.Predmet.ProtustrankaIDrugiAdressOIB_1">TIMONT d.o.o. za građevinsko-instalaterske radove, OIB 36348263271, Livadska 16a,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</item>
      <item>TIMONT d.o.o. za građevinsko-instalaterske radove</item>
      <item>ŽUPANIJSKO DRŽAVNO ODVJETNIŠTVO U OSIJEKU</item>
      <item>Julka Bandić</item>
    </izvorni_sadrzaj>
    <derivirana_varijabla naziv="DomainObject.Predmet.SudioniciListNaziv_1">
      <item>RH MF POREZNA UPRAVA</item>
      <item>TIMONT d.o.o. za građevinsko-instalaterske radove</item>
      <item>ŽUPANIJSKO DRŽAVNO ODVJETNIŠTVO U OSIJEKU</item>
      <item>Julka Bandić</item>
    </derivirana_varijabla>
  </DomainObject.Predmet.SudioniciListNaziv>
  <DomainObject.Predmet.SudioniciListAdressOIB>
    <izvorni_sadrzaj>
      <item>RH MF POREZNA UPRAVA, OIB 52634238587</item>
      <item>TIMONT d.o.o. za građevinsko-instalaterske radove, OIB 36348263271, Livadska 16a,31000 Osijek</item>
      <item>ŽUPANIJSKO DRŽAVNO ODVJETNIŠTVO U OSIJEKU</item>
      <item>Julka Bandić, OIB 04946287686, Ilirska 11,31000 Osijek</item>
    </izvorni_sadrzaj>
    <derivirana_varijabla naziv="DomainObject.Predmet.SudioniciListAdressOIB_1">
      <item>RH MF POREZNA UPRAVA, OIB 52634238587</item>
      <item>TIMONT d.o.o. za građevinsko-instalaterske radove, OIB 36348263271, Livadska 16a,31000 Osijek</item>
      <item>ŽUPANIJSKO DRŽAVNO ODVJETNIŠTVO U OSIJEKU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36348263271</item>
      <item>, OIB null</item>
      <item>, OIB 04946287686</item>
    </izvorni_sadrzaj>
    <derivirana_varijabla naziv="DomainObject.Predmet.SudioniciListNazivOIB_1">
      <item>, OIB 52634238587</item>
      <item>, OIB 36348263271</item>
      <item>, OIB null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376EC4-D9BF-4A1D-8E44-55961F6589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2882</properties:Words>
  <properties:Characters>14662</properties:Characters>
  <properties:Lines>417</properties:Lines>
  <properties:Paragraphs>159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17656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2016-07-07T07:20:00Z</dcterms:created>
  <dc:creator>Korisnik</dc:creator>
  <cp:lastModifiedBy>Maja Kocijan</cp:lastModifiedBy>
  <cp:lastPrinted>2016-07-07T10:04:00Z</cp:lastPrinted>
  <dcterms:modified xmlns:xsi="http://www.w3.org/2001/XMLSchema-instance" xsi:type="dcterms:W3CDTF">2016-07-07T10:08:00Z</dcterms:modified>
  <cp:revision>5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