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1d7a5" w14:paraId="b11d7a5" w:rsidRDefault="00057C8A" w:rsidP="00543C48" w:rsidR="00057C8A" w:rsidRPr="00543C48">
      <w:pPr>
        <w:jc w:val="center"/>
        <w15:collapsed w:val="false"/>
        <w:rPr>
          <w:b/>
        </w:rPr>
      </w:pPr>
      <w:bookmarkStart w:name="_GoBack" w:id="0"/>
      <w:bookmarkEnd w:id="0"/>
      <w:r w:rsidRPr="00543C48">
        <w:rPr>
          <w:b/>
        </w:rPr>
        <w:t>Obrazac 20.</w:t>
      </w:r>
    </w:p>
    <w:p w:rsidRDefault="00057C8A" w:rsidP="00543C48" w:rsidR="00057C8A" w:rsidRPr="00543C48">
      <w:pPr>
        <w:jc w:val="center"/>
        <w:rPr>
          <w:b/>
        </w:rPr>
      </w:pPr>
      <w:r w:rsidRPr="00543C48">
        <w:rPr>
          <w:b/>
        </w:rPr>
        <w:t>IZVJEŠĆE STEČAJNOGA UPRAVITELJA O TIJEKU STEČAJNOGA POSTUPKA I STANJU STEČAJNE MASE</w:t>
      </w:r>
    </w:p>
    <w:p w:rsidRDefault="00057C8A" w:rsidP="00BB3EBD" w:rsidR="00057C8A" w:rsidRPr="002C49DF"/>
    <w:p w:rsidRDefault="00057C8A" w:rsidP="00BB3EBD" w:rsidR="00057C8A" w:rsidRPr="002C49DF"/>
    <w:p w:rsidRDefault="00057C8A" w:rsidP="00BB3EBD" w:rsidR="00057C8A" w:rsidRPr="002C49DF">
      <w:r w:rsidRPr="002C49DF">
        <w:t>Nadležni trgovački sud : Zagreb</w:t>
      </w:r>
    </w:p>
    <w:p w:rsidRDefault="00057C8A" w:rsidP="00BB3EBD" w:rsidR="00057C8A" w:rsidRPr="002C49DF">
      <w:r w:rsidRPr="002C49DF">
        <w:t>Poslovni broj spisa: St-5664/16</w:t>
      </w:r>
    </w:p>
    <w:p w:rsidRDefault="00057C8A" w:rsidP="00BB3EBD" w:rsidR="00057C8A" w:rsidRPr="002C49DF">
      <w:r w:rsidRPr="002C49DF">
        <w:t>Dužnik (ime i prezime / tvrtka ili naziv, OIB, adresa / sjedište):</w:t>
      </w:r>
    </w:p>
    <w:p w:rsidRDefault="00057C8A" w:rsidP="00BB3EBD" w:rsidR="00CA2D90">
      <w:r w:rsidRPr="00543C48">
        <w:rPr>
          <w:b/>
        </w:rPr>
        <w:t>MESNICE FIOLIĆ d.o.o. u stečaju</w:t>
      </w:r>
      <w:r w:rsidRPr="002C49DF">
        <w:t xml:space="preserve">, Zagreb, Križanići 41, </w:t>
      </w:r>
    </w:p>
    <w:p w:rsidRDefault="00057C8A" w:rsidP="00BB3EBD" w:rsidR="00057C8A" w:rsidRPr="00CA2D90">
      <w:pPr>
        <w:rPr>
          <w:lang w:val="hr-HR"/>
        </w:rPr>
      </w:pPr>
      <w:r w:rsidRPr="002C49DF">
        <w:t>OIB: 60931475547</w:t>
      </w:r>
    </w:p>
    <w:p w:rsidRDefault="00057C8A" w:rsidP="00BB3EBD" w:rsidR="00057C8A" w:rsidRPr="002C49DF"/>
    <w:p w:rsidRDefault="00057C8A" w:rsidP="00BB3EBD" w:rsidR="00057C8A" w:rsidRPr="002C49DF"/>
    <w:p w:rsidRDefault="00057C8A" w:rsidP="00BB3EBD" w:rsidR="00057C8A" w:rsidRPr="002C49DF">
      <w:r w:rsidRPr="002C49DF">
        <w:rPr>
          <w:b/>
        </w:rPr>
        <w:t>I.  TIJEK STEČAJNOGA POSTUPKA</w:t>
      </w:r>
      <w:r>
        <w:t xml:space="preserve"> U RAZDOBLJU OD 26.07.2017. DO 26.10</w:t>
      </w:r>
      <w:r w:rsidRPr="002C49DF">
        <w:t>.2017. godine.</w:t>
      </w:r>
    </w:p>
    <w:p w:rsidRDefault="00057C8A" w:rsidP="00BB3EBD" w:rsidR="00057C8A" w:rsidRPr="00057C8A"/>
    <w:p w:rsidRDefault="00057C8A" w:rsidP="00BB3EBD" w:rsidR="00057C8A"/>
    <w:p w:rsidRDefault="00057C8A" w:rsidP="00BB3EBD" w:rsidR="00057C8A">
      <w:r>
        <w:t>U periodu od izrade po</w:t>
      </w:r>
      <w:r w:rsidR="00CA2D90">
        <w:t>sljednjeg izvješća pa do danas,</w:t>
      </w:r>
      <w:r>
        <w:t xml:space="preserve"> poduzela sam slijedeće aktivnosti:</w:t>
      </w:r>
    </w:p>
    <w:p w:rsidRDefault="00057C8A" w:rsidP="00BB3EBD" w:rsidR="00057C8A">
      <w:pPr>
        <w:pStyle w:val="Tijeloteksta"/>
      </w:pPr>
    </w:p>
    <w:p w:rsidRDefault="0094343E" w:rsidP="00BB3EBD" w:rsidR="00057C8A">
      <w:pPr>
        <w:pStyle w:val="Tijeloteksta"/>
      </w:pPr>
      <w:r>
        <w:t xml:space="preserve">- </w:t>
      </w:r>
      <w:r w:rsidR="00057C8A">
        <w:t>U tijeku je procjena nekretnina koje ulaze u stečajnu masu u dogovoru sa razlučnim vjerovnicima, a kako bi se nekretnine mogle započeti prodavati sukladno Zakonu.</w:t>
      </w:r>
    </w:p>
    <w:p w:rsidRDefault="00057C8A" w:rsidP="00BB3EBD" w:rsidR="00057C8A">
      <w:pPr>
        <w:pStyle w:val="Odlomakpopisa"/>
      </w:pPr>
    </w:p>
    <w:p w:rsidRDefault="0094343E" w:rsidP="00BB3EBD" w:rsidR="00057C8A">
      <w:pPr>
        <w:pStyle w:val="Tijeloteksta"/>
      </w:pPr>
      <w:r>
        <w:t xml:space="preserve">- </w:t>
      </w:r>
      <w:r w:rsidR="00057C8A">
        <w:t xml:space="preserve">Procijenjena je pokretna imovina po stalnom sudskom vještaku za strojarstvo – Mario Ciraki, dipl. ing, stroj. </w:t>
      </w:r>
    </w:p>
    <w:p w:rsidRDefault="00057C8A" w:rsidP="00BB3EBD" w:rsidR="00057C8A">
      <w:pPr>
        <w:pStyle w:val="Tijeloteksta"/>
      </w:pPr>
      <w:r>
        <w:t xml:space="preserve">Temeljem Elaborata nalaza i mišljenja navedenog vještaka, tržišna vrijednost vozila iznosi sveukupno 1.167.800,00kn. </w:t>
      </w:r>
    </w:p>
    <w:p w:rsidRDefault="00057C8A" w:rsidP="00BB3EBD" w:rsidR="00CA2D90">
      <w:pPr>
        <w:pStyle w:val="Tijeloteksta"/>
      </w:pPr>
      <w:r>
        <w:t>Sukladno na</w:t>
      </w:r>
      <w:r w:rsidR="00CA2D90">
        <w:t>vedenom, 25. rujna 2017. godine u javnom tisku je objavljen prvi oglas o prodaji pokretne imovine – vozila:</w:t>
      </w:r>
    </w:p>
    <w:p w:rsidRDefault="0094343E" w:rsidP="0094343E" w:rsidR="0094343E" w:rsidRPr="009914BD">
      <w:pPr>
        <w:numPr>
          <w:ilvl w:val="0"/>
          <w:numId w:val="8"/>
        </w:numPr>
        <w:ind w:hanging="283" w:left="567"/>
        <w:jc w:val="left"/>
        <w:rPr>
          <w:rFonts w:cs="Arial"/>
        </w:rPr>
      </w:pPr>
      <w:r>
        <w:rPr>
          <w:rFonts w:cs="Arial"/>
        </w:rPr>
        <w:t>Teretno vozilo IVECO</w:t>
      </w:r>
      <w:r w:rsidRPr="009914BD">
        <w:rPr>
          <w:rFonts w:cs="Arial"/>
        </w:rPr>
        <w:t xml:space="preserve">, </w:t>
      </w:r>
      <w:r>
        <w:rPr>
          <w:rFonts w:cs="Arial"/>
        </w:rPr>
        <w:t>Tip: 35C15V, Model: DAILY C-240586, God. proizvodnje: 2008..............</w:t>
      </w:r>
      <w:r w:rsidR="00CB1F82">
        <w:rPr>
          <w:rFonts w:cs="Arial"/>
        </w:rPr>
        <w:t xml:space="preserve">.................POČETNA </w:t>
      </w:r>
      <w:r>
        <w:rPr>
          <w:rFonts w:cs="Arial"/>
        </w:rPr>
        <w:t>CIJENA:</w:t>
      </w:r>
      <w:r w:rsidRPr="00A27708">
        <w:rPr>
          <w:rFonts w:cs="Arial"/>
          <w:b/>
        </w:rPr>
        <w:t>58.000,00 kn</w:t>
      </w:r>
      <w:r w:rsidRPr="009914BD">
        <w:rPr>
          <w:rFonts w:cs="Arial"/>
        </w:rPr>
        <w:t xml:space="preserve"> </w:t>
      </w:r>
    </w:p>
    <w:p w:rsidRDefault="0094343E" w:rsidP="0094343E" w:rsidR="0094343E" w:rsidRPr="00A27708">
      <w:pPr>
        <w:ind w:hanging="283" w:left="567"/>
        <w:rPr>
          <w:rFonts w:cs="Arial"/>
          <w:b/>
        </w:rPr>
      </w:pPr>
      <w:r w:rsidRPr="009914BD">
        <w:rPr>
          <w:rFonts w:cs="Arial"/>
        </w:rPr>
        <w:t xml:space="preserve">2. </w:t>
      </w:r>
      <w:r>
        <w:rPr>
          <w:rFonts w:cs="Arial"/>
        </w:rPr>
        <w:t>Teretno vozilo IVECO</w:t>
      </w:r>
      <w:r w:rsidRPr="009914BD">
        <w:rPr>
          <w:rFonts w:cs="Arial"/>
        </w:rPr>
        <w:t xml:space="preserve">, </w:t>
      </w:r>
      <w:r>
        <w:rPr>
          <w:rFonts w:cs="Arial"/>
        </w:rPr>
        <w:t>Tip: DAILY 65C15, Model: C-135999, God. proizvodnje: 200</w:t>
      </w:r>
      <w:r w:rsidR="00CB1F82">
        <w:rPr>
          <w:rFonts w:cs="Arial"/>
        </w:rPr>
        <w:t>4...</w:t>
      </w:r>
      <w:r>
        <w:rPr>
          <w:rFonts w:cs="Arial"/>
        </w:rPr>
        <w:t>....</w:t>
      </w:r>
      <w:r w:rsidR="00CB1F82">
        <w:rPr>
          <w:rFonts w:cs="Arial"/>
        </w:rPr>
        <w:t>.</w:t>
      </w:r>
      <w:r>
        <w:rPr>
          <w:rFonts w:cs="Arial"/>
        </w:rPr>
        <w:t>.......................POČETNA CIJENA:</w:t>
      </w:r>
      <w:r w:rsidRPr="00A27708">
        <w:rPr>
          <w:rFonts w:cs="Arial"/>
          <w:b/>
        </w:rPr>
        <w:t>79.000,00 kn</w:t>
      </w:r>
    </w:p>
    <w:p w:rsidRDefault="0094343E" w:rsidP="0094343E" w:rsidR="0094343E" w:rsidRPr="009914BD">
      <w:pPr>
        <w:ind w:hanging="283" w:left="567"/>
        <w:rPr>
          <w:rFonts w:cs="Arial"/>
        </w:rPr>
      </w:pPr>
      <w:r>
        <w:rPr>
          <w:rFonts w:cs="Arial"/>
        </w:rPr>
        <w:t>3</w:t>
      </w:r>
      <w:r w:rsidRPr="009914BD">
        <w:rPr>
          <w:rFonts w:cs="Arial"/>
        </w:rPr>
        <w:t xml:space="preserve">. </w:t>
      </w:r>
      <w:r>
        <w:rPr>
          <w:rFonts w:cs="Arial"/>
        </w:rPr>
        <w:t>Teretno vozilo IVECO</w:t>
      </w:r>
      <w:r w:rsidRPr="009914BD">
        <w:rPr>
          <w:rFonts w:cs="Arial"/>
        </w:rPr>
        <w:t xml:space="preserve">, </w:t>
      </w:r>
      <w:r>
        <w:rPr>
          <w:rFonts w:cs="Arial"/>
        </w:rPr>
        <w:t>Tip: DAILY 65C15, Model: C-137817, God. proizvodnje: 2005............</w:t>
      </w:r>
      <w:r w:rsidR="00CB1F82">
        <w:rPr>
          <w:rFonts w:cs="Arial"/>
        </w:rPr>
        <w:t>.</w:t>
      </w:r>
      <w:r>
        <w:rPr>
          <w:rFonts w:cs="Arial"/>
        </w:rPr>
        <w:t>..................POČETNA CIJENA:</w:t>
      </w:r>
      <w:r w:rsidRPr="00A27708">
        <w:rPr>
          <w:rFonts w:cs="Arial"/>
          <w:b/>
        </w:rPr>
        <w:t>81.000,00 kn</w:t>
      </w:r>
      <w:r w:rsidRPr="009914BD">
        <w:rPr>
          <w:rFonts w:cs="Arial"/>
        </w:rPr>
        <w:t xml:space="preserve">  </w:t>
      </w:r>
    </w:p>
    <w:p w:rsidRDefault="0094343E" w:rsidP="0094343E" w:rsidR="0094343E" w:rsidRPr="009914BD">
      <w:pPr>
        <w:ind w:hanging="283" w:left="567"/>
        <w:rPr>
          <w:rFonts w:cs="Arial"/>
        </w:rPr>
      </w:pPr>
      <w:r>
        <w:rPr>
          <w:rFonts w:cs="Arial"/>
        </w:rPr>
        <w:t>4</w:t>
      </w:r>
      <w:r w:rsidRPr="009914BD">
        <w:rPr>
          <w:rFonts w:cs="Arial"/>
        </w:rPr>
        <w:t xml:space="preserve">. </w:t>
      </w:r>
      <w:r>
        <w:rPr>
          <w:rFonts w:cs="Arial"/>
        </w:rPr>
        <w:t>Teretno vozilo IVECO</w:t>
      </w:r>
      <w:r w:rsidRPr="009914BD">
        <w:rPr>
          <w:rFonts w:cs="Arial"/>
        </w:rPr>
        <w:t xml:space="preserve">, </w:t>
      </w:r>
      <w:r>
        <w:rPr>
          <w:rFonts w:cs="Arial"/>
        </w:rPr>
        <w:t>Tip: EUROCARGO 100E21, Model: C-143163, God. proizvodnje: 2005.......</w:t>
      </w:r>
      <w:r w:rsidR="00CB1F82">
        <w:rPr>
          <w:rFonts w:cs="Arial"/>
        </w:rPr>
        <w:t>............</w:t>
      </w:r>
      <w:r>
        <w:rPr>
          <w:rFonts w:cs="Arial"/>
        </w:rPr>
        <w:t>....POČETNA CIJENA:</w:t>
      </w:r>
      <w:r w:rsidRPr="00A27708">
        <w:rPr>
          <w:rFonts w:cs="Arial"/>
          <w:b/>
        </w:rPr>
        <w:t>89.000,00 kn</w:t>
      </w:r>
      <w:r w:rsidRPr="009914BD">
        <w:rPr>
          <w:rFonts w:cs="Arial"/>
        </w:rPr>
        <w:t xml:space="preserve">  </w:t>
      </w:r>
    </w:p>
    <w:p w:rsidRDefault="0094343E" w:rsidP="0094343E" w:rsidR="0094343E">
      <w:pPr>
        <w:ind w:hanging="283" w:left="567"/>
        <w:rPr>
          <w:rFonts w:cs="Arial"/>
        </w:rPr>
      </w:pPr>
      <w:r>
        <w:rPr>
          <w:rFonts w:cs="Arial"/>
        </w:rPr>
        <w:t>5</w:t>
      </w:r>
      <w:r w:rsidRPr="009914BD">
        <w:rPr>
          <w:rFonts w:cs="Arial"/>
        </w:rPr>
        <w:t xml:space="preserve">. </w:t>
      </w:r>
      <w:r>
        <w:rPr>
          <w:rFonts w:cs="Arial"/>
        </w:rPr>
        <w:t>Teretno vozilo IVECO</w:t>
      </w:r>
      <w:r w:rsidRPr="009914BD">
        <w:rPr>
          <w:rFonts w:cs="Arial"/>
        </w:rPr>
        <w:t xml:space="preserve">, </w:t>
      </w:r>
      <w:r>
        <w:rPr>
          <w:rFonts w:cs="Arial"/>
        </w:rPr>
        <w:t>Tip: EUROCARGO ML 100E, Model: C-149900, God. proizvodnje: 2006...</w:t>
      </w:r>
      <w:r w:rsidR="00CB1F82">
        <w:rPr>
          <w:rFonts w:cs="Arial"/>
        </w:rPr>
        <w:t>..............</w:t>
      </w:r>
      <w:r>
        <w:rPr>
          <w:rFonts w:cs="Arial"/>
        </w:rPr>
        <w:t>......POČETNA CIJENA:</w:t>
      </w:r>
      <w:r w:rsidRPr="00A27708">
        <w:rPr>
          <w:rFonts w:cs="Arial"/>
          <w:b/>
        </w:rPr>
        <w:t>89.000,00 kn</w:t>
      </w:r>
      <w:r w:rsidRPr="009914BD">
        <w:rPr>
          <w:rFonts w:cs="Arial"/>
        </w:rPr>
        <w:t xml:space="preserve">  </w:t>
      </w:r>
    </w:p>
    <w:p w:rsidRDefault="0094343E" w:rsidP="0094343E" w:rsidR="0094343E">
      <w:pPr>
        <w:ind w:hanging="283" w:left="567"/>
        <w:rPr>
          <w:rFonts w:cs="Arial"/>
        </w:rPr>
      </w:pPr>
      <w:r>
        <w:rPr>
          <w:rFonts w:cs="Arial"/>
        </w:rPr>
        <w:t>6</w:t>
      </w:r>
      <w:r w:rsidRPr="009914BD">
        <w:rPr>
          <w:rFonts w:cs="Arial"/>
        </w:rPr>
        <w:t xml:space="preserve">. </w:t>
      </w:r>
      <w:r>
        <w:rPr>
          <w:rFonts w:cs="Arial"/>
        </w:rPr>
        <w:t>Teretno vozilo VOLKSWAGEN</w:t>
      </w:r>
      <w:r w:rsidRPr="009914BD">
        <w:rPr>
          <w:rFonts w:cs="Arial"/>
        </w:rPr>
        <w:t xml:space="preserve">, </w:t>
      </w:r>
      <w:r>
        <w:rPr>
          <w:rFonts w:cs="Arial"/>
        </w:rPr>
        <w:t>Tip: CADDY, Model: 1.9 SD, God. proizvodnje: 1</w:t>
      </w:r>
      <w:r w:rsidR="00CB1F82">
        <w:rPr>
          <w:rFonts w:cs="Arial"/>
        </w:rPr>
        <w:t>999............................</w:t>
      </w:r>
      <w:r>
        <w:rPr>
          <w:rFonts w:cs="Arial"/>
        </w:rPr>
        <w:t>....POČETNA CIJENA:</w:t>
      </w:r>
      <w:r w:rsidRPr="00A27708">
        <w:rPr>
          <w:rFonts w:cs="Arial"/>
          <w:b/>
        </w:rPr>
        <w:t>3.200,00 kn</w:t>
      </w:r>
    </w:p>
    <w:p w:rsidRDefault="0094343E" w:rsidP="0094343E" w:rsidR="0094343E" w:rsidRPr="00A27708">
      <w:pPr>
        <w:ind w:hanging="283" w:left="567"/>
        <w:rPr>
          <w:rFonts w:cs="Arial"/>
          <w:b/>
        </w:rPr>
      </w:pPr>
      <w:r>
        <w:rPr>
          <w:rFonts w:cs="Arial"/>
        </w:rPr>
        <w:t>7</w:t>
      </w:r>
      <w:r w:rsidRPr="009914BD">
        <w:rPr>
          <w:rFonts w:cs="Arial"/>
        </w:rPr>
        <w:t xml:space="preserve">. </w:t>
      </w:r>
      <w:r>
        <w:rPr>
          <w:rFonts w:cs="Arial"/>
        </w:rPr>
        <w:t>Teretno vozilo SEAT</w:t>
      </w:r>
      <w:r w:rsidRPr="009914BD">
        <w:rPr>
          <w:rFonts w:cs="Arial"/>
        </w:rPr>
        <w:t xml:space="preserve">, </w:t>
      </w:r>
      <w:r>
        <w:rPr>
          <w:rFonts w:cs="Arial"/>
        </w:rPr>
        <w:t>Tip: INCA, Model: 1.9 D, Reg. oznaka: ZG3408AA,God</w:t>
      </w:r>
      <w:r w:rsidR="00CB1F82">
        <w:rPr>
          <w:rFonts w:cs="Arial"/>
        </w:rPr>
        <w:t>. proizvodnje: 1997......</w:t>
      </w:r>
      <w:r>
        <w:rPr>
          <w:rFonts w:cs="Arial"/>
        </w:rPr>
        <w:t>.POČETNA CIJENA:</w:t>
      </w:r>
      <w:r w:rsidRPr="00A27708">
        <w:rPr>
          <w:rFonts w:cs="Arial"/>
          <w:b/>
        </w:rPr>
        <w:t>2.600,00 kn</w:t>
      </w:r>
    </w:p>
    <w:p w:rsidRDefault="0094343E" w:rsidP="0094343E" w:rsidR="0094343E">
      <w:pPr>
        <w:ind w:hanging="283" w:left="567"/>
        <w:rPr>
          <w:rFonts w:cs="Arial"/>
        </w:rPr>
      </w:pPr>
      <w:r>
        <w:rPr>
          <w:rFonts w:cs="Arial"/>
        </w:rPr>
        <w:t>8</w:t>
      </w:r>
      <w:r w:rsidRPr="009914BD">
        <w:rPr>
          <w:rFonts w:cs="Arial"/>
        </w:rPr>
        <w:t xml:space="preserve">. </w:t>
      </w:r>
      <w:r>
        <w:rPr>
          <w:rFonts w:cs="Arial"/>
        </w:rPr>
        <w:t>Teretno vozilo VOLKSWAGEN</w:t>
      </w:r>
      <w:r w:rsidRPr="009914BD">
        <w:rPr>
          <w:rFonts w:cs="Arial"/>
        </w:rPr>
        <w:t xml:space="preserve">, </w:t>
      </w:r>
      <w:r>
        <w:rPr>
          <w:rFonts w:cs="Arial"/>
        </w:rPr>
        <w:t>Tip: KOMBI, Model: 70X02A LKW, God. proizvodnje: 1996..</w:t>
      </w:r>
      <w:r w:rsidR="00CB1F82">
        <w:rPr>
          <w:rFonts w:cs="Arial"/>
        </w:rPr>
        <w:t>...................</w:t>
      </w:r>
      <w:r>
        <w:rPr>
          <w:rFonts w:cs="Arial"/>
        </w:rPr>
        <w:t>............POČETNA CIJENA:</w:t>
      </w:r>
      <w:r w:rsidRPr="00A27708">
        <w:rPr>
          <w:rFonts w:cs="Arial"/>
          <w:b/>
        </w:rPr>
        <w:t>3.500,00 kn</w:t>
      </w:r>
      <w:r w:rsidRPr="009914BD">
        <w:rPr>
          <w:rFonts w:cs="Arial"/>
        </w:rPr>
        <w:t xml:space="preserve">  </w:t>
      </w:r>
    </w:p>
    <w:p w:rsidRDefault="0094343E" w:rsidP="0094343E" w:rsidR="0094343E">
      <w:pPr>
        <w:ind w:hanging="283" w:left="567"/>
        <w:rPr>
          <w:rFonts w:cs="Arial"/>
        </w:rPr>
      </w:pPr>
      <w:r>
        <w:rPr>
          <w:rFonts w:cs="Arial"/>
        </w:rPr>
        <w:t>9</w:t>
      </w:r>
      <w:r w:rsidRPr="009914BD">
        <w:rPr>
          <w:rFonts w:cs="Arial"/>
        </w:rPr>
        <w:t xml:space="preserve">. </w:t>
      </w:r>
      <w:r>
        <w:rPr>
          <w:rFonts w:cs="Arial"/>
        </w:rPr>
        <w:t>Teretno vozilo VOLKSWAGEN</w:t>
      </w:r>
      <w:r w:rsidRPr="009914BD">
        <w:rPr>
          <w:rFonts w:cs="Arial"/>
        </w:rPr>
        <w:t xml:space="preserve">, </w:t>
      </w:r>
      <w:r>
        <w:rPr>
          <w:rFonts w:cs="Arial"/>
        </w:rPr>
        <w:t>Tip: KOMBI LT35, Model: 2.5 TDI, God. proi</w:t>
      </w:r>
      <w:r w:rsidR="00CB1F82">
        <w:rPr>
          <w:rFonts w:cs="Arial"/>
        </w:rPr>
        <w:t>zvodnje: 1999.......</w:t>
      </w:r>
      <w:r>
        <w:rPr>
          <w:rFonts w:cs="Arial"/>
        </w:rPr>
        <w:t>...........................POČETNA CIJENA:</w:t>
      </w:r>
      <w:r w:rsidRPr="00A27708">
        <w:rPr>
          <w:rFonts w:cs="Arial"/>
          <w:b/>
        </w:rPr>
        <w:t>3.500,00 kn</w:t>
      </w:r>
      <w:r w:rsidRPr="009914BD">
        <w:rPr>
          <w:rFonts w:cs="Arial"/>
        </w:rPr>
        <w:t xml:space="preserve">  </w:t>
      </w:r>
    </w:p>
    <w:p w:rsidRDefault="0094343E" w:rsidP="0094343E" w:rsidR="0094343E">
      <w:pPr>
        <w:ind w:hanging="283" w:left="567"/>
        <w:rPr>
          <w:rFonts w:cs="Arial"/>
        </w:rPr>
      </w:pPr>
      <w:r>
        <w:rPr>
          <w:rFonts w:cs="Arial"/>
        </w:rPr>
        <w:t>10</w:t>
      </w:r>
      <w:r w:rsidRPr="009914BD">
        <w:rPr>
          <w:rFonts w:cs="Arial"/>
        </w:rPr>
        <w:t xml:space="preserve">. </w:t>
      </w:r>
      <w:r>
        <w:rPr>
          <w:rFonts w:cs="Arial"/>
        </w:rPr>
        <w:t>Teretno vozilo MERCEDES</w:t>
      </w:r>
      <w:r w:rsidRPr="009914BD">
        <w:rPr>
          <w:rFonts w:cs="Arial"/>
        </w:rPr>
        <w:t xml:space="preserve">, </w:t>
      </w:r>
      <w:r>
        <w:rPr>
          <w:rFonts w:cs="Arial"/>
        </w:rPr>
        <w:t xml:space="preserve">Tip: 814, Model: C-106979, God. proizvodnje: </w:t>
      </w:r>
      <w:r w:rsidR="00CB1F82">
        <w:rPr>
          <w:rFonts w:cs="Arial"/>
        </w:rPr>
        <w:t>1998........................</w:t>
      </w:r>
      <w:r>
        <w:rPr>
          <w:rFonts w:cs="Arial"/>
        </w:rPr>
        <w:t>.......POČETNA CIJENA:</w:t>
      </w:r>
      <w:r w:rsidRPr="00A27708">
        <w:rPr>
          <w:rFonts w:cs="Arial"/>
          <w:b/>
        </w:rPr>
        <w:t>34.000,00 kn</w:t>
      </w:r>
      <w:r w:rsidRPr="009914BD">
        <w:rPr>
          <w:rFonts w:cs="Arial"/>
        </w:rPr>
        <w:t xml:space="preserve">  </w:t>
      </w:r>
    </w:p>
    <w:p w:rsidRDefault="0094343E" w:rsidP="0094343E" w:rsidR="0094343E">
      <w:pPr>
        <w:ind w:hanging="283" w:left="567"/>
        <w:rPr>
          <w:rFonts w:cs="Arial"/>
        </w:rPr>
      </w:pPr>
      <w:r>
        <w:rPr>
          <w:rFonts w:cs="Arial"/>
        </w:rPr>
        <w:lastRenderedPageBreak/>
        <w:t>11</w:t>
      </w:r>
      <w:r w:rsidRPr="009914BD">
        <w:rPr>
          <w:rFonts w:cs="Arial"/>
        </w:rPr>
        <w:t xml:space="preserve">. </w:t>
      </w:r>
      <w:r>
        <w:rPr>
          <w:rFonts w:cs="Arial"/>
        </w:rPr>
        <w:t>Teretno vozilo MAN</w:t>
      </w:r>
      <w:r w:rsidRPr="009914BD">
        <w:rPr>
          <w:rFonts w:cs="Arial"/>
        </w:rPr>
        <w:t xml:space="preserve">, </w:t>
      </w:r>
      <w:r>
        <w:rPr>
          <w:rFonts w:cs="Arial"/>
        </w:rPr>
        <w:t>Tip: 26.463 FNNL/6X2 TG-A, Model: C-103538, God. proizvodnje: 2000.....</w:t>
      </w:r>
      <w:r w:rsidR="00CB1F82">
        <w:rPr>
          <w:rFonts w:cs="Arial"/>
        </w:rPr>
        <w:t>.........</w:t>
      </w:r>
      <w:r>
        <w:rPr>
          <w:rFonts w:cs="Arial"/>
        </w:rPr>
        <w:t>........POČETNA CIJENA:</w:t>
      </w:r>
      <w:r w:rsidRPr="00DB0120">
        <w:rPr>
          <w:rFonts w:cs="Arial"/>
          <w:b/>
        </w:rPr>
        <w:t>1</w:t>
      </w:r>
      <w:r w:rsidRPr="00A27708">
        <w:rPr>
          <w:rFonts w:cs="Arial"/>
          <w:b/>
        </w:rPr>
        <w:t>85.000,00 kn</w:t>
      </w:r>
      <w:r w:rsidRPr="009914BD">
        <w:rPr>
          <w:rFonts w:cs="Arial"/>
        </w:rPr>
        <w:t xml:space="preserve">  </w:t>
      </w:r>
    </w:p>
    <w:p w:rsidRDefault="0094343E" w:rsidP="00CB1F82" w:rsidR="0094343E">
      <w:pPr>
        <w:ind w:hanging="283" w:left="567"/>
        <w:rPr>
          <w:rFonts w:cs="Arial"/>
        </w:rPr>
      </w:pPr>
      <w:r>
        <w:rPr>
          <w:rFonts w:cs="Arial"/>
        </w:rPr>
        <w:t>12</w:t>
      </w:r>
      <w:r w:rsidRPr="009914BD">
        <w:rPr>
          <w:rFonts w:cs="Arial"/>
        </w:rPr>
        <w:t xml:space="preserve">. </w:t>
      </w:r>
      <w:r>
        <w:rPr>
          <w:rFonts w:cs="Arial"/>
        </w:rPr>
        <w:t>Teretno vozilo MERCEDES</w:t>
      </w:r>
      <w:r w:rsidRPr="009914BD">
        <w:rPr>
          <w:rFonts w:cs="Arial"/>
        </w:rPr>
        <w:t xml:space="preserve">, </w:t>
      </w:r>
      <w:r>
        <w:rPr>
          <w:rFonts w:cs="Arial"/>
        </w:rPr>
        <w:t>Tip: 1213, Model: 42 KK, God. proizvodnje: 1990.</w:t>
      </w:r>
      <w:r w:rsidRPr="009914BD">
        <w:rPr>
          <w:rFonts w:cs="Arial"/>
        </w:rPr>
        <w:t xml:space="preserve"> </w:t>
      </w:r>
      <w:r w:rsidR="00CB1F82">
        <w:rPr>
          <w:rFonts w:cs="Arial"/>
        </w:rPr>
        <w:t>......................................</w:t>
      </w:r>
      <w:r>
        <w:rPr>
          <w:rFonts w:cs="Arial"/>
        </w:rPr>
        <w:t>...........POČETNA CIJENA:</w:t>
      </w:r>
      <w:r w:rsidRPr="00A27708">
        <w:rPr>
          <w:rFonts w:cs="Arial"/>
          <w:b/>
        </w:rPr>
        <w:t>11.000,00 kn</w:t>
      </w:r>
      <w:r w:rsidRPr="009914BD">
        <w:rPr>
          <w:rFonts w:cs="Arial"/>
        </w:rPr>
        <w:t xml:space="preserve"> </w:t>
      </w:r>
    </w:p>
    <w:p w:rsidRDefault="0094343E" w:rsidP="00CB1F82" w:rsidR="0094343E">
      <w:pPr>
        <w:ind w:hanging="283" w:left="567"/>
        <w:rPr>
          <w:rFonts w:cs="Arial"/>
        </w:rPr>
      </w:pPr>
      <w:r>
        <w:rPr>
          <w:rFonts w:cs="Arial"/>
        </w:rPr>
        <w:t>13</w:t>
      </w:r>
      <w:r w:rsidRPr="009914BD">
        <w:rPr>
          <w:rFonts w:cs="Arial"/>
        </w:rPr>
        <w:t xml:space="preserve">. </w:t>
      </w:r>
      <w:r>
        <w:rPr>
          <w:rFonts w:cs="Arial"/>
        </w:rPr>
        <w:t>Teretno vozilo MERCEDES</w:t>
      </w:r>
      <w:r w:rsidRPr="009914BD">
        <w:rPr>
          <w:rFonts w:cs="Arial"/>
        </w:rPr>
        <w:t xml:space="preserve">, </w:t>
      </w:r>
      <w:r>
        <w:rPr>
          <w:rFonts w:cs="Arial"/>
        </w:rPr>
        <w:t>Tip: 2629, Model: 6X6,  God. proizvodnje: 1990.</w:t>
      </w:r>
      <w:r w:rsidR="00CB1F82">
        <w:rPr>
          <w:rFonts w:cs="Arial"/>
        </w:rPr>
        <w:t>.........................................</w:t>
      </w:r>
      <w:r>
        <w:rPr>
          <w:rFonts w:cs="Arial"/>
        </w:rPr>
        <w:t>......POČETNA CIJENA:</w:t>
      </w:r>
      <w:r>
        <w:rPr>
          <w:rFonts w:cs="Arial"/>
          <w:b/>
        </w:rPr>
        <w:t>1</w:t>
      </w:r>
      <w:r w:rsidRPr="00A27708">
        <w:rPr>
          <w:rFonts w:cs="Arial"/>
          <w:b/>
        </w:rPr>
        <w:t>55.000,00 kn</w:t>
      </w:r>
    </w:p>
    <w:p w:rsidRDefault="0094343E" w:rsidP="00CB1F82" w:rsidR="0094343E">
      <w:pPr>
        <w:ind w:hanging="283" w:left="567"/>
        <w:rPr>
          <w:rFonts w:cs="Arial"/>
        </w:rPr>
      </w:pPr>
      <w:r>
        <w:rPr>
          <w:rFonts w:cs="Arial"/>
        </w:rPr>
        <w:t>14</w:t>
      </w:r>
      <w:r w:rsidRPr="009914BD">
        <w:rPr>
          <w:rFonts w:cs="Arial"/>
        </w:rPr>
        <w:t xml:space="preserve">. </w:t>
      </w:r>
      <w:r>
        <w:rPr>
          <w:rFonts w:cs="Arial"/>
        </w:rPr>
        <w:t>Teretno vozilo TAM</w:t>
      </w:r>
      <w:r w:rsidRPr="009914BD">
        <w:rPr>
          <w:rFonts w:cs="Arial"/>
        </w:rPr>
        <w:t xml:space="preserve">, </w:t>
      </w:r>
      <w:r>
        <w:rPr>
          <w:rFonts w:cs="Arial"/>
        </w:rPr>
        <w:t>Tip: 130T11, Model: C-84226, God. proizvodnje: 1986.</w:t>
      </w:r>
      <w:r w:rsidR="00CB1F82">
        <w:rPr>
          <w:rFonts w:cs="Arial"/>
        </w:rPr>
        <w:t xml:space="preserve"> .................................</w:t>
      </w:r>
      <w:r>
        <w:rPr>
          <w:rFonts w:cs="Arial"/>
        </w:rPr>
        <w:t>................POČETNA CIJENA:</w:t>
      </w:r>
      <w:r w:rsidRPr="00632867">
        <w:rPr>
          <w:rFonts w:cs="Arial"/>
          <w:b/>
        </w:rPr>
        <w:t>1</w:t>
      </w:r>
      <w:r w:rsidRPr="00A27708">
        <w:rPr>
          <w:rFonts w:cs="Arial"/>
          <w:b/>
        </w:rPr>
        <w:t>0.000,00 kn</w:t>
      </w:r>
    </w:p>
    <w:p w:rsidRDefault="0094343E" w:rsidP="0094343E" w:rsidR="0094343E">
      <w:pPr>
        <w:ind w:hanging="283" w:left="567"/>
        <w:rPr>
          <w:rFonts w:cs="Arial"/>
        </w:rPr>
      </w:pPr>
      <w:r>
        <w:rPr>
          <w:rFonts w:cs="Arial"/>
        </w:rPr>
        <w:t>15</w:t>
      </w:r>
      <w:r w:rsidRPr="009914BD">
        <w:rPr>
          <w:rFonts w:cs="Arial"/>
        </w:rPr>
        <w:t xml:space="preserve">. </w:t>
      </w:r>
      <w:r>
        <w:rPr>
          <w:rFonts w:cs="Arial"/>
        </w:rPr>
        <w:t>Priključno  vozilo PEZZAIOLI</w:t>
      </w:r>
      <w:r w:rsidRPr="009914BD">
        <w:rPr>
          <w:rFonts w:cs="Arial"/>
        </w:rPr>
        <w:t xml:space="preserve">, </w:t>
      </w:r>
      <w:r>
        <w:rPr>
          <w:rFonts w:cs="Arial"/>
        </w:rPr>
        <w:t>Tip: RBA22E, God. proizvodnje: 2001.</w:t>
      </w:r>
      <w:r w:rsidRPr="009914BD">
        <w:rPr>
          <w:rFonts w:cs="Arial"/>
        </w:rPr>
        <w:t xml:space="preserve"> </w:t>
      </w:r>
    </w:p>
    <w:p w:rsidRDefault="00CB1F82" w:rsidP="0094343E" w:rsidR="0094343E">
      <w:pPr>
        <w:ind w:hanging="283" w:left="567"/>
        <w:rPr>
          <w:rFonts w:cs="Arial"/>
        </w:rPr>
      </w:pPr>
      <w:r>
        <w:rPr>
          <w:rFonts w:cs="Arial"/>
        </w:rPr>
        <w:t xml:space="preserve">   ...........</w:t>
      </w:r>
      <w:r w:rsidR="0094343E">
        <w:rPr>
          <w:rFonts w:cs="Arial"/>
        </w:rPr>
        <w:t>.................................................POČETNA CIJENA:</w:t>
      </w:r>
      <w:r w:rsidR="0094343E" w:rsidRPr="00A27708">
        <w:rPr>
          <w:rFonts w:cs="Arial"/>
          <w:b/>
        </w:rPr>
        <w:t>85.000,00 kn</w:t>
      </w:r>
      <w:r w:rsidR="0094343E" w:rsidRPr="009914BD">
        <w:rPr>
          <w:rFonts w:cs="Arial"/>
        </w:rPr>
        <w:t xml:space="preserve"> </w:t>
      </w:r>
    </w:p>
    <w:p w:rsidRDefault="0094343E" w:rsidP="0094343E" w:rsidR="0094343E">
      <w:pPr>
        <w:ind w:hanging="283" w:left="567"/>
        <w:rPr>
          <w:rFonts w:cs="Arial"/>
        </w:rPr>
      </w:pPr>
      <w:r>
        <w:rPr>
          <w:rFonts w:cs="Arial"/>
        </w:rPr>
        <w:t>16</w:t>
      </w:r>
      <w:r w:rsidRPr="009914BD">
        <w:rPr>
          <w:rFonts w:cs="Arial"/>
        </w:rPr>
        <w:t xml:space="preserve">. </w:t>
      </w:r>
      <w:r>
        <w:rPr>
          <w:rFonts w:cs="Arial"/>
        </w:rPr>
        <w:t>Priključno  vozilo GORICA</w:t>
      </w:r>
      <w:r w:rsidRPr="009914BD">
        <w:rPr>
          <w:rFonts w:cs="Arial"/>
        </w:rPr>
        <w:t xml:space="preserve">, </w:t>
      </w:r>
      <w:r>
        <w:rPr>
          <w:rFonts w:cs="Arial"/>
        </w:rPr>
        <w:t>Tip: PN 35 02L, God. proizvodnje: 1991.</w:t>
      </w:r>
      <w:r w:rsidRPr="009914BD">
        <w:rPr>
          <w:rFonts w:cs="Arial"/>
        </w:rPr>
        <w:t xml:space="preserve">  </w:t>
      </w:r>
    </w:p>
    <w:p w:rsidRDefault="0094343E" w:rsidP="0094343E" w:rsidR="0094343E">
      <w:pPr>
        <w:ind w:hanging="283" w:left="567"/>
        <w:rPr>
          <w:rFonts w:cs="Arial"/>
        </w:rPr>
      </w:pPr>
      <w:r>
        <w:rPr>
          <w:rFonts w:cs="Arial"/>
        </w:rPr>
        <w:t xml:space="preserve">    .........................</w:t>
      </w:r>
      <w:r w:rsidR="00CB1F82">
        <w:rPr>
          <w:rFonts w:cs="Arial"/>
        </w:rPr>
        <w:t>...................</w:t>
      </w:r>
      <w:r>
        <w:rPr>
          <w:rFonts w:cs="Arial"/>
        </w:rPr>
        <w:t>.................POČETNA CIJENA:</w:t>
      </w:r>
      <w:r w:rsidRPr="00A27708">
        <w:rPr>
          <w:rFonts w:cs="Arial"/>
          <w:b/>
        </w:rPr>
        <w:t>3.000,00 kn</w:t>
      </w:r>
    </w:p>
    <w:p w:rsidRDefault="0094343E" w:rsidP="0094343E" w:rsidR="0094343E">
      <w:pPr>
        <w:ind w:hanging="283" w:left="567"/>
        <w:rPr>
          <w:rFonts w:cs="Arial"/>
        </w:rPr>
      </w:pPr>
      <w:r>
        <w:rPr>
          <w:rFonts w:cs="Arial"/>
        </w:rPr>
        <w:t>17</w:t>
      </w:r>
      <w:r w:rsidRPr="009914BD">
        <w:rPr>
          <w:rFonts w:cs="Arial"/>
        </w:rPr>
        <w:t xml:space="preserve">. </w:t>
      </w:r>
      <w:r>
        <w:rPr>
          <w:rFonts w:cs="Arial"/>
        </w:rPr>
        <w:t>TRAKTOR- RASTAVLJEN</w:t>
      </w:r>
      <w:r w:rsidRPr="009914BD">
        <w:rPr>
          <w:rFonts w:cs="Arial"/>
        </w:rPr>
        <w:t xml:space="preserve">, </w:t>
      </w:r>
      <w:r>
        <w:rPr>
          <w:rFonts w:cs="Arial"/>
        </w:rPr>
        <w:t>Marka vozila: JOHN DEERE, Tip:2850,  God. proizvodnje</w:t>
      </w:r>
      <w:r w:rsidR="00CB1F82">
        <w:rPr>
          <w:rFonts w:cs="Arial"/>
        </w:rPr>
        <w:t>: 1992....................</w:t>
      </w:r>
      <w:r>
        <w:rPr>
          <w:rFonts w:cs="Arial"/>
        </w:rPr>
        <w:t>....POČETNA CIJENA:</w:t>
      </w:r>
      <w:r w:rsidRPr="00A27708">
        <w:rPr>
          <w:rFonts w:cs="Arial"/>
          <w:b/>
        </w:rPr>
        <w:t>2.000,00 kn</w:t>
      </w:r>
      <w:r w:rsidRPr="009914BD">
        <w:rPr>
          <w:rFonts w:cs="Arial"/>
        </w:rPr>
        <w:t xml:space="preserve">  </w:t>
      </w:r>
    </w:p>
    <w:p w:rsidRDefault="0094343E" w:rsidP="0094343E" w:rsidR="0094343E">
      <w:pPr>
        <w:ind w:hanging="283" w:left="567"/>
        <w:rPr>
          <w:rFonts w:cs="Arial"/>
        </w:rPr>
      </w:pPr>
      <w:r>
        <w:rPr>
          <w:rFonts w:cs="Arial"/>
        </w:rPr>
        <w:t>18</w:t>
      </w:r>
      <w:r w:rsidRPr="009914BD">
        <w:rPr>
          <w:rFonts w:cs="Arial"/>
        </w:rPr>
        <w:t xml:space="preserve">. </w:t>
      </w:r>
      <w:r>
        <w:rPr>
          <w:rFonts w:cs="Arial"/>
        </w:rPr>
        <w:t>Osobno vozilo VOLKSWAGEN</w:t>
      </w:r>
      <w:r w:rsidRPr="009914BD">
        <w:rPr>
          <w:rFonts w:cs="Arial"/>
        </w:rPr>
        <w:t xml:space="preserve">, </w:t>
      </w:r>
      <w:r>
        <w:rPr>
          <w:rFonts w:cs="Arial"/>
        </w:rPr>
        <w:t>Tip: TRANSPORTER, Model: 2.5 KOMBI</w:t>
      </w:r>
      <w:r w:rsidR="00CB1F82">
        <w:rPr>
          <w:rFonts w:cs="Arial"/>
        </w:rPr>
        <w:t>, God. proizvodnje: 2002.....</w:t>
      </w:r>
      <w:r>
        <w:rPr>
          <w:rFonts w:cs="Arial"/>
        </w:rPr>
        <w:t>.....POČETNA CIJENA:</w:t>
      </w:r>
      <w:r w:rsidRPr="00A27708">
        <w:rPr>
          <w:rFonts w:cs="Arial"/>
          <w:b/>
        </w:rPr>
        <w:t>38.000,00 kn</w:t>
      </w:r>
      <w:r w:rsidRPr="009914BD">
        <w:rPr>
          <w:rFonts w:cs="Arial"/>
        </w:rPr>
        <w:t xml:space="preserve">  </w:t>
      </w:r>
    </w:p>
    <w:p w:rsidRDefault="0094343E" w:rsidP="0094343E" w:rsidR="0094343E">
      <w:pPr>
        <w:ind w:hanging="283" w:left="567"/>
        <w:rPr>
          <w:rFonts w:cs="Arial"/>
        </w:rPr>
      </w:pPr>
      <w:r>
        <w:rPr>
          <w:rFonts w:cs="Arial"/>
        </w:rPr>
        <w:t>19</w:t>
      </w:r>
      <w:r w:rsidRPr="009914BD">
        <w:rPr>
          <w:rFonts w:cs="Arial"/>
        </w:rPr>
        <w:t xml:space="preserve">. </w:t>
      </w:r>
      <w:r>
        <w:rPr>
          <w:rFonts w:cs="Arial"/>
        </w:rPr>
        <w:t>Osobno vozilo ŠKODA</w:t>
      </w:r>
      <w:r w:rsidRPr="009914BD">
        <w:rPr>
          <w:rFonts w:cs="Arial"/>
        </w:rPr>
        <w:t xml:space="preserve">, </w:t>
      </w:r>
      <w:r>
        <w:rPr>
          <w:rFonts w:cs="Arial"/>
        </w:rPr>
        <w:t>Tip: OCTAVIA, Model: 1.9 TDI COMBI, God. proizvodnje: 2007............</w:t>
      </w:r>
      <w:r w:rsidR="00CB1F82">
        <w:rPr>
          <w:rFonts w:cs="Arial"/>
        </w:rPr>
        <w:t>.................</w:t>
      </w:r>
      <w:r>
        <w:rPr>
          <w:rFonts w:cs="Arial"/>
        </w:rPr>
        <w:t>.POČETNA CIJENA:</w:t>
      </w:r>
      <w:r w:rsidRPr="00A27708">
        <w:rPr>
          <w:rFonts w:cs="Arial"/>
          <w:b/>
        </w:rPr>
        <w:t>34.000,00 kn</w:t>
      </w:r>
      <w:r w:rsidRPr="009914BD">
        <w:rPr>
          <w:rFonts w:cs="Arial"/>
        </w:rPr>
        <w:t xml:space="preserve">  </w:t>
      </w:r>
    </w:p>
    <w:p w:rsidRDefault="0094343E" w:rsidP="00CB1F82" w:rsidR="0094343E">
      <w:pPr>
        <w:ind w:hanging="283" w:left="567"/>
        <w:rPr>
          <w:rFonts w:cs="Arial"/>
        </w:rPr>
      </w:pPr>
      <w:r>
        <w:rPr>
          <w:rFonts w:cs="Arial"/>
        </w:rPr>
        <w:t>20</w:t>
      </w:r>
      <w:r w:rsidRPr="009914BD">
        <w:rPr>
          <w:rFonts w:cs="Arial"/>
        </w:rPr>
        <w:t xml:space="preserve">. </w:t>
      </w:r>
      <w:r>
        <w:rPr>
          <w:rFonts w:cs="Arial"/>
        </w:rPr>
        <w:t>Osobno vozilo BMW</w:t>
      </w:r>
      <w:r w:rsidRPr="009914BD">
        <w:rPr>
          <w:rFonts w:cs="Arial"/>
        </w:rPr>
        <w:t xml:space="preserve">, </w:t>
      </w:r>
      <w:r>
        <w:rPr>
          <w:rFonts w:cs="Arial"/>
        </w:rPr>
        <w:t>Tip: X6, Model: FG01GA,  God. proizvodnje: 2008.</w:t>
      </w:r>
      <w:r w:rsidR="00CB1F82">
        <w:rPr>
          <w:rFonts w:cs="Arial"/>
        </w:rPr>
        <w:t>...............................................</w:t>
      </w:r>
      <w:r>
        <w:rPr>
          <w:rFonts w:cs="Arial"/>
        </w:rPr>
        <w:t>.POČETNA CIJENA:</w:t>
      </w:r>
      <w:r>
        <w:rPr>
          <w:rFonts w:cs="Arial"/>
          <w:b/>
        </w:rPr>
        <w:t>1</w:t>
      </w:r>
      <w:r w:rsidRPr="00A27708">
        <w:rPr>
          <w:rFonts w:cs="Arial"/>
          <w:b/>
        </w:rPr>
        <w:t>60.000,00 kn</w:t>
      </w:r>
    </w:p>
    <w:p w:rsidRDefault="0094343E" w:rsidP="0094343E" w:rsidR="0094343E">
      <w:pPr>
        <w:ind w:hanging="283" w:left="567"/>
        <w:rPr>
          <w:rFonts w:cs="Arial"/>
        </w:rPr>
      </w:pPr>
      <w:r>
        <w:rPr>
          <w:rFonts w:cs="Arial"/>
        </w:rPr>
        <w:t>21</w:t>
      </w:r>
      <w:r w:rsidRPr="009914BD">
        <w:rPr>
          <w:rFonts w:cs="Arial"/>
        </w:rPr>
        <w:t xml:space="preserve">. </w:t>
      </w:r>
      <w:r>
        <w:rPr>
          <w:rFonts w:cs="Arial"/>
        </w:rPr>
        <w:t>Osobno vozilo VOLKSWAGEN</w:t>
      </w:r>
      <w:r w:rsidRPr="009914BD">
        <w:rPr>
          <w:rFonts w:cs="Arial"/>
        </w:rPr>
        <w:t xml:space="preserve"> </w:t>
      </w:r>
      <w:r>
        <w:rPr>
          <w:rFonts w:cs="Arial"/>
        </w:rPr>
        <w:t>Tip: POLO, Model: 1.2 RABBIT, God. proizvodnje: 2012...</w:t>
      </w:r>
      <w:r w:rsidR="00CB1F82">
        <w:rPr>
          <w:rFonts w:cs="Arial"/>
        </w:rPr>
        <w:t>....</w:t>
      </w:r>
      <w:r>
        <w:rPr>
          <w:rFonts w:cs="Arial"/>
        </w:rPr>
        <w:t>........................POČETNA CIJENA:</w:t>
      </w:r>
      <w:r w:rsidRPr="00A27708">
        <w:rPr>
          <w:rFonts w:cs="Arial"/>
          <w:b/>
        </w:rPr>
        <w:t>42.000,00 kn</w:t>
      </w:r>
      <w:r w:rsidRPr="009914BD">
        <w:rPr>
          <w:rFonts w:cs="Arial"/>
        </w:rPr>
        <w:t xml:space="preserve">  </w:t>
      </w:r>
    </w:p>
    <w:p w:rsidRDefault="00035DC5" w:rsidP="00351FD2" w:rsidR="00035DC5">
      <w:pPr>
        <w:tabs>
          <w:tab w:pos="709" w:val="clear"/>
          <w:tab w:pos="708" w:val="left"/>
          <w:tab w:pos="4153" w:val="center"/>
          <w:tab w:pos="8306" w:val="right"/>
        </w:tabs>
      </w:pPr>
    </w:p>
    <w:p w:rsidRDefault="00351FD2" w:rsidP="00351FD2" w:rsidR="00351FD2">
      <w:pPr>
        <w:tabs>
          <w:tab w:pos="709" w:val="clear"/>
          <w:tab w:pos="708" w:val="left"/>
          <w:tab w:pos="4153" w:val="center"/>
          <w:tab w:pos="8306" w:val="right"/>
        </w:tabs>
      </w:pPr>
      <w:r>
        <w:t>Nakon analize pristiglih ponuda utvrđeno je da su najpovoljniji ponuđači bili:</w:t>
      </w:r>
    </w:p>
    <w:p w:rsidRDefault="00351FD2" w:rsidP="00351FD2" w:rsidR="00351FD2">
      <w:pPr>
        <w:tabs>
          <w:tab w:pos="709" w:val="clear"/>
          <w:tab w:pos="708" w:val="left"/>
          <w:tab w:pos="4153" w:val="center"/>
          <w:tab w:pos="8306" w:val="right"/>
        </w:tabs>
      </w:pPr>
    </w:p>
    <w:p w:rsidRDefault="00351FD2" w:rsidP="00351FD2" w:rsidR="00351FD2" w:rsidRPr="00CB1F82">
      <w:pPr>
        <w:numPr>
          <w:ilvl w:val="0"/>
          <w:numId w:val="9"/>
        </w:numPr>
        <w:tabs>
          <w:tab w:pos="708" w:val="left"/>
          <w:tab w:pos="993" w:val="left"/>
        </w:tabs>
        <w:ind w:hanging="11"/>
        <w:rPr>
          <w:b/>
        </w:rPr>
      </w:pPr>
      <w:r>
        <w:rPr>
          <w:b/>
        </w:rPr>
        <w:t xml:space="preserve">    VIZA-MOBILE d.o.o.</w:t>
      </w:r>
      <w:r w:rsidRPr="00E20E8E">
        <w:rPr>
          <w:b/>
        </w:rPr>
        <w:t>,</w:t>
      </w:r>
      <w:r>
        <w:rPr>
          <w:b/>
        </w:rPr>
        <w:t xml:space="preserve"> PREKRATOVA 56,</w:t>
      </w:r>
      <w:r w:rsidRPr="00E20E8E">
        <w:rPr>
          <w:b/>
        </w:rPr>
        <w:t xml:space="preserve"> </w:t>
      </w:r>
      <w:r>
        <w:rPr>
          <w:b/>
        </w:rPr>
        <w:t>10020 ZAGREB</w:t>
      </w:r>
    </w:p>
    <w:p w:rsidRDefault="00351FD2" w:rsidP="003D083A" w:rsidR="00351FD2">
      <w:pPr>
        <w:ind w:left="720"/>
        <w:rPr>
          <w:szCs w:val="20"/>
        </w:rPr>
      </w:pPr>
      <w:r>
        <w:rPr>
          <w:szCs w:val="20"/>
        </w:rPr>
        <w:t>-</w:t>
      </w:r>
      <w:r w:rsidRPr="009A77A7">
        <w:rPr>
          <w:szCs w:val="20"/>
        </w:rPr>
        <w:t xml:space="preserve">R.br. </w:t>
      </w:r>
      <w:r>
        <w:rPr>
          <w:szCs w:val="20"/>
        </w:rPr>
        <w:t>7</w:t>
      </w:r>
      <w:r w:rsidR="00035DC5">
        <w:rPr>
          <w:szCs w:val="20"/>
        </w:rPr>
        <w:t>.</w:t>
      </w:r>
      <w:r>
        <w:rPr>
          <w:szCs w:val="20"/>
        </w:rPr>
        <w:t xml:space="preserve"> Seat INCA 1.9D</w:t>
      </w:r>
    </w:p>
    <w:p w:rsidRDefault="00351FD2" w:rsidP="00351FD2" w:rsidR="00351FD2">
      <w:pPr>
        <w:rPr>
          <w:szCs w:val="20"/>
        </w:rPr>
      </w:pPr>
      <w:r>
        <w:rPr>
          <w:szCs w:val="20"/>
        </w:rPr>
        <w:t xml:space="preserve">         -</w:t>
      </w:r>
      <w:r w:rsidRPr="009A77A7">
        <w:rPr>
          <w:szCs w:val="20"/>
        </w:rPr>
        <w:t xml:space="preserve">R.br. </w:t>
      </w:r>
      <w:r>
        <w:rPr>
          <w:szCs w:val="20"/>
        </w:rPr>
        <w:t>9</w:t>
      </w:r>
      <w:r w:rsidR="00035DC5">
        <w:rPr>
          <w:szCs w:val="20"/>
        </w:rPr>
        <w:t xml:space="preserve">. </w:t>
      </w:r>
      <w:r>
        <w:rPr>
          <w:szCs w:val="20"/>
        </w:rPr>
        <w:t>VW KOMBI LT35 2.5TDI</w:t>
      </w:r>
    </w:p>
    <w:p w:rsidRDefault="00351FD2" w:rsidP="00351FD2" w:rsidR="00351FD2">
      <w:pPr>
        <w:rPr>
          <w:b/>
        </w:rPr>
      </w:pPr>
    </w:p>
    <w:p w:rsidRDefault="00351FD2" w:rsidP="00CB1F82" w:rsidR="00351FD2" w:rsidRPr="00CB1F82">
      <w:pPr>
        <w:numPr>
          <w:ilvl w:val="0"/>
          <w:numId w:val="9"/>
        </w:numPr>
        <w:tabs>
          <w:tab w:pos="708" w:val="left"/>
        </w:tabs>
        <w:ind w:hanging="11"/>
        <w:rPr>
          <w:b/>
        </w:rPr>
      </w:pPr>
      <w:r>
        <w:rPr>
          <w:b/>
        </w:rPr>
        <w:t xml:space="preserve"> MARENČIĆ TRANSPORTI d.o.o.</w:t>
      </w:r>
      <w:r w:rsidRPr="00E20E8E">
        <w:rPr>
          <w:b/>
        </w:rPr>
        <w:t>,</w:t>
      </w:r>
      <w:r>
        <w:rPr>
          <w:b/>
        </w:rPr>
        <w:t xml:space="preserve"> Podvorec 22,</w:t>
      </w:r>
      <w:r w:rsidRPr="00E20E8E">
        <w:rPr>
          <w:b/>
        </w:rPr>
        <w:t xml:space="preserve"> </w:t>
      </w:r>
      <w:r>
        <w:rPr>
          <w:b/>
        </w:rPr>
        <w:t>42226 BISAG</w:t>
      </w:r>
    </w:p>
    <w:p w:rsidRDefault="00351FD2" w:rsidP="00351FD2" w:rsidR="00351FD2">
      <w:pPr>
        <w:ind w:firstLine="708" w:left="12"/>
        <w:rPr>
          <w:szCs w:val="20"/>
        </w:rPr>
      </w:pPr>
      <w:r>
        <w:rPr>
          <w:szCs w:val="20"/>
        </w:rPr>
        <w:t xml:space="preserve"> </w:t>
      </w:r>
      <w:r w:rsidRPr="009A77A7">
        <w:rPr>
          <w:szCs w:val="20"/>
        </w:rPr>
        <w:t xml:space="preserve">R.br. </w:t>
      </w:r>
      <w:r>
        <w:rPr>
          <w:szCs w:val="20"/>
        </w:rPr>
        <w:t>12</w:t>
      </w:r>
      <w:r w:rsidRPr="009A77A7">
        <w:rPr>
          <w:szCs w:val="20"/>
        </w:rPr>
        <w:t xml:space="preserve">. </w:t>
      </w:r>
      <w:r w:rsidR="00035DC5">
        <w:rPr>
          <w:szCs w:val="20"/>
        </w:rPr>
        <w:t xml:space="preserve">Teretno </w:t>
      </w:r>
      <w:r>
        <w:rPr>
          <w:szCs w:val="20"/>
        </w:rPr>
        <w:t>vozilo MERCEDES TIP 1213</w:t>
      </w:r>
    </w:p>
    <w:p w:rsidRDefault="00351FD2" w:rsidP="00351FD2" w:rsidR="00351FD2">
      <w:pPr>
        <w:tabs>
          <w:tab w:pos="709" w:val="clear"/>
          <w:tab w:pos="720" w:val="center"/>
        </w:tabs>
        <w:ind w:left="1080"/>
        <w:rPr>
          <w:b/>
        </w:rPr>
      </w:pPr>
    </w:p>
    <w:p w:rsidRDefault="00351FD2" w:rsidP="00351FD2" w:rsidR="00351FD2" w:rsidRPr="00CB1F82">
      <w:pPr>
        <w:numPr>
          <w:ilvl w:val="0"/>
          <w:numId w:val="9"/>
        </w:numPr>
        <w:tabs>
          <w:tab w:pos="708" w:val="left"/>
        </w:tabs>
        <w:ind w:hanging="11"/>
        <w:rPr>
          <w:b/>
        </w:rPr>
      </w:pPr>
      <w:r>
        <w:rPr>
          <w:b/>
        </w:rPr>
        <w:t>MARENČIĆ TRANSPORTI d.o.o.</w:t>
      </w:r>
      <w:r w:rsidRPr="00E20E8E">
        <w:rPr>
          <w:b/>
        </w:rPr>
        <w:t>,</w:t>
      </w:r>
      <w:r>
        <w:rPr>
          <w:b/>
        </w:rPr>
        <w:t xml:space="preserve"> Podvorec 22,</w:t>
      </w:r>
      <w:r w:rsidRPr="00E20E8E">
        <w:rPr>
          <w:b/>
        </w:rPr>
        <w:t xml:space="preserve"> </w:t>
      </w:r>
      <w:r>
        <w:rPr>
          <w:b/>
        </w:rPr>
        <w:t>42226 BISAG</w:t>
      </w:r>
    </w:p>
    <w:p w:rsidRDefault="00351FD2" w:rsidP="00351FD2" w:rsidR="00351FD2">
      <w:pPr>
        <w:rPr>
          <w:szCs w:val="20"/>
        </w:rPr>
      </w:pPr>
      <w:r>
        <w:rPr>
          <w:szCs w:val="20"/>
        </w:rPr>
        <w:t xml:space="preserve">         </w:t>
      </w:r>
      <w:r w:rsidRPr="009A77A7">
        <w:rPr>
          <w:szCs w:val="20"/>
        </w:rPr>
        <w:t xml:space="preserve">R.br. </w:t>
      </w:r>
      <w:r>
        <w:rPr>
          <w:szCs w:val="20"/>
        </w:rPr>
        <w:t>13</w:t>
      </w:r>
      <w:r w:rsidRPr="009A77A7">
        <w:rPr>
          <w:szCs w:val="20"/>
        </w:rPr>
        <w:t xml:space="preserve">. </w:t>
      </w:r>
      <w:r w:rsidR="00035DC5">
        <w:rPr>
          <w:szCs w:val="20"/>
        </w:rPr>
        <w:t xml:space="preserve">Teretno </w:t>
      </w:r>
      <w:r>
        <w:rPr>
          <w:szCs w:val="20"/>
        </w:rPr>
        <w:t>vozilo MERCEDES TIP 2629</w:t>
      </w:r>
    </w:p>
    <w:p w:rsidRDefault="00351FD2" w:rsidP="00351FD2" w:rsidR="00351FD2">
      <w:pPr>
        <w:tabs>
          <w:tab w:pos="709" w:val="clear"/>
          <w:tab w:pos="720" w:val="center"/>
        </w:tabs>
        <w:ind w:left="1080"/>
        <w:rPr>
          <w:b/>
        </w:rPr>
      </w:pPr>
    </w:p>
    <w:p w:rsidRDefault="00DC2ABA" w:rsidP="00DC2ABA" w:rsidR="00351FD2" w:rsidRPr="00DC2ABA">
      <w:pPr>
        <w:tabs>
          <w:tab w:pos="709" w:val="clear"/>
          <w:tab w:pos="708" w:val="left"/>
        </w:tabs>
        <w:ind w:left="720"/>
        <w:rPr>
          <w:b/>
        </w:rPr>
      </w:pPr>
      <w:r>
        <w:rPr>
          <w:b/>
        </w:rPr>
        <w:t>4</w:t>
      </w:r>
      <w:r w:rsidR="00351FD2">
        <w:rPr>
          <w:b/>
        </w:rPr>
        <w:t>.     LIDA d.o.o.</w:t>
      </w:r>
      <w:r w:rsidR="00351FD2" w:rsidRPr="00E20E8E">
        <w:rPr>
          <w:b/>
        </w:rPr>
        <w:t>,</w:t>
      </w:r>
      <w:r w:rsidR="00351FD2">
        <w:rPr>
          <w:b/>
        </w:rPr>
        <w:t xml:space="preserve"> Markovac Križevački 66,</w:t>
      </w:r>
      <w:r w:rsidR="00351FD2" w:rsidRPr="00E20E8E">
        <w:rPr>
          <w:b/>
        </w:rPr>
        <w:t xml:space="preserve"> </w:t>
      </w:r>
      <w:r w:rsidR="00351FD2">
        <w:rPr>
          <w:b/>
        </w:rPr>
        <w:t>48214 SVETI IVAN ŽABNO</w:t>
      </w:r>
    </w:p>
    <w:p w:rsidRDefault="00351FD2" w:rsidP="00351FD2" w:rsidR="00351FD2">
      <w:pPr>
        <w:rPr>
          <w:szCs w:val="20"/>
        </w:rPr>
      </w:pPr>
      <w:r>
        <w:rPr>
          <w:szCs w:val="20"/>
        </w:rPr>
        <w:t xml:space="preserve">         </w:t>
      </w:r>
      <w:r w:rsidRPr="009A77A7">
        <w:rPr>
          <w:szCs w:val="20"/>
        </w:rPr>
        <w:t xml:space="preserve">R.br. </w:t>
      </w:r>
      <w:r>
        <w:rPr>
          <w:szCs w:val="20"/>
        </w:rPr>
        <w:t>15</w:t>
      </w:r>
      <w:r w:rsidRPr="009A77A7">
        <w:rPr>
          <w:szCs w:val="20"/>
        </w:rPr>
        <w:t>.</w:t>
      </w:r>
      <w:r w:rsidR="00035DC5">
        <w:rPr>
          <w:szCs w:val="20"/>
        </w:rPr>
        <w:t>,</w:t>
      </w:r>
      <w:r w:rsidRPr="009A77A7">
        <w:rPr>
          <w:szCs w:val="20"/>
        </w:rPr>
        <w:t xml:space="preserve"> </w:t>
      </w:r>
      <w:r w:rsidR="00035DC5">
        <w:rPr>
          <w:szCs w:val="20"/>
        </w:rPr>
        <w:t xml:space="preserve">Priključno </w:t>
      </w:r>
      <w:r>
        <w:rPr>
          <w:szCs w:val="20"/>
        </w:rPr>
        <w:t>vozilo PEZZAIOLI</w:t>
      </w:r>
    </w:p>
    <w:p w:rsidRDefault="00351FD2" w:rsidP="00351FD2" w:rsidR="00351FD2">
      <w:pPr>
        <w:tabs>
          <w:tab w:pos="709" w:val="clear"/>
          <w:tab w:pos="708" w:val="left"/>
          <w:tab w:pos="4153" w:val="center"/>
          <w:tab w:pos="8306" w:val="right"/>
        </w:tabs>
      </w:pPr>
    </w:p>
    <w:p w:rsidRDefault="00351FD2" w:rsidP="00DC2ABA" w:rsidR="00351FD2" w:rsidRPr="00DC2ABA">
      <w:pPr>
        <w:numPr>
          <w:ilvl w:val="0"/>
          <w:numId w:val="9"/>
        </w:numPr>
        <w:tabs>
          <w:tab w:pos="708" w:val="left"/>
        </w:tabs>
        <w:ind w:firstLine="8"/>
        <w:rPr>
          <w:b/>
        </w:rPr>
      </w:pPr>
      <w:r>
        <w:rPr>
          <w:b/>
        </w:rPr>
        <w:t>AGRO MIP, Malomlačka 53, MALA MLAKA</w:t>
      </w:r>
    </w:p>
    <w:p w:rsidRDefault="00351FD2" w:rsidP="00351FD2" w:rsidR="00351FD2" w:rsidRPr="003D083A">
      <w:r>
        <w:t xml:space="preserve">          R.br.</w:t>
      </w:r>
      <w:r w:rsidR="003D083A">
        <w:t xml:space="preserve"> 16., Priključno vozilo Gorica </w:t>
      </w:r>
    </w:p>
    <w:p w:rsidRDefault="00351FD2" w:rsidP="00351FD2" w:rsidR="00351FD2">
      <w:pPr>
        <w:tabs>
          <w:tab w:pos="709" w:val="clear"/>
          <w:tab w:pos="720" w:val="center"/>
        </w:tabs>
        <w:ind w:left="1080"/>
        <w:rPr>
          <w:b/>
        </w:rPr>
      </w:pPr>
    </w:p>
    <w:p w:rsidRDefault="00351FD2" w:rsidP="00DC2ABA" w:rsidR="00351FD2" w:rsidRPr="00DC2ABA">
      <w:pPr>
        <w:numPr>
          <w:ilvl w:val="0"/>
          <w:numId w:val="10"/>
        </w:numPr>
        <w:tabs>
          <w:tab w:pos="720" w:val="center"/>
        </w:tabs>
        <w:rPr>
          <w:b/>
        </w:rPr>
      </w:pPr>
      <w:r>
        <w:rPr>
          <w:b/>
        </w:rPr>
        <w:t xml:space="preserve">    OPG BARBARA FIOLIĆ</w:t>
      </w:r>
      <w:r w:rsidRPr="00E20E8E">
        <w:rPr>
          <w:b/>
        </w:rPr>
        <w:t>,</w:t>
      </w:r>
      <w:r>
        <w:rPr>
          <w:b/>
        </w:rPr>
        <w:t xml:space="preserve"> MALOMLAČKA 125,</w:t>
      </w:r>
      <w:r w:rsidRPr="00E20E8E">
        <w:rPr>
          <w:b/>
        </w:rPr>
        <w:t xml:space="preserve"> </w:t>
      </w:r>
      <w:r>
        <w:rPr>
          <w:b/>
        </w:rPr>
        <w:t>10020 ZAGREB</w:t>
      </w:r>
    </w:p>
    <w:p w:rsidRDefault="00351FD2" w:rsidP="00351FD2" w:rsidR="00351FD2">
      <w:pPr>
        <w:tabs>
          <w:tab w:pos="709" w:val="clear"/>
          <w:tab w:pos="708" w:val="left"/>
        </w:tabs>
      </w:pPr>
      <w:r>
        <w:t xml:space="preserve">          R.br. 17., Traktor rastavljen John Deere </w:t>
      </w:r>
    </w:p>
    <w:p w:rsidRDefault="00351FD2" w:rsidP="00351FD2" w:rsidR="00351FD2">
      <w:pPr>
        <w:tabs>
          <w:tab w:pos="1785" w:val="left"/>
        </w:tabs>
      </w:pPr>
    </w:p>
    <w:p w:rsidRDefault="00351FD2" w:rsidP="00351FD2" w:rsidR="00351FD2" w:rsidRPr="00DC2ABA">
      <w:pPr>
        <w:numPr>
          <w:ilvl w:val="0"/>
          <w:numId w:val="10"/>
        </w:numPr>
        <w:tabs>
          <w:tab w:pos="708" w:val="left"/>
        </w:tabs>
        <w:rPr>
          <w:b/>
        </w:rPr>
      </w:pPr>
      <w:r>
        <w:rPr>
          <w:b/>
        </w:rPr>
        <w:t>HARD-JURA d.o.o.</w:t>
      </w:r>
      <w:r w:rsidRPr="00E20E8E">
        <w:rPr>
          <w:b/>
        </w:rPr>
        <w:t>,</w:t>
      </w:r>
      <w:r>
        <w:rPr>
          <w:b/>
        </w:rPr>
        <w:t xml:space="preserve"> J.JELAČIĆA 10a,</w:t>
      </w:r>
      <w:r w:rsidRPr="00E20E8E">
        <w:rPr>
          <w:b/>
        </w:rPr>
        <w:t xml:space="preserve"> </w:t>
      </w:r>
      <w:r>
        <w:rPr>
          <w:b/>
        </w:rPr>
        <w:t>43000 BJELOVAR</w:t>
      </w:r>
    </w:p>
    <w:p w:rsidRDefault="00351FD2" w:rsidP="003D083A" w:rsidR="00351FD2">
      <w:pPr>
        <w:rPr>
          <w:szCs w:val="20"/>
        </w:rPr>
      </w:pPr>
      <w:r>
        <w:rPr>
          <w:szCs w:val="20"/>
        </w:rPr>
        <w:t xml:space="preserve">         </w:t>
      </w:r>
      <w:r w:rsidRPr="009A77A7">
        <w:rPr>
          <w:szCs w:val="20"/>
        </w:rPr>
        <w:t xml:space="preserve">R.br. </w:t>
      </w:r>
      <w:r>
        <w:rPr>
          <w:szCs w:val="20"/>
        </w:rPr>
        <w:t>20</w:t>
      </w:r>
      <w:r w:rsidRPr="009A77A7">
        <w:rPr>
          <w:szCs w:val="20"/>
        </w:rPr>
        <w:t xml:space="preserve">. </w:t>
      </w:r>
      <w:r w:rsidR="00035DC5">
        <w:rPr>
          <w:szCs w:val="20"/>
        </w:rPr>
        <w:t xml:space="preserve"> Osobno </w:t>
      </w:r>
      <w:r>
        <w:rPr>
          <w:szCs w:val="20"/>
        </w:rPr>
        <w:t>vozilo BMW X6</w:t>
      </w:r>
    </w:p>
    <w:p w:rsidRDefault="00035DC5" w:rsidP="003D083A" w:rsidR="00035DC5" w:rsidRPr="003D083A">
      <w:pPr>
        <w:rPr>
          <w:szCs w:val="20"/>
        </w:rPr>
      </w:pPr>
    </w:p>
    <w:p w:rsidRDefault="00351FD2" w:rsidP="00351FD2" w:rsidR="00351FD2">
      <w:pPr>
        <w:tabs>
          <w:tab w:pos="709" w:val="clear"/>
          <w:tab w:pos="708" w:val="left"/>
          <w:tab w:pos="4153" w:val="center"/>
          <w:tab w:pos="8306" w:val="right"/>
        </w:tabs>
      </w:pPr>
    </w:p>
    <w:p w:rsidRDefault="00351FD2" w:rsidP="00351FD2" w:rsidR="00351FD2" w:rsidRPr="00DC2ABA">
      <w:pPr>
        <w:numPr>
          <w:ilvl w:val="0"/>
          <w:numId w:val="10"/>
        </w:numPr>
        <w:tabs>
          <w:tab w:pos="708" w:val="left"/>
        </w:tabs>
        <w:rPr>
          <w:b/>
        </w:rPr>
      </w:pPr>
      <w:r>
        <w:rPr>
          <w:b/>
        </w:rPr>
        <w:lastRenderedPageBreak/>
        <w:t>TERBINUS d.o.o.</w:t>
      </w:r>
      <w:r w:rsidRPr="00E20E8E">
        <w:rPr>
          <w:b/>
        </w:rPr>
        <w:t>,</w:t>
      </w:r>
      <w:r>
        <w:rPr>
          <w:b/>
        </w:rPr>
        <w:t xml:space="preserve"> Vinkovačka 1,</w:t>
      </w:r>
      <w:r w:rsidRPr="00E20E8E">
        <w:rPr>
          <w:b/>
        </w:rPr>
        <w:t xml:space="preserve"> </w:t>
      </w:r>
      <w:r>
        <w:rPr>
          <w:b/>
        </w:rPr>
        <w:t>10410 VELIKA GORICA</w:t>
      </w:r>
    </w:p>
    <w:p w:rsidRDefault="00351FD2" w:rsidP="003D083A" w:rsidR="00351FD2">
      <w:pPr>
        <w:ind w:left="708"/>
        <w:rPr>
          <w:szCs w:val="20"/>
        </w:rPr>
      </w:pPr>
      <w:r w:rsidRPr="009A77A7">
        <w:rPr>
          <w:szCs w:val="20"/>
        </w:rPr>
        <w:t xml:space="preserve">R.br. </w:t>
      </w:r>
      <w:r>
        <w:rPr>
          <w:szCs w:val="20"/>
        </w:rPr>
        <w:t>21</w:t>
      </w:r>
      <w:r w:rsidRPr="009A77A7">
        <w:rPr>
          <w:szCs w:val="20"/>
        </w:rPr>
        <w:t xml:space="preserve">. </w:t>
      </w:r>
      <w:r w:rsidR="003D083A">
        <w:rPr>
          <w:szCs w:val="20"/>
        </w:rPr>
        <w:t>Osobno vozilo VOLKSWAGEN POLO</w:t>
      </w:r>
    </w:p>
    <w:p w:rsidRDefault="00035DC5" w:rsidP="003D083A" w:rsidR="00035DC5">
      <w:pPr>
        <w:ind w:left="708"/>
        <w:rPr>
          <w:szCs w:val="20"/>
        </w:rPr>
      </w:pPr>
    </w:p>
    <w:p w:rsidRDefault="003D083A" w:rsidP="003D083A" w:rsidR="003D083A">
      <w:pPr>
        <w:ind w:left="708"/>
        <w:rPr>
          <w:b/>
          <w:szCs w:val="20"/>
        </w:rPr>
      </w:pPr>
      <w:r>
        <w:rPr>
          <w:szCs w:val="20"/>
        </w:rPr>
        <w:t>Sveukupno je po osnovi prodaje vozila unovčen iznos od 471.921,97kn.</w:t>
      </w:r>
    </w:p>
    <w:p w:rsidRDefault="00351FD2" w:rsidP="0094343E" w:rsidR="00351FD2">
      <w:pPr>
        <w:ind w:hanging="283" w:left="567"/>
        <w:rPr>
          <w:rFonts w:cs="Arial"/>
        </w:rPr>
      </w:pPr>
    </w:p>
    <w:p w:rsidRDefault="0094343E" w:rsidP="00BB3EBD" w:rsidR="0094343E">
      <w:pPr>
        <w:pStyle w:val="Tijeloteksta"/>
      </w:pPr>
    </w:p>
    <w:p w:rsidRDefault="00351FD2" w:rsidP="00351FD2" w:rsidR="00351FD2">
      <w:pPr>
        <w:pStyle w:val="Tijeloteksta"/>
      </w:pPr>
    </w:p>
    <w:p w:rsidRDefault="0094343E" w:rsidP="00BB3EBD" w:rsidR="00057C8A">
      <w:pPr>
        <w:pStyle w:val="Tijeloteksta"/>
      </w:pPr>
      <w:r>
        <w:t xml:space="preserve">- </w:t>
      </w:r>
      <w:r w:rsidR="00057C8A">
        <w:t xml:space="preserve">Uvidom u kupoprodajni ugovor sklopljen dana 17. prosinca 2009. godine, između Milke Arbanas i Ljubice Arbanas, kao prodavatelja i Mesnica Fiolić d.o.o. kao kupca, utvrdila sam da su Mesnice Fiolić d.o.o. kupile nekretnine upisane u zk.ul. 36 k.o. Hrašče, i to zkčbr. 950 Oranica Zavrtnica površine 1563 čhv. </w:t>
      </w:r>
    </w:p>
    <w:p w:rsidRDefault="00057C8A" w:rsidP="00BB3EBD" w:rsidR="00057C8A">
      <w:pPr>
        <w:pStyle w:val="Tijeloteksta"/>
      </w:pPr>
      <w:r w:rsidRPr="001900A9">
        <w:rPr>
          <w:rFonts w:eastAsia="Calibri"/>
          <w:szCs w:val="24"/>
          <w:lang w:eastAsia="en-US"/>
        </w:rPr>
        <w:t>U</w:t>
      </w:r>
      <w:r>
        <w:t>vidom u zemljišnu knjigu, utvrdila sam da zemljišnoknjižni prijenos, temeljem spomenutog ugovora, nije izvršen. Stoga sam podnijela prijedlog Općinskom sudu u Novom Zagrebu, zemljišnoknjižni odjel, dana 19. lipnja 2017. godine, radi uknjižbe prava vlasništva na ime kupca Mesnice Fiolić d.o.o. u stečaju u odnosu na kat. čest. 950 upisane u zk.ul. 36 k.o. Hrašče. O ovom prijedlogu općinski sud u Novom Zagrebu još nije odlučio.</w:t>
      </w:r>
    </w:p>
    <w:p w:rsidRDefault="00057C8A" w:rsidP="00BB3EBD" w:rsidR="00057C8A">
      <w:pPr>
        <w:pStyle w:val="Odlomakpopisa"/>
      </w:pPr>
    </w:p>
    <w:p w:rsidRDefault="0094343E" w:rsidP="00BB3EBD" w:rsidR="00057C8A">
      <w:pPr>
        <w:pStyle w:val="Tijeloteksta"/>
      </w:pPr>
      <w:r>
        <w:t xml:space="preserve">- </w:t>
      </w:r>
      <w:r w:rsidR="00057C8A">
        <w:t xml:space="preserve">Uvidom u registarski spis trgovačkog društva Mesnice Fiolić d.o.o., ustanovila sam da su odlukom osnivača Stjepana Fiolića u temeljni kapital trgovačkog društva Mesnice Fiolić d.o.o. unesene nekretnine upisane u zk.ul. 183 k.o. Hrašče, i to kat.čest. 532/1, 4 zgrade, dvorište i oranica Križanići površine 1046 m2 i kat.čest. 532/2 oranica Štriglaća površine 141 m2, koje pravo vlasništva na ovim nekretninama nije upisano u zemljišnim knjigama na ime stjecatelja Mesnice Fiolić d.o.o. </w:t>
      </w:r>
    </w:p>
    <w:p w:rsidRDefault="00057C8A" w:rsidP="00BB3EBD" w:rsidR="00057C8A">
      <w:pPr>
        <w:pStyle w:val="Tijeloteksta"/>
      </w:pPr>
      <w:r>
        <w:t>Stoga sam</w:t>
      </w:r>
      <w:r w:rsidR="00381034">
        <w:t xml:space="preserve"> 04. listopada 2017. godine,</w:t>
      </w:r>
      <w:r>
        <w:t xml:space="preserve"> podnijela zahtjev za upis prava vlasništva u zemljišnim knjigama</w:t>
      </w:r>
      <w:r w:rsidR="00381034">
        <w:t xml:space="preserve"> na gore navedenim</w:t>
      </w:r>
      <w:r>
        <w:t xml:space="preserve"> nekretninam</w:t>
      </w:r>
      <w:r w:rsidR="00381034">
        <w:t>a, u korist Mesnica Fiolić d.o.o, i to prijedlogom radi uknjižbe prava vlasništva temeljem ugovora o unosu nekretnina u društvo od 18. rujna 2017. godine.</w:t>
      </w:r>
    </w:p>
    <w:p w:rsidRDefault="00057C8A" w:rsidP="00BB3EBD" w:rsidR="00057C8A">
      <w:pPr>
        <w:pStyle w:val="Tijeloteksta"/>
      </w:pPr>
    </w:p>
    <w:p w:rsidRDefault="00057C8A" w:rsidP="00BB3EBD" w:rsidR="00057C8A">
      <w:pPr>
        <w:pStyle w:val="Tijeloteksta"/>
      </w:pPr>
    </w:p>
    <w:p w:rsidRDefault="00057C8A" w:rsidP="00BB3EBD" w:rsidR="00057C8A">
      <w:pPr>
        <w:pStyle w:val="Tijeloteksta"/>
      </w:pPr>
    </w:p>
    <w:p w:rsidRDefault="00CA2D90" w:rsidP="00BB3EBD" w:rsidR="00057C8A" w:rsidRPr="00543C48">
      <w:pPr>
        <w:rPr>
          <w:b/>
        </w:rPr>
      </w:pPr>
      <w:r w:rsidRPr="00543C48">
        <w:rPr>
          <w:b/>
        </w:rPr>
        <w:t xml:space="preserve">II. </w:t>
      </w:r>
      <w:r w:rsidR="00057C8A" w:rsidRPr="00543C48">
        <w:rPr>
          <w:b/>
        </w:rPr>
        <w:t>STANJE STEČAJNE MASE</w:t>
      </w:r>
    </w:p>
    <w:p w:rsidRDefault="00057C8A" w:rsidP="00BB3EBD" w:rsidR="00057C8A" w:rsidRPr="00543C48">
      <w:pPr>
        <w:rPr>
          <w:b/>
        </w:rPr>
      </w:pPr>
    </w:p>
    <w:p w:rsidRDefault="00057C8A" w:rsidP="00BB3EBD" w:rsidR="00057C8A" w:rsidRPr="00543C48">
      <w:pPr>
        <w:rPr>
          <w:b/>
        </w:rPr>
      </w:pPr>
    </w:p>
    <w:p w:rsidRDefault="00057C8A" w:rsidP="00BB3EBD" w:rsidR="00057C8A" w:rsidRPr="00543C48">
      <w:pPr>
        <w:rPr>
          <w:b/>
        </w:rPr>
      </w:pPr>
      <w:r w:rsidRPr="00543C48">
        <w:rPr>
          <w:b/>
        </w:rPr>
        <w:t>1.NEKRETNINE</w:t>
      </w:r>
    </w:p>
    <w:p w:rsidRDefault="00057C8A" w:rsidP="00BB3EBD" w:rsidR="00057C8A" w:rsidRPr="00543C48">
      <w:pPr>
        <w:pStyle w:val="Tijeloteksta"/>
        <w:rPr>
          <w:b/>
        </w:rPr>
      </w:pPr>
    </w:p>
    <w:p w:rsidRDefault="00057C8A" w:rsidP="00BB3EBD" w:rsidR="00057C8A" w:rsidRPr="00543C48">
      <w:pPr>
        <w:rPr>
          <w:b/>
        </w:rPr>
      </w:pPr>
    </w:p>
    <w:p w:rsidRDefault="00057C8A" w:rsidP="00BB3EBD" w:rsidR="00057C8A" w:rsidRPr="00543C48">
      <w:pPr>
        <w:rPr>
          <w:b/>
        </w:rPr>
      </w:pPr>
      <w:r w:rsidRPr="00543C48">
        <w:rPr>
          <w:b/>
        </w:rPr>
        <w:t>MLAKA</w:t>
      </w:r>
    </w:p>
    <w:p w:rsidRDefault="00057C8A" w:rsidP="00BB3EBD" w:rsidR="00057C8A" w:rsidRPr="00597FBA"/>
    <w:p w:rsidRDefault="00057C8A" w:rsidP="00BB3EBD" w:rsidR="00057C8A" w:rsidRPr="00597FBA">
      <w:r w:rsidRPr="00597FBA">
        <w:t>1.</w:t>
      </w:r>
      <w:r w:rsidRPr="00597FBA">
        <w:tab/>
        <w:t>Općinski sud u Novom Zagrebu, zemljišnoknjižni odjel Novi Zagreb, Katastarska općina Mlaka, zk. ul. 413</w:t>
      </w:r>
    </w:p>
    <w:p w:rsidRDefault="00057C8A" w:rsidP="00BB3EBD" w:rsidR="00057C8A" w:rsidRPr="00597FBA">
      <w:r w:rsidRPr="00597FBA">
        <w:t>-</w:t>
      </w:r>
      <w:r w:rsidRPr="00597FBA">
        <w:tab/>
        <w:t xml:space="preserve">kat. čest. 255/1 KUĆA BB, ZGRADA, DVORIŠTE I ORANICA površine </w:t>
      </w:r>
      <w:smartTag w:element="metricconverter" w:uri="urn:schemas-microsoft-com:office:smarttags">
        <w:smartTagPr>
          <w:attr w:val="1111 m2" w:name="ProductID"/>
        </w:smartTagPr>
        <w:r w:rsidRPr="00597FBA">
          <w:t>1111 m2</w:t>
        </w:r>
      </w:smartTag>
    </w:p>
    <w:p w:rsidRDefault="00057C8A" w:rsidP="00BB3EBD" w:rsidR="00057C8A" w:rsidRPr="00597FBA">
      <w:r w:rsidRPr="00597FBA">
        <w:t>-</w:t>
      </w:r>
      <w:r w:rsidRPr="00597FBA">
        <w:tab/>
        <w:t xml:space="preserve">kat. čest. 255/3 ORANICA površine </w:t>
      </w:r>
      <w:smartTag w:element="metricconverter" w:uri="urn:schemas-microsoft-com:office:smarttags">
        <w:smartTagPr>
          <w:attr w:val="2108 m2" w:name="ProductID"/>
        </w:smartTagPr>
        <w:r w:rsidRPr="00597FBA">
          <w:t>2108 m2</w:t>
        </w:r>
      </w:smartTag>
    </w:p>
    <w:p w:rsidRDefault="00057C8A" w:rsidP="00BB3EBD" w:rsidR="00057C8A" w:rsidRPr="00597FBA">
      <w:r w:rsidRPr="00597FBA">
        <w:t>-</w:t>
      </w:r>
      <w:r w:rsidRPr="00597FBA">
        <w:tab/>
        <w:t xml:space="preserve">ukupne površine </w:t>
      </w:r>
      <w:smartTag w:element="metricconverter" w:uri="urn:schemas-microsoft-com:office:smarttags">
        <w:smartTagPr>
          <w:attr w:val="3219 m2" w:name="ProductID"/>
        </w:smartTagPr>
        <w:r w:rsidRPr="00597FBA">
          <w:t>3219 m2</w:t>
        </w:r>
      </w:smartTag>
    </w:p>
    <w:p w:rsidRDefault="00057C8A" w:rsidP="00BB3EBD" w:rsidR="00057C8A" w:rsidRPr="00597FBA">
      <w:r w:rsidRPr="00597FBA">
        <w:lastRenderedPageBreak/>
        <w:t>Razlučni vjerovnik B2 KAPITAL d.o.o. OIB: 57509775367, RADNIČKA CESTA 41, 10000 ZAGREB, HRVATSKA, iznos od 1.000.000,00 Eur-a</w:t>
      </w:r>
    </w:p>
    <w:p w:rsidRDefault="00057C8A" w:rsidP="00BB3EBD" w:rsidR="00057C8A" w:rsidRPr="00597FBA">
      <w:r w:rsidRPr="00597FBA">
        <w:t>Zabilježba na temelju rješenja Kir-Us-75/12 -  zabrana otuđenja i opterećenja nekretnina.</w:t>
      </w:r>
    </w:p>
    <w:p w:rsidRDefault="00057C8A" w:rsidP="00BB3EBD" w:rsidR="00057C8A"/>
    <w:p w:rsidRDefault="00057C8A" w:rsidP="00BB3EBD" w:rsidR="00057C8A" w:rsidRPr="00597FBA"/>
    <w:p w:rsidRDefault="00057C8A" w:rsidP="00BB3EBD" w:rsidR="00057C8A" w:rsidRPr="00543C48">
      <w:pPr>
        <w:rPr>
          <w:b/>
        </w:rPr>
      </w:pPr>
      <w:r w:rsidRPr="00543C48">
        <w:rPr>
          <w:b/>
        </w:rPr>
        <w:t>HRAŠĆE</w:t>
      </w:r>
    </w:p>
    <w:p w:rsidRDefault="00057C8A" w:rsidP="00BB3EBD" w:rsidR="00057C8A" w:rsidRPr="00597FBA"/>
    <w:p w:rsidRDefault="00057C8A" w:rsidP="00BB3EBD" w:rsidR="00057C8A" w:rsidRPr="00597FBA">
      <w:r w:rsidRPr="00597FBA">
        <w:t>1.</w:t>
      </w:r>
      <w:r w:rsidRPr="00597FBA">
        <w:tab/>
        <w:t>Općinski sud u Novom Zagrebu, zemljišnoknjižni odjel Novi Zagreb, Katastarska općina Hrašće, zk.ul. 224, suvlasnički dio: 202/371 Mesnice Fiolić d.o.o. i 169/371 Fiolić Stjepan</w:t>
      </w:r>
    </w:p>
    <w:p w:rsidRDefault="00057C8A" w:rsidP="00BB3EBD" w:rsidR="00057C8A" w:rsidRPr="00597FBA">
      <w:r w:rsidRPr="00597FBA">
        <w:t>-</w:t>
      </w:r>
      <w:r w:rsidRPr="00597FBA">
        <w:tab/>
        <w:t>kat. čest. 531/1 ORANICA ŠTRIGLAĆA površine 1484 čhv</w:t>
      </w:r>
    </w:p>
    <w:p w:rsidRDefault="00057C8A" w:rsidP="00BB3EBD" w:rsidR="00057C8A" w:rsidRPr="00597FBA">
      <w:r w:rsidRPr="00597FBA">
        <w:t>Razlučni vjerovnik HRVATSKA BANKA ZA OBNOVU I RAZVITAK OIB: 26702280390, STROSSMAYEROV TRG BR. 9, ZAGREB, iznos od 51.036.637,85 kn</w:t>
      </w:r>
    </w:p>
    <w:p w:rsidRDefault="00057C8A" w:rsidP="00BB3EBD" w:rsidR="00057C8A" w:rsidRPr="00597FBA">
      <w:r w:rsidRPr="00597FBA">
        <w:t>Zabilježba na temelju rješenja Kov-Us-54/12 -  zabrana otuđenja i opterećenja nekretnina.</w:t>
      </w:r>
    </w:p>
    <w:p w:rsidRDefault="00057C8A" w:rsidP="00BB3EBD" w:rsidR="00057C8A" w:rsidRPr="00597FBA"/>
    <w:p w:rsidRDefault="00057C8A" w:rsidP="00BB3EBD" w:rsidR="00057C8A" w:rsidRPr="00597FBA">
      <w:r w:rsidRPr="00597FBA">
        <w:t>Zabilježba na temelju rješenja Kv-Us-58/13 K-US-51/12 -  zabrana otuđenja i opterećenja nekretnina.</w:t>
      </w:r>
    </w:p>
    <w:p w:rsidRDefault="00057C8A" w:rsidP="00BB3EBD" w:rsidR="00057C8A" w:rsidRPr="00597FBA"/>
    <w:p w:rsidRDefault="00057C8A" w:rsidP="00BB3EBD" w:rsidR="00057C8A" w:rsidRPr="00597FBA">
      <w:r w:rsidRPr="00597FBA">
        <w:t>2.</w:t>
      </w:r>
      <w:r w:rsidRPr="00597FBA">
        <w:tab/>
        <w:t>Općinski sud u Novom Zagrebu, zemljišnoknjižni odjel Novi Zagreb, Katastarska općina Hrašće, zk.ul. 183</w:t>
      </w:r>
    </w:p>
    <w:p w:rsidRDefault="00057C8A" w:rsidP="00BB3EBD" w:rsidR="00057C8A" w:rsidRPr="00597FBA">
      <w:r w:rsidRPr="00597FBA">
        <w:t>-</w:t>
      </w:r>
      <w:r w:rsidRPr="00597FBA">
        <w:tab/>
        <w:t>532/1 četiri zgrade, dvorište i oranica Križanići, površine 1046 čhv</w:t>
      </w:r>
    </w:p>
    <w:p w:rsidRDefault="00057C8A" w:rsidP="00BB3EBD" w:rsidR="00057C8A" w:rsidRPr="00597FBA">
      <w:r w:rsidRPr="00597FBA">
        <w:t>-</w:t>
      </w:r>
      <w:r w:rsidRPr="00597FBA">
        <w:tab/>
        <w:t>532/2 oranica štriglaća, površine 141 čhv</w:t>
      </w:r>
    </w:p>
    <w:p w:rsidRDefault="00057C8A" w:rsidP="00BB3EBD" w:rsidR="00057C8A" w:rsidRPr="00597FBA">
      <w:r w:rsidRPr="00597FBA">
        <w:t>Razlučni vjerovnik HRVATSKA BANKA ZA OBNOVU I RAZVITAK OIB: 26702280390, STROSSMAYEROV TRG BR. 9, ZAGREB, iznos od 51.036.637,85 kn</w:t>
      </w:r>
    </w:p>
    <w:p w:rsidRDefault="00057C8A" w:rsidP="00BB3EBD" w:rsidR="00057C8A" w:rsidRPr="00597FBA"/>
    <w:p w:rsidRDefault="00057C8A" w:rsidP="00BB3EBD" w:rsidR="00057C8A" w:rsidRPr="00597FBA">
      <w:r w:rsidRPr="00597FBA">
        <w:t>Zabilježba na temelju rješenja Kov-Us-54/12 -  zabrana otuđenja i opterećenja nekretnina.</w:t>
      </w:r>
    </w:p>
    <w:p w:rsidRDefault="00057C8A" w:rsidP="00BB3EBD" w:rsidR="00057C8A" w:rsidRPr="00597FBA"/>
    <w:p w:rsidRDefault="00057C8A" w:rsidP="00BB3EBD" w:rsidR="00057C8A" w:rsidRPr="00597FBA">
      <w:r w:rsidRPr="00597FBA">
        <w:t>NAPOMENA: vodi se kao vlasništvo Stjepana Fiolića, ali dokapitalizacijom uneseno u temeljni kapital Mesnica Fiolić d.o.o.</w:t>
      </w:r>
    </w:p>
    <w:p w:rsidRDefault="00057C8A" w:rsidP="00BB3EBD" w:rsidR="00057C8A" w:rsidRPr="00597FBA">
      <w:r w:rsidRPr="00597FBA">
        <w:t>Poduzela sam aktivnosti oko upisa prijenosa prava vlasništva ove nekretnine u zemljišnim knjigama u vlasništvo stečajnog dužnika. Dokapitalizacija je provedena i upisano je povećanje temeljnog kapitala Rješenjem Trgovačkog suda u Zagrebu Tt-10/25341 od 31.12. 2010.</w:t>
      </w:r>
    </w:p>
    <w:p w:rsidRDefault="00057C8A" w:rsidP="00BB3EBD" w:rsidR="00057C8A" w:rsidRPr="00597FBA"/>
    <w:p w:rsidRDefault="00057C8A" w:rsidP="00BB3EBD" w:rsidR="00057C8A" w:rsidRPr="00597FBA"/>
    <w:p w:rsidRDefault="00057C8A" w:rsidP="00BB3EBD" w:rsidR="00057C8A" w:rsidRPr="00543C48">
      <w:pPr>
        <w:rPr>
          <w:b/>
        </w:rPr>
      </w:pPr>
      <w:r w:rsidRPr="00543C48">
        <w:rPr>
          <w:b/>
        </w:rPr>
        <w:t>BANI</w:t>
      </w:r>
    </w:p>
    <w:p w:rsidRDefault="00057C8A" w:rsidP="00BB3EBD" w:rsidR="00057C8A" w:rsidRPr="00597FBA"/>
    <w:p w:rsidRDefault="00057C8A" w:rsidP="00BB3EBD" w:rsidR="00057C8A" w:rsidRPr="00597FBA">
      <w:r w:rsidRPr="00597FBA">
        <w:t>1.</w:t>
      </w:r>
      <w:r w:rsidRPr="00597FBA">
        <w:tab/>
        <w:t>Općinski sud u Novom Zagrebu, zemljišnoknjižni odjel Novi Zagreb, Katastarska općina Buzin, zk. ul. 723</w:t>
      </w:r>
    </w:p>
    <w:p w:rsidRDefault="00057C8A" w:rsidP="00BB3EBD" w:rsidR="00057C8A" w:rsidRPr="00597FBA">
      <w:r w:rsidRPr="00597FBA">
        <w:t>-</w:t>
      </w:r>
      <w:r w:rsidRPr="00597FBA">
        <w:tab/>
        <w:t xml:space="preserve">kat. čest. 357/5 POSLOVNA ZGRADA BANI BR. 83 I DVORIŠTE površine </w:t>
      </w:r>
      <w:smartTag w:element="metricconverter" w:uri="urn:schemas-microsoft-com:office:smarttags">
        <w:smartTagPr>
          <w:attr w:val="441 m2" w:name="ProductID"/>
        </w:smartTagPr>
        <w:r w:rsidRPr="00597FBA">
          <w:t>441 m2</w:t>
        </w:r>
      </w:smartTag>
    </w:p>
    <w:p w:rsidRDefault="00057C8A" w:rsidP="00BB3EBD" w:rsidR="00057C8A" w:rsidRPr="00597FBA">
      <w:r w:rsidRPr="00597FBA">
        <w:t>Razlučni vjerovnik B2 KAPITAL d.o.o. OIB: 57509775367, RADNIČKA CESTA 41, 10000 ZAGREB, HRVATSKA, iznos od 6.000.000,00 Eur-a</w:t>
      </w:r>
    </w:p>
    <w:p w:rsidRDefault="00057C8A" w:rsidP="00BB3EBD" w:rsidR="00057C8A">
      <w:r w:rsidRPr="00597FBA">
        <w:lastRenderedPageBreak/>
        <w:t>Zabilježba na temelju rješenja Kir-Us-75/12 -  zabrana otuđenja i opterećenja nekretnina.</w:t>
      </w:r>
    </w:p>
    <w:p w:rsidRDefault="00057C8A" w:rsidP="00BB3EBD" w:rsidR="00057C8A" w:rsidRPr="00597FBA"/>
    <w:p w:rsidRDefault="00057C8A" w:rsidP="00BB3EBD" w:rsidR="00057C8A" w:rsidRPr="00597FBA"/>
    <w:p w:rsidRDefault="00057C8A" w:rsidP="00BB3EBD" w:rsidR="00057C8A" w:rsidRPr="00543C48">
      <w:pPr>
        <w:rPr>
          <w:b/>
        </w:rPr>
      </w:pPr>
      <w:r w:rsidRPr="00543C48">
        <w:rPr>
          <w:b/>
        </w:rPr>
        <w:t>TRG BANA JELAČIČA – STAN</w:t>
      </w:r>
    </w:p>
    <w:p w:rsidRDefault="00057C8A" w:rsidP="00BB3EBD" w:rsidR="00057C8A" w:rsidRPr="00597FBA"/>
    <w:p w:rsidRDefault="00057C8A" w:rsidP="00BB3EBD" w:rsidR="00057C8A" w:rsidRPr="00597FBA">
      <w:r w:rsidRPr="00597FBA">
        <w:t>1.</w:t>
      </w:r>
      <w:r w:rsidRPr="00597FBA">
        <w:tab/>
        <w:t>Općinski građanski sud u Zagrebu, Zemljišnoknjižni odjel Zagreb, Katastarska općina Grad Zagreb, zk.ul. 251, poduložak 6, suvlasnički dio s neodređenim omjerom ETAŽNO VLASNIŠTVO(E-6)</w:t>
      </w:r>
    </w:p>
    <w:p w:rsidRDefault="00057C8A" w:rsidP="00BB3EBD" w:rsidR="00057C8A" w:rsidRPr="00597FBA">
      <w:r w:rsidRPr="00597FBA">
        <w:t>- trosobni stan sa nusprostorijama u II (drugom) katu sa stubištem lijevo</w:t>
      </w:r>
    </w:p>
    <w:p w:rsidRDefault="00057C8A" w:rsidP="00BB3EBD" w:rsidR="00057C8A" w:rsidRPr="00597FBA">
      <w:r w:rsidRPr="00597FBA">
        <w:t>-</w:t>
      </w:r>
      <w:r w:rsidRPr="00597FBA">
        <w:tab/>
        <w:t>kat. čest. 222 NAJAMNA STAMBENA ZGRADA POPISNI BROJ 321 SA DVORIŠTEM I ZIDOM NA TRGU REPUBLIKE BR. 7, JEDINSTVENI STAMBENI OBJEKT SAGRAĐEN NA ČKBR.222, 228/7 I 230/3 površine 723m2</w:t>
      </w:r>
    </w:p>
    <w:p w:rsidRDefault="00057C8A" w:rsidP="00BB3EBD" w:rsidR="00057C8A" w:rsidRPr="00597FBA">
      <w:r w:rsidRPr="00597FBA">
        <w:t>-</w:t>
      </w:r>
      <w:r w:rsidRPr="00597FBA">
        <w:tab/>
        <w:t>kat. čest. 228/7 NAJAMNA STAMBENA ZGRADA POPISNI BROJ 321 SA DVORIŠTEM I ZIDOM NA TRGU REPUBLIKE BR. 7, JEDINSTVENI STAMBENI OBJEKT SAGRAĐEN NA ČKBR.222, 228/7 I 230/3 površine 4m2</w:t>
      </w:r>
    </w:p>
    <w:p w:rsidRDefault="00057C8A" w:rsidP="00BB3EBD" w:rsidR="00057C8A">
      <w:r w:rsidRPr="00597FBA">
        <w:t>-</w:t>
      </w:r>
      <w:r w:rsidRPr="00597FBA">
        <w:tab/>
        <w:t>kat. čest. 230/3 NAJAMNA STAMBENA ZGRADA POPISNI BROJ 321 SA DVORIŠTEM I ZIDOM NA TRGU REPUBLIKE BR. 7, JEDINSTVENI STAMBENI OBJEKT SAGRAĐEN NA ČKBR.222, 228/7 I 230/3 površine 19m2</w:t>
      </w:r>
      <w:r w:rsidR="006C3ECA">
        <w:t xml:space="preserve">, </w:t>
      </w:r>
      <w:r w:rsidRPr="00597FBA">
        <w:t xml:space="preserve">ukupne površine </w:t>
      </w:r>
      <w:smartTag w:element="metricconverter" w:uri="urn:schemas-microsoft-com:office:smarttags">
        <w:smartTagPr>
          <w:attr w:val="746 m2" w:name="ProductID"/>
        </w:smartTagPr>
        <w:r w:rsidRPr="00597FBA">
          <w:t>746 m2</w:t>
        </w:r>
      </w:smartTag>
    </w:p>
    <w:p w:rsidRDefault="006C3ECA" w:rsidP="00BB3EBD" w:rsidR="006C3ECA" w:rsidRPr="00597FBA"/>
    <w:p w:rsidRDefault="00057C8A" w:rsidP="00BB3EBD" w:rsidR="00057C8A" w:rsidRPr="00597FBA">
      <w:r w:rsidRPr="00597FBA">
        <w:t>Razlučni vjerovnik B2 KAPITAL d.o.o. OIB: 57509775367, RADNIČKA CESTA 41, 10000 ZAGREB, HRVATSKA, iznos od 6.000.000,00 Eur-a, VENETO BANKA D.D., OIB: 81712716992, ZAGREB, DRAŠKOVIĆEVA 58, iznos od 300.000,00 Eur-a</w:t>
      </w:r>
    </w:p>
    <w:p w:rsidRDefault="00057C8A" w:rsidP="00BB3EBD" w:rsidR="00057C8A" w:rsidRPr="00597FBA">
      <w:r w:rsidRPr="00597FBA">
        <w:t>Zabilježba na temelju rješenja Kir-Us-75/12 -  zabrana otuđenja i opterećenja nekretnina.</w:t>
      </w:r>
    </w:p>
    <w:p w:rsidRDefault="00057C8A" w:rsidP="00BB3EBD" w:rsidR="00057C8A" w:rsidRPr="00597FBA"/>
    <w:p w:rsidRDefault="00035DC5" w:rsidP="00BB3EBD" w:rsidR="00035DC5" w:rsidRPr="00597FBA"/>
    <w:p w:rsidRDefault="00057C8A" w:rsidP="00BB3EBD" w:rsidR="00057C8A" w:rsidRPr="00543C48">
      <w:pPr>
        <w:rPr>
          <w:b/>
        </w:rPr>
      </w:pPr>
      <w:r w:rsidRPr="00543C48">
        <w:rPr>
          <w:b/>
        </w:rPr>
        <w:t>POSLOVNI PROSTORI BOŽIDARA MAGOVCA</w:t>
      </w:r>
    </w:p>
    <w:p w:rsidRDefault="00057C8A" w:rsidP="00BB3EBD" w:rsidR="00057C8A" w:rsidRPr="00597FBA"/>
    <w:p w:rsidRDefault="00057C8A" w:rsidP="00BB3EBD" w:rsidR="00057C8A" w:rsidRPr="00597FBA">
      <w:r w:rsidRPr="00597FBA">
        <w:t>1.</w:t>
      </w:r>
      <w:r w:rsidRPr="00597FBA">
        <w:tab/>
        <w:t>Općinski sud u Novom Zagrebu, zemljišnoknjižni odjel Novi Zagreb, Katastarska općina Zaprudski otok, zk.ul. 896, poduložak 1469, suvlasnički dio s neodređenim omjerom ETAŽNO VLASNIŠTVO (E-1469)</w:t>
      </w:r>
    </w:p>
    <w:p w:rsidRDefault="00057C8A" w:rsidP="00BB3EBD" w:rsidR="00057C8A" w:rsidRPr="00597FBA">
      <w:r w:rsidRPr="00597FBA">
        <w:t>-</w:t>
      </w:r>
      <w:r w:rsidRPr="00597FBA">
        <w:tab/>
        <w:t>lokal oznake L7p-4 površine 203,50 čm u prizemlju, stubište „D“, B. Magovca br 23, suvlasnički dio 43/203,5 BITUNJAC IVICA, GUNDULIĆEVA br. 12., Zagreb i 160,5/203,5 Mesnice Fiolić</w:t>
      </w:r>
    </w:p>
    <w:p w:rsidRDefault="00057C8A" w:rsidP="00BB3EBD" w:rsidR="00057C8A" w:rsidRPr="00597FBA">
      <w:r w:rsidRPr="00597FBA">
        <w:t>-</w:t>
      </w:r>
      <w:r w:rsidRPr="00597FBA">
        <w:tab/>
        <w:t xml:space="preserve">kat. čest. 1107/1 STAMBENA ZGRADA KBR. 3-15, STAMBENA ZGRADA KBR. 23-63 I ZGRADA U ULICI BOŽIDARA MAGOVCA površine </w:t>
      </w:r>
      <w:smartTag w:element="metricconverter" w:uri="urn:schemas-microsoft-com:office:smarttags">
        <w:smartTagPr>
          <w:attr w:val="13.849 m2" w:name="ProductID"/>
        </w:smartTagPr>
        <w:r w:rsidRPr="00597FBA">
          <w:t>13.849 m2</w:t>
        </w:r>
      </w:smartTag>
    </w:p>
    <w:p w:rsidRDefault="00057C8A" w:rsidP="00BB3EBD" w:rsidR="00057C8A" w:rsidRPr="00597FBA">
      <w:r w:rsidRPr="00597FBA">
        <w:t>Razlučni vjerovnik B2 KAPITAL d.o.o. OIB: 57509775367, RADNIČKA CESTA 41, 10000 ZAGREB, HRVATSKA, iznos od 6.000.000,00 Eur-a</w:t>
      </w:r>
    </w:p>
    <w:p w:rsidRDefault="00057C8A" w:rsidP="00BB3EBD" w:rsidR="00057C8A" w:rsidRPr="00597FBA">
      <w:r w:rsidRPr="00597FBA">
        <w:t>Zabilježba na temelju rješenja Kov-Us-54/12 -  zabrana otuđenja i opterećenja nekretnina.</w:t>
      </w:r>
    </w:p>
    <w:p w:rsidRDefault="00057C8A" w:rsidP="00BB3EBD" w:rsidR="00057C8A" w:rsidRPr="00597FBA"/>
    <w:p w:rsidRDefault="00057C8A" w:rsidP="00BB3EBD" w:rsidR="00057C8A" w:rsidRPr="00597FBA">
      <w:r w:rsidRPr="00597FBA">
        <w:t>Zabilježba na temelju rješenja Kv-Us-58/13 K-US-51/12 -  zabrana otuđenja i opterećenja nekretnina.</w:t>
      </w:r>
    </w:p>
    <w:p w:rsidRDefault="00057C8A" w:rsidP="00BB3EBD" w:rsidR="00057C8A" w:rsidRPr="00597FBA">
      <w:r w:rsidRPr="00597FBA">
        <w:lastRenderedPageBreak/>
        <w:t>2.</w:t>
      </w:r>
      <w:r w:rsidRPr="00597FBA">
        <w:tab/>
        <w:t>Općinski sud u Novom Zagrebu, zemljišnoknjižni odjel Novi Zagreb, Katastarska općina Zaprudski otok, zk.ul. 896, poduložak 1465, suvlasnički dio s neodređenim omjerom ETAŽNO VLASNIŠTVO (E-1465)</w:t>
      </w:r>
    </w:p>
    <w:p w:rsidRDefault="00057C8A" w:rsidP="00BB3EBD" w:rsidR="00057C8A" w:rsidRPr="00597FBA">
      <w:r w:rsidRPr="00597FBA">
        <w:t>-</w:t>
      </w:r>
      <w:r w:rsidRPr="00597FBA">
        <w:tab/>
        <w:t xml:space="preserve">lokal oznake L7r-2 površine 70,60 čm u razizemlju, stubište „D“, B. Magovca br 23, </w:t>
      </w:r>
    </w:p>
    <w:p w:rsidRDefault="00057C8A" w:rsidP="00BB3EBD" w:rsidR="00057C8A" w:rsidRPr="00597FBA">
      <w:r w:rsidRPr="00597FBA">
        <w:t>-</w:t>
      </w:r>
      <w:r w:rsidRPr="00597FBA">
        <w:tab/>
        <w:t xml:space="preserve">kat. čest. 1107/1 STAMBENA ZGRADA KBR. 3-15, STAMBENA ZGRADA KBR. 23-63 I ZGRADA U ULICI BOŽIDARA MAGOVCA površine </w:t>
      </w:r>
      <w:smartTag w:element="metricconverter" w:uri="urn:schemas-microsoft-com:office:smarttags">
        <w:smartTagPr>
          <w:attr w:val="13.849 m2" w:name="ProductID"/>
        </w:smartTagPr>
        <w:r w:rsidRPr="00597FBA">
          <w:t>13.849 m2</w:t>
        </w:r>
      </w:smartTag>
    </w:p>
    <w:p w:rsidRDefault="00057C8A" w:rsidP="00BB3EBD" w:rsidR="00057C8A" w:rsidRPr="00597FBA"/>
    <w:p w:rsidRDefault="00057C8A" w:rsidP="00BB3EBD" w:rsidR="00057C8A" w:rsidRPr="00597FBA">
      <w:r w:rsidRPr="00597FBA">
        <w:t>Razlučni vjerovnik B2 KAPITAL d.o.o. OIB: 57509775367, RADNIČKA CESTA 41, 10000 ZAGREB, HRVATSKA, iznos od 6.000.000,00 Eur-a</w:t>
      </w:r>
    </w:p>
    <w:p w:rsidRDefault="00057C8A" w:rsidP="00BB3EBD" w:rsidR="00057C8A" w:rsidRPr="00597FBA"/>
    <w:p w:rsidRDefault="00057C8A" w:rsidP="00BB3EBD" w:rsidR="00057C8A" w:rsidRPr="00597FBA">
      <w:r w:rsidRPr="00597FBA">
        <w:t>Zabilježba na temelju rješenja Kir-Us-75/12 -  zabrana otuđenja i opterećenja nekretnina.</w:t>
      </w:r>
    </w:p>
    <w:p w:rsidRDefault="00057C8A" w:rsidP="00BB3EBD" w:rsidR="00057C8A"/>
    <w:p w:rsidRDefault="00543C48" w:rsidP="00BB3EBD" w:rsidR="00543C48" w:rsidRPr="00597FBA"/>
    <w:p w:rsidRDefault="00057C8A" w:rsidP="00BB3EBD" w:rsidR="00057C8A" w:rsidRPr="00543C48">
      <w:pPr>
        <w:rPr>
          <w:b/>
        </w:rPr>
      </w:pPr>
      <w:r w:rsidRPr="00543C48">
        <w:rPr>
          <w:b/>
        </w:rPr>
        <w:t>VI.</w:t>
      </w:r>
      <w:r w:rsidRPr="00543C48">
        <w:rPr>
          <w:b/>
        </w:rPr>
        <w:tab/>
        <w:t>FARMA DUBICA</w:t>
      </w:r>
    </w:p>
    <w:p w:rsidRDefault="00057C8A" w:rsidP="00BB3EBD" w:rsidR="00057C8A" w:rsidRPr="00597FBA"/>
    <w:p w:rsidRDefault="00057C8A" w:rsidP="00BB3EBD" w:rsidR="00057C8A" w:rsidRPr="00597FBA">
      <w:r w:rsidRPr="00597FBA">
        <w:t>1.</w:t>
      </w:r>
      <w:r w:rsidRPr="00597FBA">
        <w:tab/>
        <w:t>Općinski sud u Sisku, Zemljišnoknjižni odjel Hrvatska Kostajnica, katastarska općina Dubica, zk.ul. 4281</w:t>
      </w:r>
    </w:p>
    <w:p w:rsidRDefault="00057C8A" w:rsidP="00BB3EBD" w:rsidR="00057C8A" w:rsidRPr="00597FBA">
      <w:r w:rsidRPr="00597FBA">
        <w:t>-</w:t>
      </w:r>
      <w:r w:rsidRPr="00597FBA">
        <w:tab/>
        <w:t xml:space="preserve">kat. čest. 3213/1 TVORNIČKA HALA, UPRAVNA ZGRADA, POMOĆNI OBJEKTI I DVORIŠTE površine </w:t>
      </w:r>
      <w:smartTag w:element="metricconverter" w:uri="urn:schemas-microsoft-com:office:smarttags">
        <w:smartTagPr>
          <w:attr w:val="20.188 m2" w:name="ProductID"/>
        </w:smartTagPr>
        <w:r w:rsidRPr="00597FBA">
          <w:t>20.188 m2</w:t>
        </w:r>
      </w:smartTag>
    </w:p>
    <w:p w:rsidRDefault="00057C8A" w:rsidP="00BB3EBD" w:rsidR="00057C8A" w:rsidRPr="00597FBA">
      <w:r w:rsidRPr="00597FBA">
        <w:t>Razlučni vjerovnik B2 KAPITAL d.o.o. OIB: 57509775367, RADNIČKA CESTA 41, 10000 ZAGREB, HRVATSKA, iznos od 3.000.000,00 Eur-a.</w:t>
      </w:r>
    </w:p>
    <w:p w:rsidRDefault="00057C8A" w:rsidP="00BB3EBD" w:rsidR="00057C8A" w:rsidRPr="00597FBA"/>
    <w:p w:rsidRDefault="00057C8A" w:rsidP="00BB3EBD" w:rsidR="00057C8A" w:rsidRPr="00597FBA">
      <w:r w:rsidRPr="00597FBA">
        <w:t>Zabilježba na temelju rješenja Kir-Us-75/12 -  zabrana otuđenja i opterećenja nekretnina.</w:t>
      </w:r>
    </w:p>
    <w:p w:rsidRDefault="00057C8A" w:rsidP="00BB3EBD" w:rsidR="00057C8A" w:rsidRPr="00597FBA"/>
    <w:p w:rsidRDefault="00057C8A" w:rsidP="00BB3EBD" w:rsidR="00057C8A" w:rsidRPr="00597FBA"/>
    <w:p w:rsidRDefault="00057C8A" w:rsidP="00BB3EBD" w:rsidR="00057C8A" w:rsidRPr="00543C48">
      <w:pPr>
        <w:rPr>
          <w:b/>
        </w:rPr>
      </w:pPr>
      <w:r w:rsidRPr="00543C48">
        <w:rPr>
          <w:b/>
        </w:rPr>
        <w:t>VII.</w:t>
      </w:r>
      <w:r w:rsidRPr="00543C48">
        <w:rPr>
          <w:b/>
        </w:rPr>
        <w:tab/>
        <w:t>FARMA STROŠINCI</w:t>
      </w:r>
    </w:p>
    <w:p w:rsidRDefault="00057C8A" w:rsidP="00BB3EBD" w:rsidR="00057C8A" w:rsidRPr="00597FBA"/>
    <w:p w:rsidRDefault="00057C8A" w:rsidP="00BB3EBD" w:rsidR="00057C8A" w:rsidRPr="00597FBA">
      <w:r w:rsidRPr="00597FBA">
        <w:t>1.</w:t>
      </w:r>
      <w:r w:rsidRPr="00597FBA">
        <w:tab/>
        <w:t>Općinski sud u Vukovaru, Zemljišnoknjižni odjel Županja, Katastarska općina Strošinci, zk.ul. 692</w:t>
      </w:r>
    </w:p>
    <w:p w:rsidRDefault="00057C8A" w:rsidP="00BB3EBD" w:rsidR="00057C8A" w:rsidRPr="00597FBA">
      <w:r w:rsidRPr="00597FBA">
        <w:t>-</w:t>
      </w:r>
      <w:r w:rsidRPr="00597FBA">
        <w:tab/>
        <w:t xml:space="preserve">kat. čest. 877/1 DVORIŠTE,ZGRADA,RADIONA I BAZEN ŠIMUNOVCI površine </w:t>
      </w:r>
      <w:smartTag w:element="metricconverter" w:uri="urn:schemas-microsoft-com:office:smarttags">
        <w:smartTagPr>
          <w:attr w:val="28549 m2" w:name="ProductID"/>
        </w:smartTagPr>
        <w:r w:rsidRPr="00597FBA">
          <w:t>28549 m2</w:t>
        </w:r>
      </w:smartTag>
    </w:p>
    <w:p w:rsidRDefault="00057C8A" w:rsidP="00BB3EBD" w:rsidR="00057C8A" w:rsidRPr="00597FBA">
      <w:r w:rsidRPr="00597FBA">
        <w:t xml:space="preserve">Razlučni vjerovnik B2 KAPITAL d.o.o. OIB: 57509775367, RADNIČKA CESTA 41, 10000 ZAGREB, HRVATSKA, iznos od 3.000.000,00 Eur-a i ALPE-ADRIA POSLOVODSTVO D.O.O., OIB: 99488126785, ZAGREB, SLAVONSKA AVENIJA </w:t>
      </w:r>
      <w:smartTag w:element="metricconverter" w:uri="urn:schemas-microsoft-com:office:smarttags">
        <w:smartTagPr>
          <w:attr w:val="6 A" w:name="ProductID"/>
        </w:smartTagPr>
        <w:r w:rsidRPr="00597FBA">
          <w:t>6 A</w:t>
        </w:r>
      </w:smartTag>
      <w:r w:rsidRPr="00597FBA">
        <w:t>, iznos od 6.367.706,43 kn</w:t>
      </w:r>
    </w:p>
    <w:p w:rsidRDefault="00057C8A" w:rsidP="00BB3EBD" w:rsidR="00057C8A" w:rsidRPr="00597FBA"/>
    <w:p w:rsidRDefault="00057C8A" w:rsidP="00BB3EBD" w:rsidR="00057C8A" w:rsidRPr="00597FBA">
      <w:r w:rsidRPr="00597FBA">
        <w:t>Zabilježba na temelju rješenja Kir-Us-75/12 -  zabrana otuđenja i opterećenja nekretnina.</w:t>
      </w:r>
    </w:p>
    <w:p w:rsidRDefault="00057C8A" w:rsidP="00BB3EBD" w:rsidR="00057C8A" w:rsidRPr="00597FBA"/>
    <w:p w:rsidRDefault="00057C8A" w:rsidP="00BB3EBD" w:rsidR="00057C8A" w:rsidRPr="00597FBA">
      <w:r w:rsidRPr="00597FBA">
        <w:t>2.</w:t>
      </w:r>
      <w:r w:rsidRPr="00597FBA">
        <w:tab/>
        <w:t>Općinski sud u Vukovaru, Zemljišnoknjižni odjel Županja, Katastarska općina Strošinci, zk.ul. 689</w:t>
      </w:r>
    </w:p>
    <w:p w:rsidRDefault="00057C8A" w:rsidP="00BB3EBD" w:rsidR="00057C8A" w:rsidRPr="00597FBA">
      <w:r w:rsidRPr="00597FBA">
        <w:t>-</w:t>
      </w:r>
      <w:r w:rsidRPr="00597FBA">
        <w:tab/>
        <w:t xml:space="preserve">kat. čest. 877/2 ZGRADA,-UPRAVNA ZGRADA, SKLADIŠTE, SJENICI, TRENC. SILOS, STAJA ZA BIKA, STAJE I DVORIŠTE površine </w:t>
      </w:r>
      <w:smartTag w:element="metricconverter" w:uri="urn:schemas-microsoft-com:office:smarttags">
        <w:smartTagPr>
          <w:attr w:val="19261 m2" w:name="ProductID"/>
        </w:smartTagPr>
        <w:r w:rsidRPr="00597FBA">
          <w:t>19261 m2</w:t>
        </w:r>
      </w:smartTag>
    </w:p>
    <w:p w:rsidRDefault="00057C8A" w:rsidP="00BB3EBD" w:rsidR="00057C8A" w:rsidRPr="00597FBA">
      <w:r w:rsidRPr="00597FBA">
        <w:t xml:space="preserve">Razlučni vjerovnik B2 KAPITAL d.o.o. OIB: 57509775367, RADNIČKA CESTA 41, 10000 ZAGREB, HRVATSKA, iznos od 3.000.000,00 Eur-a i ALPE-ADRIA </w:t>
      </w:r>
      <w:r w:rsidRPr="00597FBA">
        <w:lastRenderedPageBreak/>
        <w:t xml:space="preserve">POSLOVODSTVO D.O.O., OIB: 99488126785, ZAGREB, SLAVONSKA AVENIJA </w:t>
      </w:r>
      <w:smartTag w:element="metricconverter" w:uri="urn:schemas-microsoft-com:office:smarttags">
        <w:smartTagPr>
          <w:attr w:val="6 A" w:name="ProductID"/>
        </w:smartTagPr>
        <w:r w:rsidRPr="00597FBA">
          <w:t>6 A</w:t>
        </w:r>
      </w:smartTag>
      <w:r w:rsidRPr="00597FBA">
        <w:t>, iznos od 6.367.706,43 kn</w:t>
      </w:r>
    </w:p>
    <w:p w:rsidRDefault="00057C8A" w:rsidP="00BB3EBD" w:rsidR="00057C8A" w:rsidRPr="00597FBA"/>
    <w:p w:rsidRDefault="00057C8A" w:rsidP="00BB3EBD" w:rsidR="00057C8A">
      <w:r w:rsidRPr="00597FBA">
        <w:t>Zabilježba na temelju rješenja Kir-Us-75/12 -  zabrana otuđenja i opterećenja nekretnina.</w:t>
      </w:r>
    </w:p>
    <w:p w:rsidRDefault="00057C8A" w:rsidP="00BB3EBD" w:rsidR="00057C8A" w:rsidRPr="00597FBA"/>
    <w:p w:rsidRDefault="00057C8A" w:rsidP="00BB3EBD" w:rsidR="00057C8A" w:rsidRPr="00597FBA"/>
    <w:p w:rsidRDefault="00057C8A" w:rsidP="00BB3EBD" w:rsidR="00057C8A" w:rsidRPr="00543C48">
      <w:pPr>
        <w:rPr>
          <w:b/>
        </w:rPr>
      </w:pPr>
      <w:r w:rsidRPr="00543C48">
        <w:rPr>
          <w:b/>
        </w:rPr>
        <w:t>VIII.</w:t>
      </w:r>
      <w:r w:rsidRPr="00543C48">
        <w:rPr>
          <w:b/>
        </w:rPr>
        <w:tab/>
        <w:t>FARMA VUKOVINA</w:t>
      </w:r>
    </w:p>
    <w:p w:rsidRDefault="00057C8A" w:rsidP="00BB3EBD" w:rsidR="00057C8A" w:rsidRPr="00597FBA"/>
    <w:p w:rsidRDefault="00057C8A" w:rsidP="00BB3EBD" w:rsidR="00057C8A" w:rsidRPr="00597FBA">
      <w:r w:rsidRPr="00597FBA">
        <w:t>1.</w:t>
      </w:r>
      <w:r w:rsidRPr="00597FBA">
        <w:tab/>
        <w:t>Općinski sud u Velikoj Gorici, Zemljišnoknjižni odjel Velika Gorica, Katastarska općina Vukovina, zk.ul. 1281</w:t>
      </w:r>
    </w:p>
    <w:p w:rsidRDefault="00057C8A" w:rsidP="00BB3EBD" w:rsidR="00057C8A" w:rsidRPr="00597FBA">
      <w:r w:rsidRPr="00597FBA">
        <w:t>-</w:t>
      </w:r>
      <w:r w:rsidRPr="00597FBA">
        <w:tab/>
        <w:t xml:space="preserve">Kat. čest. 420/32 Oranica Mišinka površine </w:t>
      </w:r>
      <w:smartTag w:element="metricconverter" w:uri="urn:schemas-microsoft-com:office:smarttags">
        <w:smartTagPr>
          <w:attr w:val="3 jutro" w:name="ProductID"/>
        </w:smartTagPr>
        <w:r w:rsidRPr="00597FBA">
          <w:t>3 jutro</w:t>
        </w:r>
      </w:smartTag>
      <w:r w:rsidRPr="00597FBA">
        <w:t>, 476 čhv</w:t>
      </w:r>
    </w:p>
    <w:p w:rsidRDefault="00057C8A" w:rsidP="00BB3EBD" w:rsidR="00057C8A" w:rsidRPr="00597FBA">
      <w:r w:rsidRPr="00597FBA">
        <w:t>Razlučni vjerovnik B2 KAPITAL d.o.o. OIB: 57509775367, RADNIČKA CESTA 41, 10000 ZAGREB, HRVATSKA, iznos od 6.000.000,00 Eur-a</w:t>
      </w:r>
    </w:p>
    <w:p w:rsidRDefault="00057C8A" w:rsidP="00BB3EBD" w:rsidR="00057C8A" w:rsidRPr="00597FBA">
      <w:r w:rsidRPr="00597FBA">
        <w:t>Zabilježba na temelju rješenja Kov-Us-54/12 -  zabrana otuđenja i opterećenja nekretnina.</w:t>
      </w:r>
    </w:p>
    <w:p w:rsidRDefault="00057C8A" w:rsidP="00BB3EBD" w:rsidR="00057C8A" w:rsidRPr="00597FBA"/>
    <w:p w:rsidRDefault="00057C8A" w:rsidP="00BB3EBD" w:rsidR="00F2006A" w:rsidRPr="00035DC5">
      <w:r w:rsidRPr="00597FBA">
        <w:t>Zabilježba na temelju rješenja Kv-Us-58/13 K-US-51/12 -  zabrana otuđenja i opterećenja nekretnina.</w:t>
      </w:r>
    </w:p>
    <w:p w:rsidRDefault="00F2006A" w:rsidP="00BB3EBD" w:rsidR="00F2006A">
      <w:pPr>
        <w:rPr>
          <w:b/>
        </w:rPr>
      </w:pPr>
    </w:p>
    <w:p w:rsidRDefault="00F2006A" w:rsidP="00BB3EBD" w:rsidR="00F2006A">
      <w:pPr>
        <w:rPr>
          <w:b/>
        </w:rPr>
      </w:pPr>
    </w:p>
    <w:p w:rsidRDefault="00057C8A" w:rsidP="00BB3EBD" w:rsidR="00057C8A" w:rsidRPr="00543C48">
      <w:pPr>
        <w:rPr>
          <w:b/>
        </w:rPr>
      </w:pPr>
      <w:r w:rsidRPr="00543C48">
        <w:rPr>
          <w:b/>
        </w:rPr>
        <w:t>IX.</w:t>
      </w:r>
      <w:r w:rsidRPr="00543C48">
        <w:rPr>
          <w:b/>
        </w:rPr>
        <w:tab/>
        <w:t>VANKNJIŽNO VLASNIŠTVO ZEMLJIŠTA HRAŠĆE</w:t>
      </w:r>
    </w:p>
    <w:p w:rsidRDefault="00057C8A" w:rsidP="00BB3EBD" w:rsidR="00057C8A" w:rsidRPr="00597FBA"/>
    <w:p w:rsidRDefault="00057C8A" w:rsidP="00BB3EBD" w:rsidR="00057C8A" w:rsidRPr="00597FBA">
      <w:r w:rsidRPr="00597FBA">
        <w:t>1.</w:t>
      </w:r>
      <w:r w:rsidRPr="00597FBA">
        <w:tab/>
        <w:t>Općinski sud u Novom Zagrebu, zemljišnoknjižni odjel Novi Zagreb, Katastarska općina Hrašće, zk.ul. 36, suvlasnički dio: ½ ARBANAS LJUBICA R. MARKULIN, HRAŠĆE BR.16 i ½ ARBANAS DRAGUTIN , OIB: 85779445928, ANTUNA ARBANASA BR. 29, ZAGREB</w:t>
      </w:r>
    </w:p>
    <w:p w:rsidRDefault="00057C8A" w:rsidP="00BB3EBD" w:rsidR="00057C8A" w:rsidRPr="00597FBA">
      <w:r w:rsidRPr="00597FBA">
        <w:t>-</w:t>
      </w:r>
      <w:r w:rsidRPr="00597FBA">
        <w:tab/>
        <w:t>kat. čest. 950 ORANICA ZAVRTNICA površine 1563 čhv</w:t>
      </w:r>
    </w:p>
    <w:p w:rsidRDefault="00057C8A" w:rsidP="00BB3EBD" w:rsidR="00057C8A" w:rsidRPr="00597FBA"/>
    <w:p w:rsidRDefault="00057C8A" w:rsidP="00BB3EBD" w:rsidR="00057C8A" w:rsidRPr="00597FBA">
      <w:r w:rsidRPr="00597FBA">
        <w:t>NAPOMENA: Temeljem kupoprodajnog ugovora Mesnice Fiolić d.o.o su dana 17. prosinca 2009. godine kupile gore navedenu zemlju od Milke Arbanas (nasljednik Dragutin Arbanas) i Ljubice Arbanas. Kupoprodajna cijena je isplaćena vlasnicima, ali se Mesnice Fiolić d.o.o. nisu upisale u zemljišnim knjigama. Poduzeli smo aktivnosti oko upisa vlasništva u zemljišne knjige.</w:t>
      </w:r>
    </w:p>
    <w:p w:rsidRDefault="00057C8A" w:rsidP="00BB3EBD" w:rsidR="00057C8A"/>
    <w:p w:rsidRDefault="00057C8A" w:rsidP="00BB3EBD" w:rsidR="00057C8A"/>
    <w:p w:rsidRDefault="00057C8A" w:rsidP="00BB3EBD" w:rsidR="00057C8A" w:rsidRPr="00597FBA"/>
    <w:p w:rsidRDefault="00057C8A" w:rsidP="00BB3EBD" w:rsidR="00057C8A" w:rsidRPr="00597FBA"/>
    <w:p w:rsidRDefault="00057C8A" w:rsidP="00BB3EBD" w:rsidR="00057C8A" w:rsidRPr="00597FBA">
      <w:r>
        <w:rPr>
          <w:b/>
        </w:rPr>
        <w:t>2.</w:t>
      </w:r>
      <w:r w:rsidRPr="00597FBA">
        <w:rPr>
          <w:b/>
        </w:rPr>
        <w:t xml:space="preserve">POKRETNINE: </w:t>
      </w:r>
    </w:p>
    <w:p w:rsidRDefault="00057C8A" w:rsidP="00BB3EBD" w:rsidR="00057C8A" w:rsidRPr="00597FBA">
      <w:r w:rsidRPr="00597FBA">
        <w:t xml:space="preserve"> </w:t>
      </w:r>
    </w:p>
    <w:p w:rsidRDefault="00057C8A" w:rsidP="00BB3EBD" w:rsidR="00057C8A" w:rsidRPr="00543C48">
      <w:pPr>
        <w:rPr>
          <w:b/>
        </w:rPr>
      </w:pPr>
      <w:r w:rsidRPr="00543C48">
        <w:rPr>
          <w:b/>
        </w:rPr>
        <w:t>- Vozila</w:t>
      </w:r>
    </w:p>
    <w:p w:rsidRDefault="00057C8A" w:rsidP="00BB3EBD" w:rsidR="00057C8A" w:rsidRPr="00597FBA"/>
    <w:p w:rsidRDefault="00BB3EBD" w:rsidP="00BB3EBD" w:rsidR="00057C8A">
      <w:r>
        <w:t>1</w:t>
      </w:r>
      <w:r w:rsidR="00057C8A" w:rsidRPr="00597FBA">
        <w:t>.</w:t>
      </w:r>
      <w:r w:rsidR="00057C8A" w:rsidRPr="00597FBA">
        <w:tab/>
        <w:t>M1, marke LAND ROVER DEFENDER 110 TD 5 SW, godina proizvodnje 2003, broj šasije SALLDHM583A663861, reg. oznaka ZG8009DK, odjevljeno 25.3.2014. Za vozilo je evidentirana zabrana otuđenja.</w:t>
      </w:r>
    </w:p>
    <w:p w:rsidRDefault="00035DC5" w:rsidP="00BB3EBD" w:rsidR="00035DC5" w:rsidRPr="00597FBA"/>
    <w:p w:rsidRDefault="00BB3EBD" w:rsidP="00BB3EBD" w:rsidR="00057C8A" w:rsidRPr="00597FBA">
      <w:r>
        <w:lastRenderedPageBreak/>
        <w:t>2</w:t>
      </w:r>
      <w:r w:rsidR="00057C8A" w:rsidRPr="00597FBA">
        <w:t>.</w:t>
      </w:r>
      <w:r w:rsidR="00057C8A" w:rsidRPr="00597FBA">
        <w:tab/>
        <w:t>M1, marke VOLKSWAGEN TRANSPORTER 2.5 KOMBI, godina proizvodnje 2002, broj šasije WV2ZZZ70Z3H059414, reg. oznaka ZG2065AJ, odjavljeno 3.12.2016. Za vozilo je evidentirana zabrana otuđenja.</w:t>
      </w:r>
    </w:p>
    <w:p w:rsidRDefault="00BB3EBD" w:rsidP="00BB3EBD" w:rsidR="00BB3EBD"/>
    <w:p w:rsidRDefault="00BB3EBD" w:rsidP="00BB3EBD" w:rsidR="00057C8A" w:rsidRPr="00597FBA">
      <w:r>
        <w:t>3</w:t>
      </w:r>
      <w:r w:rsidR="00057C8A" w:rsidRPr="00597FBA">
        <w:t>.</w:t>
      </w:r>
      <w:r w:rsidR="00057C8A" w:rsidRPr="00597FBA">
        <w:tab/>
        <w:t>M1,marke ŠKODA OCTAVIA 1.9 TDI COMBI, godina proizvodnje 2007, broj šasije TMBHS21Z082038589, reg. oznaka ZG7448EI. Za vozilo je evidentirana zabrana otuđenja.</w:t>
      </w:r>
    </w:p>
    <w:p w:rsidRDefault="00057C8A" w:rsidP="00BB3EBD" w:rsidR="00057C8A" w:rsidRPr="00597FBA"/>
    <w:p w:rsidRDefault="00BB3EBD" w:rsidP="00BB3EBD" w:rsidR="00057C8A" w:rsidRPr="00597FBA">
      <w:r>
        <w:t>4.</w:t>
      </w:r>
      <w:r>
        <w:tab/>
      </w:r>
      <w:r w:rsidR="00057C8A" w:rsidRPr="00597FBA">
        <w:t>N1, marke IVECO 35C15V DAILY C-240586, godina proizvodnje 2008, broj šasije ZCFC35A8005759227, reg. oznaka ZG8301DZ, odjavljeno 24.11.2015. Za vozilo je evidentirana zabrana otuđenja.</w:t>
      </w:r>
    </w:p>
    <w:p w:rsidRDefault="00057C8A" w:rsidP="00BB3EBD" w:rsidR="00057C8A" w:rsidRPr="00597FBA"/>
    <w:p w:rsidRDefault="00BB3EBD" w:rsidP="00BB3EBD" w:rsidR="00057C8A" w:rsidRPr="00597FBA">
      <w:r>
        <w:t>5</w:t>
      </w:r>
      <w:r w:rsidR="00057C8A" w:rsidRPr="00597FBA">
        <w:t>.</w:t>
      </w:r>
      <w:r w:rsidR="00057C8A" w:rsidRPr="00597FBA">
        <w:tab/>
        <w:t>N1, marke VOLKSWAGEN CADDY 1.9 SD, godina proizvodnje 1999, broj šasije WV1ZZZ9KZXR531401, reg. oznaka ZG8997K, odjavljeno 17.10.2012. Za vozilo je evidentirana zabrana otuđenja.</w:t>
      </w:r>
    </w:p>
    <w:p w:rsidRDefault="00057C8A" w:rsidP="00BB3EBD" w:rsidR="00057C8A" w:rsidRPr="00597FBA"/>
    <w:p w:rsidRDefault="00BB3EBD" w:rsidP="00BB3EBD" w:rsidR="00057C8A" w:rsidRPr="00597FBA">
      <w:r>
        <w:t>6</w:t>
      </w:r>
      <w:r w:rsidR="00057C8A" w:rsidRPr="00597FBA">
        <w:t>.</w:t>
      </w:r>
      <w:r w:rsidR="00057C8A" w:rsidRPr="00597FBA">
        <w:tab/>
        <w:t>N1, marke VOLKSWAGEN KOMBI 70X02ALKW, godina proizvodnje 1996, broj šasije WV1ZZZ70ZVH045775, reg. oznaka ZG5590O, odjavljeno 8.1.2010. Za vozilo je evidentirana zabrana otuđenja.</w:t>
      </w:r>
    </w:p>
    <w:p w:rsidRDefault="00057C8A" w:rsidP="00BB3EBD" w:rsidR="00057C8A" w:rsidRPr="00597FBA"/>
    <w:p w:rsidRDefault="00BB3EBD" w:rsidP="00BB3EBD" w:rsidR="00057C8A" w:rsidRPr="00597FBA">
      <w:r>
        <w:t>7</w:t>
      </w:r>
      <w:r w:rsidR="00057C8A" w:rsidRPr="00597FBA">
        <w:t>.</w:t>
      </w:r>
      <w:r w:rsidR="00057C8A" w:rsidRPr="00597FBA">
        <w:tab/>
        <w:t>N2, marke IVECO DAILY 65C15 C-135999, godina proizvodnje 2004, broj šasije ZCFC65A0005506164, reg. oznaka ZG9429BA, odjavljeno 24.11.2015. Za vozilo je evidentirana zabrana otuđenja.</w:t>
      </w:r>
    </w:p>
    <w:p w:rsidRDefault="00057C8A" w:rsidP="00BB3EBD" w:rsidR="00057C8A" w:rsidRPr="00597FBA"/>
    <w:p w:rsidRDefault="00BB3EBD" w:rsidP="00BB3EBD" w:rsidR="00057C8A" w:rsidRPr="00597FBA">
      <w:r>
        <w:t>8</w:t>
      </w:r>
      <w:r w:rsidR="00057C8A" w:rsidRPr="00597FBA">
        <w:t>.</w:t>
      </w:r>
      <w:r w:rsidR="00057C8A" w:rsidRPr="00597FBA">
        <w:tab/>
        <w:t>N2, marke MERCEDES 814 C-106979, godina proizvodnje 1998, broj šasije WDB6743151K307319, reg. oznaka ZG4252AI, odjavljeno 17.12.2012. Za vozilo je evidentirana zabrana otuđenja.</w:t>
      </w:r>
    </w:p>
    <w:p w:rsidRDefault="00057C8A" w:rsidP="00BB3EBD" w:rsidR="00057C8A" w:rsidRPr="00597FBA"/>
    <w:p w:rsidRDefault="00BB3EBD" w:rsidP="00BB3EBD" w:rsidR="00057C8A">
      <w:r>
        <w:t>9</w:t>
      </w:r>
      <w:r w:rsidR="00057C8A" w:rsidRPr="00597FBA">
        <w:t>.</w:t>
      </w:r>
      <w:r w:rsidR="00057C8A" w:rsidRPr="00597FBA">
        <w:tab/>
        <w:t>N3, marke MAN 26.463 FNLL/6X2 TG-A C-103538, godina proizvodnje 2000, broj šasije WMAH20ZZZ1M313830, reg. oznaka ZG5026EL,odjavljeno 24.11.2015. Za vozilo je evidentirana zabrana otuđenja.</w:t>
      </w:r>
    </w:p>
    <w:p w:rsidRDefault="00057C8A" w:rsidP="00BB3EBD" w:rsidR="00057C8A" w:rsidRPr="00597FBA"/>
    <w:p w:rsidRDefault="00BB3EBD" w:rsidP="00BB3EBD" w:rsidR="00057C8A" w:rsidRPr="00597FBA">
      <w:r>
        <w:t>10</w:t>
      </w:r>
      <w:r w:rsidR="00057C8A" w:rsidRPr="00597FBA">
        <w:t>.</w:t>
      </w:r>
      <w:r w:rsidR="00057C8A" w:rsidRPr="00597FBA">
        <w:tab/>
        <w:t>PRIKLJUČNO VOZILO, marke SAMOGRADNJA TB 160/Z01 C-26654,   godina proizvodnje 1987, broj šasije 414031, reg. oznaka ZG509HB, odjavljeno 6.7.2012. Za vozilo je evidentirana zabrana otuđenja.</w:t>
      </w:r>
    </w:p>
    <w:p w:rsidRDefault="00057C8A" w:rsidP="00BB3EBD" w:rsidR="00057C8A" w:rsidRPr="00597FBA"/>
    <w:p w:rsidRDefault="00BB3EBD" w:rsidP="00BB3EBD" w:rsidR="00057C8A" w:rsidRPr="00597FBA">
      <w:r>
        <w:t>11</w:t>
      </w:r>
      <w:r w:rsidR="00057C8A" w:rsidRPr="00597FBA">
        <w:t>.</w:t>
      </w:r>
      <w:r w:rsidR="00057C8A" w:rsidRPr="00597FBA">
        <w:tab/>
        <w:t>TERETNI AUTOMOBIL, marke IVECO DAILY C-137817, godina proizvodnje 2005, broj šasije ZCFC65A0005527302, reg. oznaka ZG3531BC, odjavljeno 24.11.2015. Za vozilo je evidentirana zabrana otuđenja.</w:t>
      </w:r>
    </w:p>
    <w:p w:rsidRDefault="00057C8A" w:rsidP="00BB3EBD" w:rsidR="00057C8A" w:rsidRPr="00597FBA"/>
    <w:p w:rsidRDefault="00BB3EBD" w:rsidP="00BB3EBD" w:rsidR="00057C8A" w:rsidRPr="00597FBA">
      <w:r>
        <w:t>12</w:t>
      </w:r>
      <w:r w:rsidR="00057C8A" w:rsidRPr="00597FBA">
        <w:t>.</w:t>
      </w:r>
      <w:r w:rsidR="00057C8A" w:rsidRPr="00597FBA">
        <w:tab/>
        <w:t>TERETNI AUTOMOBIL, marke IVECO EUROCARGO C-143163, godina proizvodnje 2005, broj šasije ZCFA1AF1202465915, reg. oznaka ZG1393BH, odjavljeno 30.8.2015. Za vozilo je evidentirana zabrana otuđenja.</w:t>
      </w:r>
    </w:p>
    <w:p w:rsidRDefault="00057C8A" w:rsidP="00BB3EBD" w:rsidR="00057C8A" w:rsidRPr="00597FBA"/>
    <w:p w:rsidRDefault="00BB3EBD" w:rsidP="00BB3EBD" w:rsidR="00057C8A" w:rsidRPr="00597FBA">
      <w:r>
        <w:t>13</w:t>
      </w:r>
      <w:r w:rsidR="00057C8A" w:rsidRPr="00597FBA">
        <w:t>.</w:t>
      </w:r>
      <w:r w:rsidR="00057C8A" w:rsidRPr="00597FBA">
        <w:tab/>
        <w:t>TERETNI AUTOMOBIL, marke IVECO EUROCARGO ML 100E C-149900, godina proizvodnje 2006, broj šasije ZCFA1AF1202478766, reg. oznaka ZG2287BK,  odjavljeno 24.11.2015. Za vozilo je evidentirana zabrana otuđenja.</w:t>
      </w:r>
    </w:p>
    <w:p w:rsidRDefault="00057C8A" w:rsidP="00BB3EBD" w:rsidR="00057C8A" w:rsidRPr="00597FBA"/>
    <w:p w:rsidRDefault="00BB3EBD" w:rsidP="00BB3EBD" w:rsidR="00057C8A" w:rsidRPr="00597FBA">
      <w:r>
        <w:lastRenderedPageBreak/>
        <w:t>14</w:t>
      </w:r>
      <w:r w:rsidR="00057C8A" w:rsidRPr="00597FBA">
        <w:t>.</w:t>
      </w:r>
      <w:r w:rsidR="00057C8A" w:rsidRPr="00597FBA">
        <w:tab/>
        <w:t>TERETNI AUTOMOBIL, marke MERCEDES 2435 6X2 C-71906, godina proizvodnje 1989, broj šasije WDB65806315423682, reg. oznaka ZG 341RK, odjavljeno 7.3.2013. Za vozilo je evidentirana zabrana otuđenja.</w:t>
      </w:r>
    </w:p>
    <w:p w:rsidRDefault="00057C8A" w:rsidP="00BB3EBD" w:rsidR="00057C8A" w:rsidRPr="00597FBA"/>
    <w:p w:rsidRDefault="00BB3EBD" w:rsidP="00BB3EBD" w:rsidR="00057C8A" w:rsidRPr="00597FBA">
      <w:r>
        <w:t>15</w:t>
      </w:r>
      <w:r w:rsidR="00057C8A" w:rsidRPr="00597FBA">
        <w:t>.</w:t>
      </w:r>
      <w:r w:rsidR="00057C8A" w:rsidRPr="00597FBA">
        <w:tab/>
        <w:t>TERETNI AUTOMOBIL, marke TAM 130 T 11 B C-84226, godina proizvodnje 1986, broj šasije 860001315, reg oznaka ZG9213AF, odjavljeno 19.5.2009. Za vozilo je evidentirana zabrana otuđenja.</w:t>
      </w:r>
    </w:p>
    <w:p w:rsidRDefault="00057C8A" w:rsidP="00BB3EBD" w:rsidR="00057C8A" w:rsidRPr="00597FBA"/>
    <w:p w:rsidRDefault="00BB3EBD" w:rsidP="00BB3EBD" w:rsidR="00057C8A" w:rsidRPr="00597FBA">
      <w:r>
        <w:t>16</w:t>
      </w:r>
      <w:r w:rsidR="00057C8A" w:rsidRPr="00597FBA">
        <w:t>.</w:t>
      </w:r>
      <w:r w:rsidR="00057C8A" w:rsidRPr="00597FBA">
        <w:tab/>
        <w:t>TERETNI AUTOMOBIL, marke TAM 130 T11BHL/3.2, godina proizvodnje 1992, broj šasije VZ2130011MTT02382, reg oznaka ZG 442HZ, odjavljeno 9.6.2006. Za vozilo je evidentirana zabrana otuđenja.</w:t>
      </w:r>
    </w:p>
    <w:p w:rsidRDefault="00057C8A" w:rsidP="00BB3EBD" w:rsidR="00057C8A" w:rsidRPr="00597FBA"/>
    <w:p w:rsidRDefault="00BB3EBD" w:rsidP="00BB3EBD" w:rsidR="00057C8A" w:rsidRPr="00597FBA">
      <w:r>
        <w:t>17</w:t>
      </w:r>
      <w:r w:rsidR="00057C8A" w:rsidRPr="00597FBA">
        <w:t>.</w:t>
      </w:r>
      <w:r w:rsidR="00057C8A" w:rsidRPr="00597FBA">
        <w:tab/>
        <w:t>TERETNI AUTOMOBIL, marke  VOLKSWAGEN TRANSPORTER 2.4 D, godina proizvodnje 1993, broj šasije WV2ZZZ70ZPH037943, reg. oznaka ZG951NP, odjavljeno 29.8.2007. Za vozilo je evidentirana zabrana otuđenja.</w:t>
      </w:r>
    </w:p>
    <w:p w:rsidRDefault="00057C8A" w:rsidP="00BB3EBD" w:rsidR="00057C8A" w:rsidRPr="00597FBA"/>
    <w:p w:rsidRDefault="00057C8A" w:rsidP="00BB3EBD" w:rsidR="00057C8A" w:rsidRPr="00597FBA"/>
    <w:p w:rsidRDefault="00F2006A" w:rsidP="00BB3EBD" w:rsidR="00F2006A">
      <w:pPr>
        <w:rPr>
          <w:b/>
        </w:rPr>
      </w:pPr>
    </w:p>
    <w:p w:rsidRDefault="00F2006A" w:rsidP="00BB3EBD" w:rsidR="00F2006A">
      <w:pPr>
        <w:rPr>
          <w:b/>
        </w:rPr>
      </w:pPr>
    </w:p>
    <w:p w:rsidRDefault="00244C40" w:rsidP="00BB3EBD" w:rsidR="00057C8A" w:rsidRPr="00543C48">
      <w:pPr>
        <w:rPr>
          <w:b/>
        </w:rPr>
      </w:pPr>
      <w:r w:rsidRPr="00543C48">
        <w:rPr>
          <w:b/>
        </w:rPr>
        <w:t>-P</w:t>
      </w:r>
      <w:r w:rsidR="00057C8A" w:rsidRPr="00543C48">
        <w:rPr>
          <w:b/>
        </w:rPr>
        <w:t>o</w:t>
      </w:r>
      <w:r w:rsidRPr="00543C48">
        <w:rPr>
          <w:b/>
        </w:rPr>
        <w:t>strojenja za proizvodnju i alati</w:t>
      </w:r>
    </w:p>
    <w:p w:rsidRDefault="006911A5" w:rsidP="00BB3EBD" w:rsidR="00244C40" w:rsidRPr="00244C40">
      <w:r>
        <w:t xml:space="preserve">U tijeku je izrada procjene postrojenja za proizvodnju i alata </w:t>
      </w:r>
      <w:r w:rsidR="00244C40">
        <w:t>od strane st</w:t>
      </w:r>
      <w:r>
        <w:t>alnog sudskog vještaka.</w:t>
      </w:r>
    </w:p>
    <w:p w:rsidRDefault="00057C8A" w:rsidP="00BB3EBD" w:rsidR="00057C8A"/>
    <w:p w:rsidRDefault="00F2006A" w:rsidP="00BB3EBD" w:rsidR="00F2006A"/>
    <w:p w:rsidRDefault="00057C8A" w:rsidP="00BB3EBD" w:rsidR="00057C8A" w:rsidRPr="00597FBA"/>
    <w:p w:rsidRDefault="00057C8A" w:rsidP="00BB3EBD" w:rsidR="00057C8A" w:rsidRPr="00597FBA">
      <w:r w:rsidRPr="00597FBA">
        <w:rPr>
          <w:b/>
        </w:rPr>
        <w:t xml:space="preserve">UDJELI U DRUGIM DRUŠTVIMA </w:t>
      </w:r>
      <w:r w:rsidRPr="00597FBA">
        <w:t>knjigovodstvene vrijednosti 34.740.000 kuna</w:t>
      </w:r>
    </w:p>
    <w:p w:rsidRDefault="00057C8A" w:rsidP="00BB3EBD" w:rsidR="00057C8A" w:rsidRPr="00597FBA"/>
    <w:p w:rsidRDefault="00057C8A" w:rsidP="00BB3EBD" w:rsidR="00057C8A" w:rsidRPr="00597FBA">
      <w:r w:rsidRPr="00597FBA">
        <w:t>Mesnice Fiolić d.o.o. – imaju udjele u sljedećim društvima:</w:t>
      </w:r>
    </w:p>
    <w:p w:rsidRDefault="00057C8A" w:rsidP="00BB3EBD" w:rsidR="00057C8A" w:rsidRPr="00597FBA"/>
    <w:p w:rsidRDefault="00057C8A" w:rsidP="00BB3EBD" w:rsidR="00057C8A" w:rsidRPr="00597FBA">
      <w:r w:rsidRPr="00597FBA">
        <w:t>Centar za reprodukciju u stočarstvu Hrvatske d.o.o., sa sjedištem u Križevcima, Potočka 20, OIB: 18386202945</w:t>
      </w:r>
    </w:p>
    <w:p w:rsidRDefault="00057C8A" w:rsidP="00BB3EBD" w:rsidR="00057C8A" w:rsidRPr="00597FBA"/>
    <w:p w:rsidRDefault="00057C8A" w:rsidP="00BB3EBD" w:rsidR="00057C8A" w:rsidRPr="00597FBA">
      <w:r w:rsidRPr="00597FBA">
        <w:t>- Temeljni kapital 26.206.500,00 kuna</w:t>
      </w:r>
    </w:p>
    <w:p w:rsidRDefault="00057C8A" w:rsidP="00BB3EBD" w:rsidR="00057C8A" w:rsidRPr="00597FBA">
      <w:r>
        <w:t xml:space="preserve">- Nad Centrom </w:t>
      </w:r>
      <w:r w:rsidRPr="00597FBA">
        <w:t>za reprodukci</w:t>
      </w:r>
      <w:r>
        <w:t>ju u stočarstvu Hrvatske d.o.o., otvoren je stečajni postupak dana 25. svibnja 2017. godine</w:t>
      </w:r>
    </w:p>
    <w:p w:rsidRDefault="00057C8A" w:rsidP="00BB3EBD" w:rsidR="00057C8A" w:rsidRPr="00597FBA"/>
    <w:p w:rsidRDefault="00057C8A" w:rsidP="00BB3EBD" w:rsidR="00057C8A" w:rsidRPr="00597FBA">
      <w:r w:rsidRPr="00597FBA">
        <w:t>Farma Vukovina Fiolić d.o.o., sa sjedištem u Zagrebu, Križanići 41, OIB: 08410775219</w:t>
      </w:r>
    </w:p>
    <w:p w:rsidRDefault="00057C8A" w:rsidP="00BB3EBD" w:rsidR="00057C8A" w:rsidRPr="00597FBA"/>
    <w:p w:rsidRDefault="00057C8A" w:rsidP="00BB3EBD" w:rsidR="00057C8A" w:rsidRPr="00597FBA">
      <w:r w:rsidRPr="00597FBA">
        <w:t>- Temeljni kapital 15.700.000,00 kuna</w:t>
      </w:r>
    </w:p>
    <w:p w:rsidRDefault="00057C8A" w:rsidP="00BB3EBD" w:rsidR="00057C8A" w:rsidRPr="00597FBA">
      <w:r>
        <w:t>- Nad Farma Vukovina Fiolić d.o.o., otvoren je stečajni postupak dana 24. svibnja 2017. godine</w:t>
      </w:r>
    </w:p>
    <w:p w:rsidRDefault="00057C8A" w:rsidP="00BB3EBD" w:rsidR="00057C8A" w:rsidRPr="00805670">
      <w:pPr>
        <w:rPr>
          <w:rFonts w:hAnsi="Times New Roman" w:ascii="Times New Roman"/>
          <w:b/>
        </w:rPr>
      </w:pPr>
      <w:r>
        <w:t xml:space="preserve">- U stečajnu masu smo prijavili tražbinu u ukupnom iznosu od </w:t>
      </w:r>
      <w:r w:rsidRPr="00521D3E">
        <w:t>142.416,46</w:t>
      </w:r>
      <w:r>
        <w:t xml:space="preserve"> </w:t>
      </w:r>
      <w:r w:rsidRPr="00521D3E">
        <w:t>kn</w:t>
      </w:r>
      <w:r>
        <w:t>.</w:t>
      </w:r>
    </w:p>
    <w:p w:rsidRDefault="00057C8A" w:rsidP="00BB3EBD" w:rsidR="00057C8A" w:rsidRPr="00597FBA"/>
    <w:p w:rsidRDefault="00057C8A" w:rsidP="00BB3EBD" w:rsidR="00057C8A" w:rsidRPr="00597FBA">
      <w:pPr>
        <w:pStyle w:val="Tijeloteksta"/>
      </w:pPr>
    </w:p>
    <w:p w:rsidRDefault="00057C8A" w:rsidP="00BB3EBD" w:rsidR="00057C8A" w:rsidRPr="00597FBA">
      <w:pPr>
        <w:pStyle w:val="Tijeloteksta"/>
      </w:pPr>
    </w:p>
    <w:p w:rsidRDefault="00CA2D90" w:rsidP="00BB3EBD" w:rsidR="00035DC5">
      <w:pPr>
        <w:pStyle w:val="Tijeloteksta"/>
        <w:rPr>
          <w:b/>
        </w:rPr>
      </w:pPr>
      <w:r w:rsidRPr="00543C48">
        <w:rPr>
          <w:b/>
        </w:rPr>
        <w:t xml:space="preserve"> </w:t>
      </w:r>
    </w:p>
    <w:p w:rsidRDefault="00057C8A" w:rsidP="00BB3EBD" w:rsidR="00057C8A" w:rsidRPr="00543C48">
      <w:pPr>
        <w:pStyle w:val="Tijeloteksta"/>
        <w:rPr>
          <w:b/>
        </w:rPr>
      </w:pPr>
      <w:r w:rsidRPr="00543C48">
        <w:rPr>
          <w:b/>
        </w:rPr>
        <w:lastRenderedPageBreak/>
        <w:t>ZAKUPNI ODNOSI</w:t>
      </w:r>
    </w:p>
    <w:p w:rsidRDefault="00057C8A" w:rsidP="00BB3EBD" w:rsidR="00057C8A" w:rsidRPr="00597FBA">
      <w:pPr>
        <w:pStyle w:val="Tijeloteksta"/>
      </w:pPr>
    </w:p>
    <w:p w:rsidRDefault="006C3ECA" w:rsidP="00BB3EBD" w:rsidR="00057C8A" w:rsidRPr="00597FBA">
      <w:pPr>
        <w:pStyle w:val="Tijeloteksta"/>
      </w:pPr>
      <w:r w:rsidRPr="00883385">
        <w:rPr>
          <w:b/>
        </w:rPr>
        <w:t>1.</w:t>
      </w:r>
      <w:r>
        <w:t xml:space="preserve"> </w:t>
      </w:r>
      <w:r w:rsidR="00057C8A" w:rsidRPr="00597FBA">
        <w:t xml:space="preserve">Ugovor o zakupu poslovnog prostora sklopljen 08. prosinca 2014. godine između MESNICE FIOLIĆ d.o.o. i MESNE INDUSTRIJE BRAĆA PIVAC d.o.o. </w:t>
      </w:r>
    </w:p>
    <w:p w:rsidRDefault="00057C8A" w:rsidP="00BB3EBD" w:rsidR="00057C8A" w:rsidRPr="00597FBA">
      <w:pPr>
        <w:pStyle w:val="Tijeloteksta"/>
      </w:pPr>
      <w:r w:rsidRPr="00597FBA">
        <w:t xml:space="preserve">- predmet zakupa su poslovne prostorije smještene u Lokalu oznake L7p-4 i L7r-2 koje se nalaze u Zagrebu, Božidara Magovca kbr.21, objekt upisan kao kat. čest. 1107/1, upisan u zk.uložak 896 k.o. Zaprudski otok, ukupne površine </w:t>
      </w:r>
      <w:smartTag w:element="metricconverter" w:uri="urn:schemas-microsoft-com:office:smarttags">
        <w:smartTagPr>
          <w:attr w:val="230 m2" w:name="ProductID"/>
        </w:smartTagPr>
        <w:r w:rsidRPr="00597FBA">
          <w:t>230 m2</w:t>
        </w:r>
      </w:smartTag>
      <w:r w:rsidRPr="00597FBA">
        <w:t>.</w:t>
      </w:r>
    </w:p>
    <w:p w:rsidRDefault="00057C8A" w:rsidP="00BB3EBD" w:rsidR="00057C8A">
      <w:pPr>
        <w:pStyle w:val="Tijeloteksta"/>
      </w:pPr>
      <w:r w:rsidRPr="00597FBA">
        <w:t xml:space="preserve">   </w:t>
      </w:r>
    </w:p>
    <w:p w:rsidRDefault="006C3ECA" w:rsidP="00BB3EBD" w:rsidR="006C3ECA" w:rsidRPr="00597FBA">
      <w:pPr>
        <w:pStyle w:val="Tijeloteksta"/>
      </w:pPr>
      <w:r w:rsidRPr="00883385">
        <w:rPr>
          <w:b/>
        </w:rPr>
        <w:t>2.</w:t>
      </w:r>
      <w:r>
        <w:t xml:space="preserve"> Ugovor o zakupu </w:t>
      </w:r>
      <w:r w:rsidRPr="00597FBA">
        <w:t>prostora</w:t>
      </w:r>
      <w:r>
        <w:t xml:space="preserve"> sklopljen 29. rujna 2017</w:t>
      </w:r>
      <w:r w:rsidRPr="00597FBA">
        <w:t>. godine između MESNICE FIOLIĆ d.o.o.</w:t>
      </w:r>
      <w:r>
        <w:t xml:space="preserve"> – u stečaju i OPG FIOLIĆ BARBARA</w:t>
      </w:r>
      <w:r w:rsidRPr="00597FBA">
        <w:t xml:space="preserve">. </w:t>
      </w:r>
    </w:p>
    <w:p w:rsidRDefault="006C3ECA" w:rsidP="00BB3EBD" w:rsidR="006C3ECA">
      <w:pPr>
        <w:pStyle w:val="Tijeloteksta"/>
      </w:pPr>
      <w:r>
        <w:t>- predmet zakupa je trosobni stan sa nusprostorijama u II (drugom) katu sa stubišta lijevo</w:t>
      </w:r>
    </w:p>
    <w:p w:rsidRDefault="00883385" w:rsidP="00BB3EBD" w:rsidR="006C3ECA" w:rsidRPr="00597FBA">
      <w:r>
        <w:t>-</w:t>
      </w:r>
      <w:r w:rsidR="006C3ECA" w:rsidRPr="00597FBA">
        <w:t>kat. čest. 222 NAJAMNA STAMBENA ZGRADA POPISNI BROJ 321 SA DVORIŠTEM I ZIDOM NA TRGU REPUBLIKE BR. 7, JEDINSTVENI STAMBENI OBJEKT SAGRAĐEN NA ČKBR.222, 228/7 I 230/3 površine 723m2</w:t>
      </w:r>
    </w:p>
    <w:p w:rsidRDefault="00883385" w:rsidP="00BB3EBD" w:rsidR="006C3ECA" w:rsidRPr="00597FBA">
      <w:r>
        <w:t>-</w:t>
      </w:r>
      <w:r w:rsidR="006C3ECA" w:rsidRPr="00597FBA">
        <w:t>kat. čest. 228/7 NAJAMNA STAMBENA ZGRADA POPISNI BROJ 321 SA DVORIŠTEM I ZIDOM NA TRGU REPUBLIKE BR. 7, JEDINSTVENI STAMBENI OBJEKT SAGRAĐEN NA ČKBR.222, 228/7 I 230/3 površine 4m2</w:t>
      </w:r>
    </w:p>
    <w:p w:rsidRDefault="00883385" w:rsidP="00BB3EBD" w:rsidR="006C3ECA" w:rsidRPr="00597FBA">
      <w:r>
        <w:t>-</w:t>
      </w:r>
      <w:r w:rsidR="006C3ECA" w:rsidRPr="00597FBA">
        <w:t>kat. čest. 230/3 NAJAMNA STAMBENA ZGRADA POPISNI BROJ 321 SA DVORIŠTEM I ZIDOM NA TRGU REPUBLIKE BR. 7, JEDINSTVENI STAMBENI OBJEKT SAGRAĐEN NA ČKBR.222, 228/7 I 230/3 površine 19m2</w:t>
      </w:r>
      <w:r w:rsidR="006C3ECA">
        <w:t xml:space="preserve">, </w:t>
      </w:r>
      <w:r w:rsidR="006C3ECA" w:rsidRPr="00597FBA">
        <w:t xml:space="preserve">ukupne površine </w:t>
      </w:r>
      <w:smartTag w:element="metricconverter" w:uri="urn:schemas-microsoft-com:office:smarttags">
        <w:smartTagPr>
          <w:attr w:val="746 m2" w:name="ProductID"/>
        </w:smartTagPr>
        <w:r w:rsidR="006C3ECA" w:rsidRPr="00597FBA">
          <w:t>746 m2</w:t>
        </w:r>
      </w:smartTag>
    </w:p>
    <w:p w:rsidRDefault="006C3ECA" w:rsidP="00BB3EBD" w:rsidR="006C3ECA" w:rsidRPr="00597FBA">
      <w:pPr>
        <w:pStyle w:val="Tijeloteksta"/>
      </w:pPr>
    </w:p>
    <w:p w:rsidRDefault="006C3ECA" w:rsidP="00BB3EBD" w:rsidR="006C3ECA" w:rsidRPr="00597FBA">
      <w:pPr>
        <w:pStyle w:val="Tijeloteksta"/>
      </w:pPr>
    </w:p>
    <w:p w:rsidRDefault="00057C8A" w:rsidP="00BB3EBD" w:rsidR="00057C8A" w:rsidRPr="00597FBA">
      <w:pPr>
        <w:pStyle w:val="Tijeloteksta"/>
      </w:pPr>
    </w:p>
    <w:p w:rsidRDefault="00057C8A" w:rsidP="00BB3EBD" w:rsidR="00057C8A" w:rsidRPr="00F2006A">
      <w:pPr>
        <w:pStyle w:val="Zaglavlje"/>
        <w:rPr>
          <w:rFonts w:hAnsi="Bookman Old Style" w:ascii="Bookman Old Style"/>
          <w:b/>
        </w:rPr>
      </w:pPr>
      <w:r w:rsidRPr="00F2006A">
        <w:rPr>
          <w:rFonts w:hAnsi="Bookman Old Style" w:ascii="Bookman Old Style"/>
          <w:b/>
        </w:rPr>
        <w:t>Ukupne obaveze stečajnog dužnika po pristiglim i ispitanim tražbinama iznose:</w:t>
      </w:r>
    </w:p>
    <w:p w:rsidRDefault="00057C8A" w:rsidP="00BB3EBD" w:rsidR="00057C8A" w:rsidRPr="00F2006A">
      <w:pPr>
        <w:pStyle w:val="Zaglavlje"/>
        <w:rPr>
          <w:rFonts w:hAnsi="Bookman Old Style" w:ascii="Bookman Old Style"/>
        </w:rPr>
      </w:pPr>
    </w:p>
    <w:p w:rsidRDefault="00057C8A" w:rsidP="00BB3EBD" w:rsidR="00057C8A" w:rsidRPr="00F2006A">
      <w:pPr>
        <w:pStyle w:val="Zaglavlje"/>
        <w:rPr>
          <w:rFonts w:hAnsi="Bookman Old Style" w:ascii="Bookman Old Style"/>
        </w:rPr>
      </w:pPr>
      <w:r w:rsidRPr="00F2006A">
        <w:rPr>
          <w:rFonts w:hAnsi="Bookman Old Style" w:ascii="Bookman Old Style"/>
        </w:rPr>
        <w:t xml:space="preserve">Priznato I. isplatni red </w:t>
      </w:r>
      <w:r w:rsidRPr="00F2006A">
        <w:rPr>
          <w:rFonts w:hAnsi="Bookman Old Style" w:ascii="Bookman Old Style"/>
        </w:rPr>
        <w:tab/>
      </w:r>
      <w:r w:rsidRPr="00F2006A">
        <w:rPr>
          <w:rFonts w:hAnsi="Bookman Old Style" w:ascii="Bookman Old Style"/>
        </w:rPr>
        <w:tab/>
        <w:t>241.044,53 kuna</w:t>
      </w:r>
    </w:p>
    <w:p w:rsidRDefault="00057C8A" w:rsidP="00BB3EBD" w:rsidR="00057C8A" w:rsidRPr="00F2006A">
      <w:pPr>
        <w:pStyle w:val="Zaglavlje"/>
        <w:rPr>
          <w:rFonts w:hAnsi="Bookman Old Style" w:ascii="Bookman Old Style"/>
        </w:rPr>
      </w:pPr>
      <w:r w:rsidRPr="00F2006A">
        <w:rPr>
          <w:rFonts w:hAnsi="Bookman Old Style" w:ascii="Bookman Old Style"/>
        </w:rPr>
        <w:t xml:space="preserve">Osporeno I. isplatni red </w:t>
      </w:r>
      <w:r w:rsidRPr="00F2006A">
        <w:rPr>
          <w:rFonts w:hAnsi="Bookman Old Style" w:ascii="Bookman Old Style"/>
        </w:rPr>
        <w:tab/>
      </w:r>
      <w:r w:rsidRPr="00F2006A">
        <w:rPr>
          <w:rFonts w:hAnsi="Bookman Old Style" w:ascii="Bookman Old Style"/>
        </w:rPr>
        <w:tab/>
        <w:t>0,00 kuna</w:t>
      </w:r>
    </w:p>
    <w:p w:rsidRDefault="00057C8A" w:rsidP="00BB3EBD" w:rsidR="00057C8A" w:rsidRPr="00F2006A">
      <w:pPr>
        <w:pStyle w:val="Zaglavlje"/>
        <w:rPr>
          <w:rFonts w:hAnsi="Bookman Old Style" w:ascii="Bookman Old Style"/>
        </w:rPr>
      </w:pPr>
      <w:r w:rsidRPr="00F2006A">
        <w:rPr>
          <w:rFonts w:hAnsi="Bookman Old Style" w:ascii="Bookman Old Style"/>
        </w:rPr>
        <w:t xml:space="preserve">Priznato II. isplatni red </w:t>
      </w:r>
      <w:r w:rsidRPr="00F2006A">
        <w:rPr>
          <w:rFonts w:hAnsi="Bookman Old Style" w:ascii="Bookman Old Style"/>
        </w:rPr>
        <w:tab/>
      </w:r>
      <w:r w:rsidRPr="00F2006A">
        <w:rPr>
          <w:rFonts w:hAnsi="Bookman Old Style" w:ascii="Bookman Old Style"/>
        </w:rPr>
        <w:tab/>
        <w:t>184.804.857,35 kuna</w:t>
      </w:r>
    </w:p>
    <w:p w:rsidRDefault="00057C8A" w:rsidP="00BB3EBD" w:rsidR="00057C8A">
      <w:pPr>
        <w:pStyle w:val="Zaglavlje"/>
        <w:rPr>
          <w:rFonts w:hAnsi="Bookman Old Style" w:ascii="Bookman Old Style"/>
        </w:rPr>
      </w:pPr>
      <w:r w:rsidRPr="00F2006A">
        <w:rPr>
          <w:rFonts w:hAnsi="Bookman Old Style" w:ascii="Bookman Old Style"/>
        </w:rPr>
        <w:t xml:space="preserve">Osporeno II. isplatni red </w:t>
      </w:r>
      <w:r w:rsidRPr="00F2006A">
        <w:rPr>
          <w:rFonts w:hAnsi="Bookman Old Style" w:ascii="Bookman Old Style"/>
        </w:rPr>
        <w:tab/>
      </w:r>
      <w:r w:rsidRPr="00F2006A">
        <w:rPr>
          <w:rFonts w:hAnsi="Bookman Old Style" w:ascii="Bookman Old Style"/>
        </w:rPr>
        <w:tab/>
        <w:t>1.184.562,72 kuna</w:t>
      </w:r>
    </w:p>
    <w:p w:rsidRDefault="00F2006A" w:rsidP="00BB3EBD" w:rsidR="00F2006A" w:rsidRPr="00F2006A">
      <w:pPr>
        <w:pStyle w:val="Zaglavlje"/>
        <w:rPr>
          <w:rFonts w:hAnsi="Bookman Old Style" w:ascii="Bookman Old Style"/>
        </w:rPr>
      </w:pPr>
    </w:p>
    <w:p w:rsidRDefault="00057C8A" w:rsidP="00BB3EBD" w:rsidR="00057C8A" w:rsidRPr="00597FBA">
      <w:pPr>
        <w:pStyle w:val="Zaglavlje"/>
      </w:pPr>
    </w:p>
    <w:p w:rsidRDefault="00057C8A" w:rsidP="00BB3EBD" w:rsidR="00057C8A" w:rsidRPr="00597FBA">
      <w:r w:rsidRPr="00597FBA">
        <w:t>U odnosu na imovinu, obveze po ukupno priznatim tražbinama od 185.045.901,88  kuna veće su za 134.307.427,88 kuna od knigovodstvene vrijednosti imovine.</w:t>
      </w:r>
    </w:p>
    <w:p w:rsidRDefault="00057C8A" w:rsidP="00BB3EBD" w:rsidR="00057C8A" w:rsidRPr="00597FBA">
      <w:pPr>
        <w:pStyle w:val="Zaglavlje"/>
      </w:pPr>
      <w:r w:rsidRPr="00597FBA">
        <w:t xml:space="preserve">  </w:t>
      </w:r>
    </w:p>
    <w:p w:rsidRDefault="00035DC5" w:rsidP="00BB3EBD" w:rsidR="00035DC5" w:rsidRPr="00597FBA">
      <w:pPr>
        <w:pStyle w:val="Zaglavlje"/>
      </w:pPr>
    </w:p>
    <w:p w:rsidRDefault="00057C8A" w:rsidP="00BB3EBD" w:rsidR="00057C8A" w:rsidRPr="00597FBA">
      <w:pPr>
        <w:pStyle w:val="Zaglavlje"/>
      </w:pPr>
    </w:p>
    <w:p w:rsidRDefault="00CA2D90" w:rsidP="00BB3EBD" w:rsidR="00057C8A" w:rsidRPr="00543C48">
      <w:pPr>
        <w:pStyle w:val="Zaglavlje"/>
        <w:rPr>
          <w:rFonts w:hAnsi="Bookman Old Style" w:ascii="Bookman Old Style"/>
          <w:b/>
          <w:szCs w:val="24"/>
        </w:rPr>
      </w:pPr>
      <w:r>
        <w:t xml:space="preserve"> </w:t>
      </w:r>
      <w:r w:rsidR="00057C8A" w:rsidRPr="00543C48">
        <w:rPr>
          <w:rFonts w:hAnsi="Bookman Old Style" w:ascii="Bookman Old Style"/>
          <w:b/>
          <w:szCs w:val="24"/>
        </w:rPr>
        <w:t>POSTUPCI U TIJEKU</w:t>
      </w:r>
    </w:p>
    <w:p w:rsidRDefault="00057C8A" w:rsidP="00BB3EBD" w:rsidR="00057C8A" w:rsidRPr="00543C48">
      <w:pPr>
        <w:pStyle w:val="Zaglavlje"/>
        <w:rPr>
          <w:rFonts w:hAnsi="Bookman Old Style" w:ascii="Bookman Old Style"/>
          <w:szCs w:val="24"/>
        </w:rPr>
      </w:pPr>
    </w:p>
    <w:p w:rsidRDefault="00057C8A" w:rsidP="00BB3EBD" w:rsidR="00057C8A" w:rsidRPr="00543C48">
      <w:pPr>
        <w:pStyle w:val="Zaglavlje"/>
        <w:rPr>
          <w:rFonts w:hAnsi="Bookman Old Style" w:ascii="Bookman Old Style"/>
          <w:szCs w:val="24"/>
        </w:rPr>
      </w:pPr>
      <w:r w:rsidRPr="00543C48">
        <w:rPr>
          <w:rFonts w:hAnsi="Bookman Old Style" w:ascii="Bookman Old Style"/>
          <w:szCs w:val="24"/>
        </w:rPr>
        <w:t>U nastavku izvješća prilaže se izvješće odvjetnika Vrbanović &amp; Štefičić odvjetničkog društva koje je zastupalo stečajnog dužnika prije otvaranja stečajnog postupka.</w:t>
      </w:r>
    </w:p>
    <w:p w:rsidRDefault="00035DC5" w:rsidP="00BB3EBD" w:rsidR="00035DC5">
      <w:pPr>
        <w:pStyle w:val="Zaglavlje"/>
        <w:rPr>
          <w:rFonts w:hAnsi="Bookman Old Style" w:ascii="Bookman Old Style"/>
          <w:szCs w:val="24"/>
        </w:rPr>
      </w:pPr>
    </w:p>
    <w:p w:rsidRDefault="00057C8A" w:rsidP="00BB3EBD" w:rsidR="00057C8A" w:rsidRPr="00543C48">
      <w:pPr>
        <w:pStyle w:val="Zaglavlje"/>
        <w:rPr>
          <w:rFonts w:hAnsi="Bookman Old Style" w:ascii="Bookman Old Style"/>
          <w:b/>
          <w:szCs w:val="24"/>
        </w:rPr>
      </w:pPr>
      <w:r w:rsidRPr="00543C48">
        <w:rPr>
          <w:rFonts w:hAnsi="Bookman Old Style" w:ascii="Bookman Old Style"/>
          <w:b/>
          <w:szCs w:val="24"/>
        </w:rPr>
        <w:lastRenderedPageBreak/>
        <w:t>A) Parnice i ovrhe</w:t>
      </w:r>
    </w:p>
    <w:p w:rsidRDefault="00057C8A" w:rsidP="00BB3EBD" w:rsidR="00057C8A" w:rsidRPr="00543C48">
      <w:pPr>
        <w:pStyle w:val="Zaglavlje"/>
        <w:rPr>
          <w:rFonts w:hAnsi="Bookman Old Style" w:ascii="Bookman Old Style"/>
          <w:szCs w:val="24"/>
        </w:rPr>
      </w:pPr>
    </w:p>
    <w:p w:rsidRDefault="00057C8A" w:rsidP="00BB3EBD" w:rsidR="00057C8A" w:rsidRPr="00543C48">
      <w:pPr>
        <w:pStyle w:val="Zaglavlje"/>
        <w:rPr>
          <w:rFonts w:hAnsi="Bookman Old Style" w:ascii="Bookman Old Style"/>
          <w:szCs w:val="24"/>
        </w:rPr>
      </w:pPr>
      <w:r w:rsidRPr="00543C48">
        <w:rPr>
          <w:rFonts w:hAnsi="Bookman Old Style" w:ascii="Bookman Old Style"/>
          <w:szCs w:val="24"/>
        </w:rPr>
        <w:t>1. Povrv-3060/11, Trgovački sud Zagreb, Mesnice Fiolić c/a Sila</w:t>
      </w:r>
    </w:p>
    <w:p w:rsidRDefault="00057C8A" w:rsidP="00BB3EBD" w:rsidR="00057C8A" w:rsidRPr="00543C48">
      <w:pPr>
        <w:pStyle w:val="Zaglavlje"/>
        <w:rPr>
          <w:rFonts w:hAnsi="Bookman Old Style" w:ascii="Bookman Old Style"/>
          <w:szCs w:val="24"/>
        </w:rPr>
      </w:pPr>
    </w:p>
    <w:p w:rsidRDefault="00057C8A" w:rsidP="00BB3EBD" w:rsidR="00057C8A" w:rsidRPr="00543C48">
      <w:pPr>
        <w:pStyle w:val="Zaglavlje"/>
        <w:rPr>
          <w:rFonts w:hAnsi="Bookman Old Style" w:ascii="Bookman Old Style"/>
          <w:szCs w:val="24"/>
        </w:rPr>
      </w:pPr>
      <w:r w:rsidRPr="00543C48">
        <w:rPr>
          <w:rFonts w:hAnsi="Bookman Old Style" w:ascii="Bookman Old Style"/>
          <w:szCs w:val="24"/>
        </w:rPr>
        <w:t xml:space="preserve">2. Povrv-301/14-Presuda Trgovačkog suda u Zagrebu od 5.6.2014, Mesnice Fiolić  d.o.o. c/a DILMAR D.O.O.  </w:t>
      </w:r>
    </w:p>
    <w:p w:rsidRDefault="00057C8A" w:rsidP="00BB3EBD" w:rsidR="00057C8A" w:rsidRPr="00543C48">
      <w:pPr>
        <w:pStyle w:val="Zaglavlje"/>
        <w:rPr>
          <w:rFonts w:hAnsi="Bookman Old Style" w:ascii="Bookman Old Style"/>
          <w:szCs w:val="24"/>
        </w:rPr>
      </w:pPr>
      <w:r w:rsidRPr="00543C48">
        <w:rPr>
          <w:rFonts w:hAnsi="Bookman Old Style" w:ascii="Bookman Old Style"/>
          <w:szCs w:val="24"/>
        </w:rPr>
        <w:t xml:space="preserve">  -     Presuda prvomoćna i ovršna na iznos od  5.505,00 Kn  sa kamatama i troškovima.</w:t>
      </w:r>
    </w:p>
    <w:p w:rsidRDefault="00057C8A" w:rsidP="00BB3EBD" w:rsidR="00057C8A" w:rsidRPr="00543C48">
      <w:pPr>
        <w:pStyle w:val="Zaglavlje"/>
        <w:rPr>
          <w:rFonts w:hAnsi="Bookman Old Style" w:ascii="Bookman Old Style"/>
          <w:szCs w:val="24"/>
        </w:rPr>
      </w:pPr>
      <w:r w:rsidRPr="00543C48">
        <w:rPr>
          <w:rFonts w:hAnsi="Bookman Old Style" w:ascii="Bookman Old Style"/>
          <w:szCs w:val="24"/>
        </w:rPr>
        <w:t>Predano na FINU 21.7.2015. godine.</w:t>
      </w:r>
    </w:p>
    <w:p w:rsidRDefault="00057C8A" w:rsidP="00BB3EBD" w:rsidR="00057C8A" w:rsidRPr="00543C48">
      <w:pPr>
        <w:pStyle w:val="Zaglavlje"/>
        <w:rPr>
          <w:rFonts w:hAnsi="Bookman Old Style" w:ascii="Bookman Old Style"/>
          <w:szCs w:val="24"/>
        </w:rPr>
      </w:pPr>
    </w:p>
    <w:p w:rsidRDefault="00057C8A" w:rsidP="00BB3EBD" w:rsidR="00057C8A" w:rsidRPr="00543C48">
      <w:pPr>
        <w:pStyle w:val="Zaglavlje"/>
        <w:rPr>
          <w:rFonts w:hAnsi="Bookman Old Style" w:ascii="Bookman Old Style"/>
          <w:szCs w:val="24"/>
        </w:rPr>
      </w:pPr>
      <w:r w:rsidRPr="00543C48">
        <w:rPr>
          <w:rFonts w:hAnsi="Bookman Old Style" w:ascii="Bookman Old Style"/>
          <w:szCs w:val="24"/>
        </w:rPr>
        <w:t>3. Ovrv-2895/13, Javni bilježnik Gordana Frković, Mesnice Fiolić c/a Čižmešija d.o.o.</w:t>
      </w:r>
    </w:p>
    <w:p w:rsidRDefault="00057C8A" w:rsidP="00BB3EBD" w:rsidR="00057C8A" w:rsidRPr="00543C48">
      <w:pPr>
        <w:pStyle w:val="Zaglavlje"/>
        <w:rPr>
          <w:rFonts w:hAnsi="Bookman Old Style" w:ascii="Bookman Old Style"/>
          <w:szCs w:val="24"/>
        </w:rPr>
      </w:pPr>
      <w:r w:rsidRPr="00543C48">
        <w:rPr>
          <w:rFonts w:hAnsi="Bookman Old Style" w:ascii="Bookman Old Style"/>
          <w:szCs w:val="24"/>
        </w:rPr>
        <w:t xml:space="preserve">   - rješenje o ovrsi pravomoćno i ovršno na iznos od 44.753,15 kn sa kamatama i troškovima</w:t>
      </w:r>
    </w:p>
    <w:p w:rsidRDefault="00057C8A" w:rsidP="00BB3EBD" w:rsidR="00057C8A" w:rsidRPr="00543C48">
      <w:pPr>
        <w:pStyle w:val="Zaglavlje"/>
        <w:rPr>
          <w:rFonts w:hAnsi="Bookman Old Style" w:ascii="Bookman Old Style"/>
          <w:szCs w:val="24"/>
        </w:rPr>
      </w:pPr>
      <w:r w:rsidRPr="00543C48">
        <w:rPr>
          <w:rFonts w:hAnsi="Bookman Old Style" w:ascii="Bookman Old Style"/>
          <w:szCs w:val="24"/>
        </w:rPr>
        <w:t>-Rješenje o ovrsi predano na FINU radi naplate 25.3.2014. godine</w:t>
      </w:r>
    </w:p>
    <w:p w:rsidRDefault="00057C8A" w:rsidP="00BB3EBD" w:rsidR="00057C8A" w:rsidRPr="00543C48">
      <w:pPr>
        <w:pStyle w:val="Zaglavlje"/>
        <w:rPr>
          <w:rFonts w:hAnsi="Bookman Old Style" w:ascii="Bookman Old Style"/>
          <w:szCs w:val="24"/>
        </w:rPr>
      </w:pPr>
    </w:p>
    <w:p w:rsidRDefault="00057C8A" w:rsidP="00BB3EBD" w:rsidR="00057C8A" w:rsidRPr="00543C48">
      <w:pPr>
        <w:pStyle w:val="Zaglavlje"/>
        <w:rPr>
          <w:rFonts w:hAnsi="Bookman Old Style" w:ascii="Bookman Old Style"/>
          <w:szCs w:val="24"/>
        </w:rPr>
      </w:pPr>
      <w:r w:rsidRPr="00543C48">
        <w:rPr>
          <w:rFonts w:hAnsi="Bookman Old Style" w:ascii="Bookman Old Style"/>
          <w:szCs w:val="24"/>
        </w:rPr>
        <w:t>4. Ovrv-35/13, Javni bilježnik Vladimir Marčinko, Mesnice Fiolić c/a Anđela Hukman vl. obrta Naš dom,</w:t>
      </w:r>
    </w:p>
    <w:p w:rsidRDefault="00057C8A" w:rsidP="00BB3EBD" w:rsidR="00057C8A" w:rsidRPr="00543C48">
      <w:pPr>
        <w:pStyle w:val="Zaglavlje"/>
        <w:rPr>
          <w:rFonts w:hAnsi="Bookman Old Style" w:ascii="Bookman Old Style"/>
          <w:szCs w:val="24"/>
        </w:rPr>
      </w:pPr>
      <w:r w:rsidRPr="00543C48">
        <w:rPr>
          <w:rFonts w:hAnsi="Bookman Old Style" w:ascii="Bookman Old Style"/>
          <w:szCs w:val="24"/>
        </w:rPr>
        <w:t xml:space="preserve">  - rješenje o ovrsi pravomoćno i ovršno na iznos od 2.069,61 kn sa kamatama i troškovima.</w:t>
      </w:r>
    </w:p>
    <w:p w:rsidRDefault="00057C8A" w:rsidP="00BB3EBD" w:rsidR="00057C8A" w:rsidRPr="00543C48">
      <w:pPr>
        <w:pStyle w:val="Zaglavlje"/>
        <w:rPr>
          <w:rFonts w:hAnsi="Bookman Old Style" w:ascii="Bookman Old Style"/>
          <w:szCs w:val="24"/>
        </w:rPr>
      </w:pPr>
      <w:r w:rsidRPr="00543C48">
        <w:rPr>
          <w:rFonts w:hAnsi="Bookman Old Style" w:ascii="Bookman Old Style"/>
          <w:szCs w:val="24"/>
        </w:rPr>
        <w:t xml:space="preserve"> -  rješenje o ovrsi predano na FINA radi naplate dana 28.01.2014. godine.</w:t>
      </w:r>
    </w:p>
    <w:p w:rsidRDefault="00057C8A" w:rsidP="00BB3EBD" w:rsidR="00057C8A" w:rsidRPr="00543C48">
      <w:pPr>
        <w:pStyle w:val="Zaglavlje"/>
        <w:rPr>
          <w:rFonts w:hAnsi="Bookman Old Style" w:ascii="Bookman Old Style"/>
          <w:szCs w:val="24"/>
        </w:rPr>
      </w:pPr>
    </w:p>
    <w:p w:rsidRDefault="00057C8A" w:rsidP="00BB3EBD" w:rsidR="00057C8A" w:rsidRPr="00543C48">
      <w:pPr>
        <w:pStyle w:val="Zaglavlje"/>
        <w:rPr>
          <w:rFonts w:hAnsi="Bookman Old Style" w:ascii="Bookman Old Style"/>
          <w:szCs w:val="24"/>
        </w:rPr>
      </w:pPr>
      <w:r w:rsidRPr="00543C48">
        <w:rPr>
          <w:rFonts w:hAnsi="Bookman Old Style" w:ascii="Bookman Old Style"/>
          <w:szCs w:val="24"/>
        </w:rPr>
        <w:t>5. Ovrv-2/13, Javni bilježnik Vladimir Marčinko, Mesnice Fiolić c/a Stik tours d.o.o.,</w:t>
      </w:r>
    </w:p>
    <w:p w:rsidRDefault="00057C8A" w:rsidP="00BB3EBD" w:rsidR="00057C8A" w:rsidRPr="00543C48">
      <w:pPr>
        <w:pStyle w:val="Zaglavlje"/>
        <w:rPr>
          <w:rFonts w:hAnsi="Bookman Old Style" w:ascii="Bookman Old Style"/>
          <w:szCs w:val="24"/>
        </w:rPr>
      </w:pPr>
      <w:r w:rsidRPr="00543C48">
        <w:rPr>
          <w:rFonts w:hAnsi="Bookman Old Style" w:ascii="Bookman Old Style"/>
          <w:szCs w:val="24"/>
        </w:rPr>
        <w:t xml:space="preserve">  -     rješenje o ovrsi pravomoćno i ovršno na iznos od 13.009,18 kn sa kamatama i troškovima.</w:t>
      </w:r>
    </w:p>
    <w:p w:rsidRDefault="00057C8A" w:rsidP="00BB3EBD" w:rsidR="00057C8A" w:rsidRPr="00543C48">
      <w:pPr>
        <w:pStyle w:val="Zaglavlje"/>
        <w:rPr>
          <w:rFonts w:hAnsi="Bookman Old Style" w:ascii="Bookman Old Style"/>
          <w:szCs w:val="24"/>
        </w:rPr>
      </w:pPr>
      <w:r w:rsidRPr="00543C48">
        <w:rPr>
          <w:rFonts w:hAnsi="Bookman Old Style" w:ascii="Bookman Old Style"/>
          <w:szCs w:val="24"/>
        </w:rPr>
        <w:t>-</w:t>
      </w:r>
      <w:r w:rsidRPr="00543C48">
        <w:rPr>
          <w:rFonts w:hAnsi="Bookman Old Style" w:ascii="Bookman Old Style"/>
          <w:szCs w:val="24"/>
        </w:rPr>
        <w:tab/>
        <w:t xml:space="preserve">rješenje o ovrsi predano na FINA radi naplate dana 15.02.2013. godine </w:t>
      </w:r>
    </w:p>
    <w:p w:rsidRDefault="00057C8A" w:rsidP="00BB3EBD" w:rsidR="00057C8A" w:rsidRPr="00543C48">
      <w:pPr>
        <w:pStyle w:val="Zaglavlje"/>
        <w:rPr>
          <w:rFonts w:hAnsi="Bookman Old Style" w:ascii="Bookman Old Style"/>
          <w:szCs w:val="24"/>
        </w:rPr>
      </w:pPr>
    </w:p>
    <w:p w:rsidRDefault="00057C8A" w:rsidP="00BB3EBD" w:rsidR="00057C8A" w:rsidRPr="00543C48">
      <w:pPr>
        <w:pStyle w:val="Zaglavlje"/>
        <w:rPr>
          <w:rFonts w:hAnsi="Bookman Old Style" w:ascii="Bookman Old Style"/>
          <w:szCs w:val="24"/>
        </w:rPr>
      </w:pPr>
      <w:r w:rsidRPr="00543C48">
        <w:rPr>
          <w:rFonts w:hAnsi="Bookman Old Style" w:ascii="Bookman Old Style"/>
          <w:szCs w:val="24"/>
        </w:rPr>
        <w:t>6. - Ovrv-1482/12, Javni bilježnik Vladimir Marčinko, Mesnice Fiolić c/a ROZI Z.M. d.o.o.,</w:t>
      </w:r>
    </w:p>
    <w:p w:rsidRDefault="00057C8A" w:rsidP="00BB3EBD" w:rsidR="00057C8A" w:rsidRPr="00543C48">
      <w:pPr>
        <w:pStyle w:val="Zaglavlje"/>
        <w:rPr>
          <w:rFonts w:hAnsi="Bookman Old Style" w:ascii="Bookman Old Style"/>
          <w:szCs w:val="24"/>
        </w:rPr>
      </w:pPr>
      <w:r w:rsidRPr="00543C48">
        <w:rPr>
          <w:rFonts w:hAnsi="Bookman Old Style" w:ascii="Bookman Old Style"/>
          <w:szCs w:val="24"/>
        </w:rPr>
        <w:t xml:space="preserve">  -     rješenje o ovrsi pravomoćno i ovršno na iznos od 18.524,36 kn sa kamatama i troškovima.</w:t>
      </w:r>
    </w:p>
    <w:p w:rsidRDefault="00057C8A" w:rsidP="00BB3EBD" w:rsidR="00057C8A" w:rsidRPr="00543C48">
      <w:pPr>
        <w:pStyle w:val="Zaglavlje"/>
        <w:rPr>
          <w:rFonts w:hAnsi="Bookman Old Style" w:ascii="Bookman Old Style"/>
          <w:szCs w:val="24"/>
        </w:rPr>
      </w:pPr>
      <w:r w:rsidRPr="00543C48">
        <w:rPr>
          <w:rFonts w:hAnsi="Bookman Old Style" w:ascii="Bookman Old Style"/>
          <w:szCs w:val="24"/>
        </w:rPr>
        <w:t xml:space="preserve"> </w:t>
      </w:r>
    </w:p>
    <w:p w:rsidRDefault="00057C8A" w:rsidP="00BB3EBD" w:rsidR="00057C8A" w:rsidRPr="00543C48">
      <w:pPr>
        <w:pStyle w:val="Zaglavlje"/>
        <w:rPr>
          <w:rFonts w:hAnsi="Bookman Old Style" w:ascii="Bookman Old Style"/>
          <w:szCs w:val="24"/>
        </w:rPr>
      </w:pPr>
      <w:r w:rsidRPr="00543C48">
        <w:rPr>
          <w:rFonts w:hAnsi="Bookman Old Style" w:ascii="Bookman Old Style"/>
          <w:szCs w:val="24"/>
        </w:rPr>
        <w:t>7. Ovrv-1482/12, Javni bilježnik Vladimir Marčinko, Mesnice Fiolić c/a ROZI Z.M. d.o.o.,</w:t>
      </w:r>
    </w:p>
    <w:p w:rsidRDefault="00057C8A" w:rsidP="00BB3EBD" w:rsidR="00057C8A" w:rsidRPr="00543C48">
      <w:pPr>
        <w:pStyle w:val="Zaglavlje"/>
        <w:rPr>
          <w:rFonts w:hAnsi="Bookman Old Style" w:ascii="Bookman Old Style"/>
          <w:szCs w:val="24"/>
        </w:rPr>
      </w:pPr>
      <w:r w:rsidRPr="00543C48">
        <w:rPr>
          <w:rFonts w:hAnsi="Bookman Old Style" w:ascii="Bookman Old Style"/>
          <w:szCs w:val="24"/>
        </w:rPr>
        <w:t xml:space="preserve">  -     rješenje o ovrsi pravomoćno i ovršno na iznos od 18.524,36 kn sa kamatama i troškovima.</w:t>
      </w:r>
    </w:p>
    <w:p w:rsidRDefault="00057C8A" w:rsidP="00BB3EBD" w:rsidR="00057C8A" w:rsidRPr="00543C48">
      <w:pPr>
        <w:pStyle w:val="Zaglavlje"/>
        <w:rPr>
          <w:rFonts w:hAnsi="Bookman Old Style" w:ascii="Bookman Old Style"/>
          <w:szCs w:val="24"/>
        </w:rPr>
      </w:pPr>
    </w:p>
    <w:p w:rsidRDefault="00057C8A" w:rsidP="00BB3EBD" w:rsidR="00057C8A" w:rsidRPr="00543C48">
      <w:pPr>
        <w:pStyle w:val="Zaglavlje"/>
        <w:rPr>
          <w:rFonts w:hAnsi="Bookman Old Style" w:ascii="Bookman Old Style"/>
          <w:szCs w:val="24"/>
        </w:rPr>
      </w:pPr>
      <w:r w:rsidRPr="00543C48">
        <w:rPr>
          <w:rFonts w:hAnsi="Bookman Old Style" w:ascii="Bookman Old Style"/>
          <w:szCs w:val="24"/>
        </w:rPr>
        <w:t>8.  - Ovrv-197/13, Javni bilježnik Miodrag Ivković, Mesnice Fiolić  d.o.o. c/a MIODRAG RAĐENOVIĆ, VL. KAŽUN, LUPOGAV</w:t>
      </w:r>
    </w:p>
    <w:p w:rsidRDefault="00057C8A" w:rsidP="00BB3EBD" w:rsidR="00057C8A" w:rsidRPr="00543C48">
      <w:pPr>
        <w:pStyle w:val="Zaglavlje"/>
        <w:rPr>
          <w:rFonts w:hAnsi="Bookman Old Style" w:ascii="Bookman Old Style"/>
          <w:szCs w:val="24"/>
        </w:rPr>
      </w:pPr>
      <w:r w:rsidRPr="00543C48">
        <w:rPr>
          <w:rFonts w:hAnsi="Bookman Old Style" w:ascii="Bookman Old Style"/>
          <w:szCs w:val="24"/>
        </w:rPr>
        <w:t xml:space="preserve">  -     rješenje o ovrsi pravomoćno i ovršno 13.5.2013. godine na iznos od 63.107,66 Kn sa kamatama i troškovima.</w:t>
      </w:r>
    </w:p>
    <w:p w:rsidRDefault="00057C8A" w:rsidP="00BB3EBD" w:rsidR="00057C8A" w:rsidRPr="00543C48">
      <w:pPr>
        <w:pStyle w:val="Zaglavlje"/>
        <w:rPr>
          <w:rFonts w:hAnsi="Bookman Old Style" w:ascii="Bookman Old Style"/>
          <w:szCs w:val="24"/>
        </w:rPr>
      </w:pPr>
    </w:p>
    <w:p w:rsidRDefault="00057C8A" w:rsidP="00BB3EBD" w:rsidR="00057C8A" w:rsidRPr="00543C48">
      <w:pPr>
        <w:pStyle w:val="Zaglavlje"/>
        <w:rPr>
          <w:rFonts w:hAnsi="Bookman Old Style" w:ascii="Bookman Old Style"/>
          <w:szCs w:val="24"/>
        </w:rPr>
      </w:pPr>
      <w:r w:rsidRPr="00543C48">
        <w:rPr>
          <w:rFonts w:hAnsi="Bookman Old Style" w:ascii="Bookman Old Style"/>
          <w:szCs w:val="24"/>
        </w:rPr>
        <w:t xml:space="preserve">9.  Ovrv-34/13, Javni bilježnik Vladimir Marčinko, Mesnice Fiolić  d.o.o. c/a SUPER SOCIUS d.o.o. Zagreb </w:t>
      </w:r>
    </w:p>
    <w:p w:rsidRDefault="00057C8A" w:rsidP="00BB3EBD" w:rsidR="00057C8A" w:rsidRPr="00543C48">
      <w:pPr>
        <w:pStyle w:val="Zaglavlje"/>
        <w:rPr>
          <w:rFonts w:hAnsi="Bookman Old Style" w:ascii="Bookman Old Style"/>
          <w:szCs w:val="24"/>
        </w:rPr>
      </w:pPr>
      <w:r w:rsidRPr="00543C48">
        <w:rPr>
          <w:rFonts w:hAnsi="Bookman Old Style" w:ascii="Bookman Old Style"/>
          <w:szCs w:val="24"/>
        </w:rPr>
        <w:t xml:space="preserve">  -     rješenje o ovrsi izdano na iznos od  14.318,56 Kn  sa kamatama i troškovima.</w:t>
      </w:r>
    </w:p>
    <w:p w:rsidRDefault="00035DC5" w:rsidP="00BB3EBD" w:rsidR="00035DC5">
      <w:pPr>
        <w:pStyle w:val="Zaglavlje"/>
        <w:rPr>
          <w:rFonts w:hAnsi="Bookman Old Style" w:ascii="Bookman Old Style"/>
          <w:szCs w:val="24"/>
        </w:rPr>
      </w:pPr>
    </w:p>
    <w:p w:rsidRDefault="00057C8A" w:rsidP="00BB3EBD" w:rsidR="00057C8A" w:rsidRPr="00543C48">
      <w:pPr>
        <w:pStyle w:val="Zaglavlje"/>
        <w:rPr>
          <w:rFonts w:hAnsi="Bookman Old Style" w:ascii="Bookman Old Style"/>
          <w:szCs w:val="24"/>
        </w:rPr>
      </w:pPr>
      <w:r w:rsidRPr="00543C48">
        <w:rPr>
          <w:rFonts w:hAnsi="Bookman Old Style" w:ascii="Bookman Old Style"/>
          <w:szCs w:val="24"/>
        </w:rPr>
        <w:lastRenderedPageBreak/>
        <w:t xml:space="preserve">10. -  Javni bilježnik Nina Bubaš-Magličić, Mesnice Fiolić  d.o.o. c/a DAKOS d.o.o. Karlovac </w:t>
      </w:r>
    </w:p>
    <w:p w:rsidRDefault="00057C8A" w:rsidP="00BB3EBD" w:rsidR="00057C8A" w:rsidRPr="00543C48">
      <w:pPr>
        <w:pStyle w:val="Zaglavlje"/>
        <w:rPr>
          <w:rFonts w:hAnsi="Bookman Old Style" w:ascii="Bookman Old Style"/>
          <w:szCs w:val="24"/>
        </w:rPr>
      </w:pPr>
      <w:r w:rsidRPr="00543C48">
        <w:rPr>
          <w:rFonts w:hAnsi="Bookman Old Style" w:ascii="Bookman Old Style"/>
          <w:szCs w:val="24"/>
        </w:rPr>
        <w:t xml:space="preserve">  -     rješenje o ovrsi na iznos od  11.193,48 Kn  sa kamatama i troškovima, pravomoćno i ovršno 21.5.2013. godine</w:t>
      </w:r>
    </w:p>
    <w:p w:rsidRDefault="00057C8A" w:rsidP="00BB3EBD" w:rsidR="00057C8A" w:rsidRPr="00543C48">
      <w:pPr>
        <w:pStyle w:val="Zaglavlje"/>
        <w:rPr>
          <w:rFonts w:hAnsi="Bookman Old Style" w:ascii="Bookman Old Style"/>
          <w:szCs w:val="24"/>
        </w:rPr>
      </w:pPr>
    </w:p>
    <w:p w:rsidRDefault="00057C8A" w:rsidP="00BB3EBD" w:rsidR="00057C8A" w:rsidRPr="00543C48">
      <w:pPr>
        <w:pStyle w:val="Zaglavlje"/>
        <w:rPr>
          <w:rFonts w:hAnsi="Bookman Old Style" w:ascii="Bookman Old Style"/>
          <w:szCs w:val="24"/>
        </w:rPr>
      </w:pPr>
      <w:r w:rsidRPr="00543C48">
        <w:rPr>
          <w:rFonts w:hAnsi="Bookman Old Style" w:ascii="Bookman Old Style"/>
          <w:szCs w:val="24"/>
        </w:rPr>
        <w:t xml:space="preserve">11. -  Ovrv-50/13- Javni bilježnik Nives Mirčetić, Mesnice Fiolić  d.o.o. c/a DALIBOR MAZULOVIĆ, VL. MARINERO, V. GORICA  </w:t>
      </w:r>
    </w:p>
    <w:p w:rsidRDefault="00057C8A" w:rsidP="00BB3EBD" w:rsidR="00057C8A" w:rsidRPr="00543C48">
      <w:pPr>
        <w:pStyle w:val="Zaglavlje"/>
        <w:rPr>
          <w:rFonts w:hAnsi="Bookman Old Style" w:ascii="Bookman Old Style"/>
          <w:szCs w:val="24"/>
        </w:rPr>
      </w:pPr>
      <w:r w:rsidRPr="00543C48">
        <w:rPr>
          <w:rFonts w:hAnsi="Bookman Old Style" w:ascii="Bookman Old Style"/>
          <w:szCs w:val="24"/>
        </w:rPr>
        <w:t xml:space="preserve">  -     rješenje o ovrsi pravomoćno i ovršno na iznos od  27.989,13 Kn  sa kamatama i troškovima. </w:t>
      </w:r>
    </w:p>
    <w:p w:rsidRDefault="00057C8A" w:rsidP="00BB3EBD" w:rsidR="00057C8A" w:rsidRPr="00543C48">
      <w:pPr>
        <w:pStyle w:val="Zaglavlje"/>
        <w:rPr>
          <w:rFonts w:hAnsi="Bookman Old Style" w:ascii="Bookman Old Style"/>
          <w:szCs w:val="24"/>
        </w:rPr>
      </w:pPr>
    </w:p>
    <w:p w:rsidRDefault="00057C8A" w:rsidP="00BB3EBD" w:rsidR="00057C8A" w:rsidRPr="00543C48">
      <w:pPr>
        <w:pStyle w:val="Zaglavlje"/>
        <w:rPr>
          <w:rFonts w:hAnsi="Bookman Old Style" w:ascii="Bookman Old Style"/>
          <w:szCs w:val="24"/>
        </w:rPr>
      </w:pPr>
      <w:r w:rsidRPr="00543C48">
        <w:rPr>
          <w:rFonts w:hAnsi="Bookman Old Style" w:ascii="Bookman Old Style"/>
          <w:szCs w:val="24"/>
        </w:rPr>
        <w:t xml:space="preserve">12. -  Ovrv-59/13- Javni bilježnik Vladimir Marčinko, Mesnice Fiolić  d.o.o. c/a MILJENKO TURK VL. TURK, ZAGREB  </w:t>
      </w:r>
    </w:p>
    <w:p w:rsidRDefault="00057C8A" w:rsidP="00BB3EBD" w:rsidR="00057C8A" w:rsidRPr="00543C48">
      <w:pPr>
        <w:pStyle w:val="Zaglavlje"/>
        <w:rPr>
          <w:rFonts w:hAnsi="Bookman Old Style" w:ascii="Bookman Old Style"/>
          <w:szCs w:val="24"/>
        </w:rPr>
      </w:pPr>
      <w:r w:rsidRPr="00543C48">
        <w:rPr>
          <w:rFonts w:hAnsi="Bookman Old Style" w:ascii="Bookman Old Style"/>
          <w:szCs w:val="24"/>
        </w:rPr>
        <w:t xml:space="preserve">  -     rješenje o ovrsi pravomoćno i ovršno na iznos od  81.679,33 Kn  sa kamatama i troškovima.</w:t>
      </w:r>
    </w:p>
    <w:p w:rsidRDefault="00057C8A" w:rsidP="00BB3EBD" w:rsidR="00057C8A" w:rsidRPr="00543C48">
      <w:pPr>
        <w:pStyle w:val="Zaglavlje"/>
        <w:rPr>
          <w:rFonts w:hAnsi="Bookman Old Style" w:ascii="Bookman Old Style"/>
          <w:szCs w:val="24"/>
        </w:rPr>
      </w:pPr>
      <w:r w:rsidRPr="00543C48">
        <w:rPr>
          <w:rFonts w:hAnsi="Bookman Old Style" w:ascii="Bookman Old Style"/>
          <w:szCs w:val="24"/>
        </w:rPr>
        <w:t xml:space="preserve">Predano na FINU </w:t>
      </w:r>
    </w:p>
    <w:p w:rsidRDefault="00057C8A" w:rsidP="00BB3EBD" w:rsidR="00057C8A" w:rsidRPr="00543C48">
      <w:pPr>
        <w:pStyle w:val="Zaglavlje"/>
        <w:rPr>
          <w:rFonts w:hAnsi="Bookman Old Style" w:ascii="Bookman Old Style"/>
          <w:szCs w:val="24"/>
        </w:rPr>
      </w:pPr>
    </w:p>
    <w:p w:rsidRDefault="00057C8A" w:rsidP="00BB3EBD" w:rsidR="00057C8A" w:rsidRPr="00543C48">
      <w:pPr>
        <w:pStyle w:val="Zaglavlje"/>
        <w:rPr>
          <w:rFonts w:hAnsi="Bookman Old Style" w:ascii="Bookman Old Style"/>
          <w:szCs w:val="24"/>
        </w:rPr>
      </w:pPr>
      <w:r w:rsidRPr="00543C48">
        <w:rPr>
          <w:rFonts w:hAnsi="Bookman Old Style" w:ascii="Bookman Old Style"/>
          <w:szCs w:val="24"/>
        </w:rPr>
        <w:t xml:space="preserve">13. - </w:t>
      </w:r>
      <w:r w:rsidRPr="00543C48">
        <w:rPr>
          <w:rFonts w:hAnsi="Bookman Old Style" w:ascii="Bookman Old Style"/>
          <w:szCs w:val="24"/>
        </w:rPr>
        <w:tab/>
        <w:t xml:space="preserve">Ovrv-1/13- Javni bilježnik Vladimir Marčinko, Mesnice Fiolić  d.o.o. c/a AUCTUS GRUPA d.o.o. </w:t>
      </w:r>
    </w:p>
    <w:p w:rsidRDefault="00057C8A" w:rsidP="00BB3EBD" w:rsidR="00057C8A" w:rsidRPr="00543C48">
      <w:pPr>
        <w:pStyle w:val="Zaglavlje"/>
        <w:rPr>
          <w:rFonts w:hAnsi="Bookman Old Style" w:ascii="Bookman Old Style"/>
          <w:szCs w:val="24"/>
        </w:rPr>
      </w:pPr>
      <w:r w:rsidRPr="00543C48">
        <w:rPr>
          <w:rFonts w:hAnsi="Bookman Old Style" w:ascii="Bookman Old Style"/>
          <w:szCs w:val="24"/>
        </w:rPr>
        <w:t xml:space="preserve">  -     rješenje o ovrsi pravomoćno i ovršno na iznos od  22.782,73 Kn  sa kamatama i troškovima.</w:t>
      </w:r>
    </w:p>
    <w:p w:rsidRDefault="00057C8A" w:rsidP="00BB3EBD" w:rsidR="00057C8A" w:rsidRPr="00543C48">
      <w:pPr>
        <w:pStyle w:val="Zaglavlje"/>
        <w:rPr>
          <w:rFonts w:hAnsi="Bookman Old Style" w:ascii="Bookman Old Style"/>
          <w:szCs w:val="24"/>
        </w:rPr>
      </w:pPr>
    </w:p>
    <w:p w:rsidRDefault="00057C8A" w:rsidP="00BB3EBD" w:rsidR="00057C8A" w:rsidRPr="00543C48">
      <w:pPr>
        <w:pStyle w:val="Zaglavlje"/>
        <w:rPr>
          <w:rFonts w:hAnsi="Bookman Old Style" w:ascii="Bookman Old Style"/>
          <w:szCs w:val="24"/>
        </w:rPr>
      </w:pPr>
      <w:r w:rsidRPr="00543C48">
        <w:rPr>
          <w:rFonts w:hAnsi="Bookman Old Style" w:ascii="Bookman Old Style"/>
          <w:szCs w:val="24"/>
        </w:rPr>
        <w:t xml:space="preserve">14. - </w:t>
      </w:r>
      <w:r w:rsidRPr="00543C48">
        <w:rPr>
          <w:rFonts w:hAnsi="Bookman Old Style" w:ascii="Bookman Old Style"/>
          <w:szCs w:val="24"/>
        </w:rPr>
        <w:tab/>
        <w:t>Ovrv-191/2009-Javni bilježnk Stanislava Galović, Mesnice Fiolić  d.o.o. c/a IMPROM  d.o.o., radi 24.119,52 Kn</w:t>
      </w:r>
    </w:p>
    <w:p w:rsidRDefault="00057C8A" w:rsidP="00BB3EBD" w:rsidR="00057C8A" w:rsidRPr="00543C48">
      <w:pPr>
        <w:pStyle w:val="Zaglavlje"/>
        <w:rPr>
          <w:rFonts w:hAnsi="Bookman Old Style" w:ascii="Bookman Old Style"/>
          <w:szCs w:val="24"/>
        </w:rPr>
      </w:pPr>
      <w:r w:rsidRPr="00543C48">
        <w:rPr>
          <w:rFonts w:hAnsi="Bookman Old Style" w:ascii="Bookman Old Style"/>
          <w:szCs w:val="24"/>
        </w:rPr>
        <w:tab/>
        <w:t>- prijava potaživanja 02.04.2009. u stečajni postupak St-12/09, Trgovački sud Bjelovar, steč. upravitelj Darko Šket</w:t>
      </w:r>
    </w:p>
    <w:p w:rsidRDefault="00057C8A" w:rsidP="00BB3EBD" w:rsidR="00057C8A" w:rsidRPr="00543C48">
      <w:pPr>
        <w:pStyle w:val="Zaglavlje"/>
        <w:rPr>
          <w:rFonts w:hAnsi="Bookman Old Style" w:ascii="Bookman Old Style"/>
          <w:szCs w:val="24"/>
        </w:rPr>
      </w:pPr>
    </w:p>
    <w:p w:rsidRDefault="00057C8A" w:rsidP="00BB3EBD" w:rsidR="00057C8A" w:rsidRPr="00543C48">
      <w:pPr>
        <w:pStyle w:val="Zaglavlje"/>
        <w:rPr>
          <w:rFonts w:hAnsi="Bookman Old Style" w:ascii="Bookman Old Style"/>
          <w:szCs w:val="24"/>
        </w:rPr>
      </w:pPr>
      <w:r w:rsidRPr="00543C48">
        <w:rPr>
          <w:rFonts w:hAnsi="Bookman Old Style" w:ascii="Bookman Old Style"/>
          <w:szCs w:val="24"/>
        </w:rPr>
        <w:t>15. -</w:t>
      </w:r>
      <w:r w:rsidRPr="00543C48">
        <w:rPr>
          <w:rFonts w:hAnsi="Bookman Old Style" w:ascii="Bookman Old Style"/>
          <w:szCs w:val="24"/>
        </w:rPr>
        <w:tab/>
        <w:t>Ovrv-1800/09 Javni bilježnik Vladimir Marčinko, Mesnice Fiolić  d.o.o. c/a ZRI-ŠPORT  d.o.o., radi 37.925,02 Kn</w:t>
      </w:r>
    </w:p>
    <w:p w:rsidRDefault="00057C8A" w:rsidP="00BB3EBD" w:rsidR="00057C8A" w:rsidRPr="00543C48">
      <w:pPr>
        <w:pStyle w:val="Zaglavlje"/>
        <w:rPr>
          <w:rFonts w:hAnsi="Bookman Old Style" w:ascii="Bookman Old Style"/>
          <w:szCs w:val="24"/>
        </w:rPr>
      </w:pPr>
      <w:r w:rsidRPr="00543C48">
        <w:rPr>
          <w:rFonts w:hAnsi="Bookman Old Style" w:ascii="Bookman Old Style"/>
          <w:szCs w:val="24"/>
        </w:rPr>
        <w:t xml:space="preserve">  -     rješenje o ovrsi pravomoćno i ovršno na iznos od 37.925,02 Kn  sa kamatama i troškovima</w:t>
      </w:r>
    </w:p>
    <w:p w:rsidRDefault="00057C8A" w:rsidP="00BB3EBD" w:rsidR="00057C8A" w:rsidRPr="00543C48">
      <w:pPr>
        <w:pStyle w:val="Zaglavlje"/>
        <w:rPr>
          <w:rFonts w:hAnsi="Bookman Old Style" w:ascii="Bookman Old Style"/>
          <w:szCs w:val="24"/>
        </w:rPr>
      </w:pPr>
      <w:r w:rsidRPr="00543C48">
        <w:rPr>
          <w:rFonts w:hAnsi="Bookman Old Style" w:ascii="Bookman Old Style"/>
          <w:szCs w:val="24"/>
        </w:rPr>
        <w:t xml:space="preserve">  -     predano na naplatu na Privrednu banku Zagreb 24.11.2009. godine</w:t>
      </w:r>
    </w:p>
    <w:p w:rsidRDefault="00057C8A" w:rsidP="00BB3EBD" w:rsidR="00057C8A" w:rsidRPr="00543C48">
      <w:pPr>
        <w:pStyle w:val="Zaglavlje"/>
        <w:rPr>
          <w:rFonts w:hAnsi="Bookman Old Style" w:ascii="Bookman Old Style"/>
          <w:szCs w:val="24"/>
        </w:rPr>
      </w:pPr>
    </w:p>
    <w:p w:rsidRDefault="00057C8A" w:rsidP="00BB3EBD" w:rsidR="00057C8A" w:rsidRPr="00543C48">
      <w:pPr>
        <w:pStyle w:val="Zaglavlje"/>
        <w:rPr>
          <w:rFonts w:hAnsi="Bookman Old Style" w:ascii="Bookman Old Style"/>
          <w:szCs w:val="24"/>
        </w:rPr>
      </w:pPr>
      <w:r w:rsidRPr="00543C48">
        <w:rPr>
          <w:rFonts w:hAnsi="Bookman Old Style" w:ascii="Bookman Old Style"/>
          <w:szCs w:val="24"/>
        </w:rPr>
        <w:t>16. -</w:t>
      </w:r>
      <w:r w:rsidRPr="00543C48">
        <w:rPr>
          <w:rFonts w:hAnsi="Bookman Old Style" w:ascii="Bookman Old Style"/>
          <w:szCs w:val="24"/>
        </w:rPr>
        <w:tab/>
        <w:t>Ovrv-2920/10 Javni bilježnik Vladimir Marčinko, Mesnice Fiolić  d.o.o. c/a CATERING MAJETIĆ VL. ALEKSANDAR MAJETIĆ radi 75.837,40 Kn</w:t>
      </w:r>
    </w:p>
    <w:p w:rsidRDefault="00057C8A" w:rsidP="00BB3EBD" w:rsidR="00057C8A" w:rsidRPr="00543C48">
      <w:pPr>
        <w:pStyle w:val="Zaglavlje"/>
        <w:rPr>
          <w:rFonts w:hAnsi="Bookman Old Style" w:ascii="Bookman Old Style"/>
          <w:szCs w:val="24"/>
        </w:rPr>
      </w:pPr>
      <w:r w:rsidRPr="00543C48">
        <w:rPr>
          <w:rFonts w:hAnsi="Bookman Old Style" w:ascii="Bookman Old Style"/>
          <w:szCs w:val="24"/>
        </w:rPr>
        <w:t xml:space="preserve">  -     rješenje o ovrsi pravomoćno i ovršno na iznos od 75.837,40 Kn sa kamatama i troškovima</w:t>
      </w:r>
    </w:p>
    <w:p w:rsidRDefault="00057C8A" w:rsidP="00BB3EBD" w:rsidR="00057C8A" w:rsidRPr="00543C48">
      <w:pPr>
        <w:pStyle w:val="Zaglavlje"/>
        <w:rPr>
          <w:rFonts w:hAnsi="Bookman Old Style" w:ascii="Bookman Old Style"/>
          <w:szCs w:val="24"/>
        </w:rPr>
      </w:pPr>
      <w:r w:rsidRPr="00543C48">
        <w:rPr>
          <w:rFonts w:hAnsi="Bookman Old Style" w:ascii="Bookman Old Style"/>
          <w:szCs w:val="24"/>
        </w:rPr>
        <w:t xml:space="preserve">  -     predano na naplatu na Erste&amp;Steiermarkische Bank d.d. 27.11.2010. godine</w:t>
      </w:r>
    </w:p>
    <w:p w:rsidRDefault="00057C8A" w:rsidP="00BB3EBD" w:rsidR="00057C8A" w:rsidRPr="00543C48">
      <w:pPr>
        <w:pStyle w:val="Zaglavlje"/>
        <w:rPr>
          <w:rFonts w:hAnsi="Bookman Old Style" w:ascii="Bookman Old Style"/>
          <w:szCs w:val="24"/>
        </w:rPr>
      </w:pPr>
    </w:p>
    <w:p w:rsidRDefault="00057C8A" w:rsidP="00BB3EBD" w:rsidR="00057C8A" w:rsidRPr="00543C48">
      <w:pPr>
        <w:pStyle w:val="Zaglavlje"/>
        <w:rPr>
          <w:rFonts w:hAnsi="Bookman Old Style" w:ascii="Bookman Old Style"/>
          <w:szCs w:val="24"/>
        </w:rPr>
      </w:pPr>
      <w:r w:rsidRPr="00543C48">
        <w:rPr>
          <w:rFonts w:hAnsi="Bookman Old Style" w:ascii="Bookman Old Style"/>
          <w:szCs w:val="24"/>
        </w:rPr>
        <w:t>17. -</w:t>
      </w:r>
      <w:r w:rsidRPr="00543C48">
        <w:rPr>
          <w:rFonts w:hAnsi="Bookman Old Style" w:ascii="Bookman Old Style"/>
          <w:szCs w:val="24"/>
        </w:rPr>
        <w:tab/>
        <w:t>Ovrv-139/06 Javni bilježnik Ivan Adžija, Mesnice Fiolić  d.o.o. c/a VITOMIR DIMILIĆ, VL.DON VITO radi 28.810,45 Kn</w:t>
      </w:r>
    </w:p>
    <w:p w:rsidRDefault="00057C8A" w:rsidP="00BB3EBD" w:rsidR="00057C8A" w:rsidRPr="00543C48">
      <w:pPr>
        <w:pStyle w:val="Zaglavlje"/>
        <w:rPr>
          <w:rFonts w:hAnsi="Bookman Old Style" w:ascii="Bookman Old Style"/>
          <w:szCs w:val="24"/>
        </w:rPr>
      </w:pPr>
      <w:r w:rsidRPr="00543C48">
        <w:rPr>
          <w:rFonts w:hAnsi="Bookman Old Style" w:ascii="Bookman Old Style"/>
          <w:szCs w:val="24"/>
        </w:rPr>
        <w:t xml:space="preserve">  -     rješenje o ovrsi pravomoćno i ovršno na iznos od 28.810,45 Kn sa kamatama i troškovima</w:t>
      </w:r>
    </w:p>
    <w:p w:rsidRDefault="00057C8A" w:rsidP="00BB3EBD" w:rsidR="00057C8A" w:rsidRPr="00543C48">
      <w:pPr>
        <w:pStyle w:val="Zaglavlje"/>
        <w:rPr>
          <w:rFonts w:hAnsi="Bookman Old Style" w:ascii="Bookman Old Style"/>
          <w:szCs w:val="24"/>
        </w:rPr>
      </w:pPr>
      <w:r w:rsidRPr="00543C48">
        <w:rPr>
          <w:rFonts w:hAnsi="Bookman Old Style" w:ascii="Bookman Old Style"/>
          <w:szCs w:val="24"/>
        </w:rPr>
        <w:t xml:space="preserve">  -     predano na naplatu na Zagrebačku banku d.d. 28.05.2007. godine</w:t>
      </w:r>
    </w:p>
    <w:p w:rsidRDefault="00057C8A" w:rsidP="00BB3EBD" w:rsidR="00057C8A" w:rsidRPr="00543C48">
      <w:pPr>
        <w:pStyle w:val="Zaglavlje"/>
        <w:rPr>
          <w:rFonts w:hAnsi="Bookman Old Style" w:ascii="Bookman Old Style"/>
          <w:szCs w:val="24"/>
        </w:rPr>
      </w:pPr>
    </w:p>
    <w:p w:rsidRDefault="00057C8A" w:rsidP="00BB3EBD" w:rsidR="00057C8A" w:rsidRPr="00543C48">
      <w:pPr>
        <w:pStyle w:val="Zaglavlje"/>
        <w:rPr>
          <w:rFonts w:hAnsi="Bookman Old Style" w:ascii="Bookman Old Style"/>
          <w:szCs w:val="24"/>
        </w:rPr>
      </w:pPr>
      <w:r w:rsidRPr="00543C48">
        <w:rPr>
          <w:rFonts w:hAnsi="Bookman Old Style" w:ascii="Bookman Old Style"/>
          <w:szCs w:val="24"/>
        </w:rPr>
        <w:t>18. -</w:t>
      </w:r>
      <w:r w:rsidRPr="00543C48">
        <w:rPr>
          <w:rFonts w:hAnsi="Bookman Old Style" w:ascii="Bookman Old Style"/>
          <w:szCs w:val="24"/>
        </w:rPr>
        <w:tab/>
        <w:t>Ovrv-136/06 Javni bilježnik Ivan Adžija, Mesnice Fiolić  d.o.o. c/a LUCIJA  d.o.o.,   radi radi 32.287,23 Kn</w:t>
      </w:r>
    </w:p>
    <w:p w:rsidRDefault="00057C8A" w:rsidP="00BB3EBD" w:rsidR="00057C8A" w:rsidRPr="00543C48">
      <w:pPr>
        <w:pStyle w:val="Zaglavlje"/>
        <w:rPr>
          <w:rFonts w:hAnsi="Bookman Old Style" w:ascii="Bookman Old Style"/>
          <w:szCs w:val="24"/>
        </w:rPr>
      </w:pPr>
      <w:r w:rsidRPr="00543C48">
        <w:rPr>
          <w:rFonts w:hAnsi="Bookman Old Style" w:ascii="Bookman Old Style"/>
          <w:szCs w:val="24"/>
        </w:rPr>
        <w:t xml:space="preserve">  -     rješenje o ovrsi pravomoćno i ovršno na iznos od radi 32.287,23 Kn sa kamatama i troškovima</w:t>
      </w:r>
    </w:p>
    <w:p w:rsidRDefault="00057C8A" w:rsidP="00BB3EBD" w:rsidR="00057C8A" w:rsidRPr="00543C48">
      <w:pPr>
        <w:pStyle w:val="Zaglavlje"/>
        <w:rPr>
          <w:rFonts w:hAnsi="Bookman Old Style" w:ascii="Bookman Old Style"/>
          <w:szCs w:val="24"/>
        </w:rPr>
      </w:pPr>
      <w:r w:rsidRPr="00543C48">
        <w:rPr>
          <w:rFonts w:hAnsi="Bookman Old Style" w:ascii="Bookman Old Style"/>
          <w:szCs w:val="24"/>
        </w:rPr>
        <w:lastRenderedPageBreak/>
        <w:t xml:space="preserve">  -     predano na naplatu na Zagrebačku banku d.d. 28.05.2007. godine</w:t>
      </w:r>
    </w:p>
    <w:p w:rsidRDefault="00057C8A" w:rsidP="00BB3EBD" w:rsidR="00057C8A" w:rsidRPr="00543C48">
      <w:pPr>
        <w:pStyle w:val="Zaglavlje"/>
        <w:rPr>
          <w:rFonts w:hAnsi="Bookman Old Style" w:ascii="Bookman Old Style"/>
          <w:szCs w:val="24"/>
        </w:rPr>
      </w:pPr>
    </w:p>
    <w:p w:rsidRDefault="00057C8A" w:rsidP="00BB3EBD" w:rsidR="00057C8A" w:rsidRPr="00543C48">
      <w:pPr>
        <w:pStyle w:val="Zaglavlje"/>
        <w:rPr>
          <w:rFonts w:hAnsi="Bookman Old Style" w:ascii="Bookman Old Style"/>
          <w:szCs w:val="24"/>
        </w:rPr>
      </w:pPr>
      <w:r w:rsidRPr="00543C48">
        <w:rPr>
          <w:rFonts w:hAnsi="Bookman Old Style" w:ascii="Bookman Old Style"/>
          <w:szCs w:val="24"/>
        </w:rPr>
        <w:t>19. -</w:t>
      </w:r>
      <w:r w:rsidRPr="00543C48">
        <w:rPr>
          <w:rFonts w:hAnsi="Bookman Old Style" w:ascii="Bookman Old Style"/>
          <w:szCs w:val="24"/>
        </w:rPr>
        <w:tab/>
        <w:t>Ovrv-135/06 Javni bilježnik Ivan Adžija, Mesnice Fiolić  d.o.o. c/a ANDREA USLUGE d.o.o. radi 46.310,15 Kn</w:t>
      </w:r>
    </w:p>
    <w:p w:rsidRDefault="00057C8A" w:rsidP="00BB3EBD" w:rsidR="00057C8A" w:rsidRPr="00543C48">
      <w:pPr>
        <w:pStyle w:val="Zaglavlje"/>
        <w:rPr>
          <w:rFonts w:hAnsi="Bookman Old Style" w:ascii="Bookman Old Style"/>
          <w:szCs w:val="24"/>
        </w:rPr>
      </w:pPr>
      <w:r w:rsidRPr="00543C48">
        <w:rPr>
          <w:rFonts w:hAnsi="Bookman Old Style" w:ascii="Bookman Old Style"/>
          <w:szCs w:val="24"/>
        </w:rPr>
        <w:t xml:space="preserve">  -     rješenje o ovrsi pravomoćno i ovršno na iznos od radi 46.310,15 Kn sa kamatama i troškovima</w:t>
      </w:r>
    </w:p>
    <w:p w:rsidRDefault="00057C8A" w:rsidP="00BB3EBD" w:rsidR="00057C8A" w:rsidRPr="00543C48">
      <w:pPr>
        <w:pStyle w:val="Zaglavlje"/>
        <w:rPr>
          <w:rFonts w:hAnsi="Bookman Old Style" w:ascii="Bookman Old Style"/>
          <w:szCs w:val="24"/>
        </w:rPr>
      </w:pPr>
      <w:r w:rsidRPr="00543C48">
        <w:rPr>
          <w:rFonts w:hAnsi="Bookman Old Style" w:ascii="Bookman Old Style"/>
          <w:szCs w:val="24"/>
        </w:rPr>
        <w:t xml:space="preserve">  -     predano na naplatu na Hypo Alpe-Adria banku d.d. 28.05.2007. godine</w:t>
      </w:r>
    </w:p>
    <w:p w:rsidRDefault="00057C8A" w:rsidP="00BB3EBD" w:rsidR="00057C8A" w:rsidRPr="00543C48">
      <w:pPr>
        <w:pStyle w:val="Zaglavlje"/>
        <w:rPr>
          <w:rFonts w:hAnsi="Bookman Old Style" w:ascii="Bookman Old Style"/>
          <w:szCs w:val="24"/>
        </w:rPr>
      </w:pPr>
    </w:p>
    <w:p w:rsidRDefault="00057C8A" w:rsidP="00BB3EBD" w:rsidR="00057C8A" w:rsidRPr="00543C48">
      <w:pPr>
        <w:pStyle w:val="Zaglavlje"/>
        <w:rPr>
          <w:rFonts w:hAnsi="Bookman Old Style" w:ascii="Bookman Old Style"/>
          <w:szCs w:val="24"/>
        </w:rPr>
      </w:pPr>
      <w:r w:rsidRPr="00543C48">
        <w:rPr>
          <w:rFonts w:hAnsi="Bookman Old Style" w:ascii="Bookman Old Style"/>
          <w:szCs w:val="24"/>
        </w:rPr>
        <w:t>20. -</w:t>
      </w:r>
      <w:r w:rsidRPr="00543C48">
        <w:rPr>
          <w:rFonts w:hAnsi="Bookman Old Style" w:ascii="Bookman Old Style"/>
          <w:szCs w:val="24"/>
        </w:rPr>
        <w:tab/>
        <w:t>Ovrv-347/10 Javni bilježnik Vladimir Marčinko, Mesnice Fiolić  d.o.o. c/a GASTRO SI d.o.o. radi 78.469,04 Kn</w:t>
      </w:r>
    </w:p>
    <w:p w:rsidRDefault="00057C8A" w:rsidP="00BB3EBD" w:rsidR="00057C8A" w:rsidRPr="00543C48">
      <w:pPr>
        <w:pStyle w:val="Zaglavlje"/>
        <w:rPr>
          <w:rFonts w:hAnsi="Bookman Old Style" w:ascii="Bookman Old Style"/>
          <w:szCs w:val="24"/>
        </w:rPr>
      </w:pPr>
      <w:r w:rsidRPr="00543C48">
        <w:rPr>
          <w:rFonts w:hAnsi="Bookman Old Style" w:ascii="Bookman Old Style"/>
          <w:szCs w:val="24"/>
        </w:rPr>
        <w:t xml:space="preserve">  -     rješenje o ovrsi pravomoćno i ovršno na iznos od radi 78.469,04 Kn sa kamatama i troškovima</w:t>
      </w:r>
    </w:p>
    <w:p w:rsidRDefault="00057C8A" w:rsidP="00BB3EBD" w:rsidR="00057C8A" w:rsidRPr="00543C48">
      <w:pPr>
        <w:pStyle w:val="Zaglavlje"/>
        <w:rPr>
          <w:rFonts w:hAnsi="Bookman Old Style" w:ascii="Bookman Old Style"/>
          <w:szCs w:val="24"/>
        </w:rPr>
      </w:pPr>
      <w:r w:rsidRPr="00543C48">
        <w:rPr>
          <w:rFonts w:hAnsi="Bookman Old Style" w:ascii="Bookman Old Style"/>
          <w:szCs w:val="24"/>
        </w:rPr>
        <w:t xml:space="preserve">  -     predano na naplatu na Erste&amp;Steiermarkische Bank d.d. 20.12.2010. godine</w:t>
      </w:r>
    </w:p>
    <w:p w:rsidRDefault="00057C8A" w:rsidP="00BB3EBD" w:rsidR="00057C8A" w:rsidRPr="00543C48">
      <w:pPr>
        <w:pStyle w:val="Zaglavlje"/>
        <w:rPr>
          <w:rFonts w:hAnsi="Bookman Old Style" w:ascii="Bookman Old Style"/>
          <w:szCs w:val="24"/>
        </w:rPr>
      </w:pPr>
    </w:p>
    <w:p w:rsidRDefault="00057C8A" w:rsidP="00BB3EBD" w:rsidR="00057C8A" w:rsidRPr="00543C48">
      <w:pPr>
        <w:pStyle w:val="Zaglavlje"/>
        <w:rPr>
          <w:rFonts w:hAnsi="Bookman Old Style" w:ascii="Bookman Old Style"/>
          <w:szCs w:val="24"/>
        </w:rPr>
      </w:pPr>
      <w:r w:rsidRPr="00543C48">
        <w:rPr>
          <w:rFonts w:hAnsi="Bookman Old Style" w:ascii="Bookman Old Style"/>
          <w:szCs w:val="24"/>
        </w:rPr>
        <w:t xml:space="preserve">21. - </w:t>
      </w:r>
      <w:r w:rsidRPr="00543C48">
        <w:rPr>
          <w:rFonts w:hAnsi="Bookman Old Style" w:ascii="Bookman Old Style"/>
          <w:szCs w:val="24"/>
        </w:rPr>
        <w:tab/>
        <w:t>Ovrv-193/09-Javni bilježnk Stanislava Galović, Mesnice Fiolić  d.o.o. c/a Goran Joo vl. obrta „Poslovne usluge i ugostiteljstvo“ Restoran Klub književnika, radi 23.360,86 Kn</w:t>
      </w:r>
    </w:p>
    <w:p w:rsidRDefault="00057C8A" w:rsidP="00BB3EBD" w:rsidR="00057C8A" w:rsidRPr="00543C48">
      <w:pPr>
        <w:pStyle w:val="Zaglavlje"/>
        <w:rPr>
          <w:rFonts w:hAnsi="Bookman Old Style" w:ascii="Bookman Old Style"/>
          <w:szCs w:val="24"/>
        </w:rPr>
      </w:pPr>
      <w:r w:rsidRPr="00543C48">
        <w:rPr>
          <w:rFonts w:hAnsi="Bookman Old Style" w:ascii="Bookman Old Style"/>
          <w:szCs w:val="24"/>
        </w:rPr>
        <w:t xml:space="preserve">  -     rješenje o ovrsi pravomoćno i ovršno na iznos od 23.360,86 Kn sa kamatama i troškovima</w:t>
      </w:r>
    </w:p>
    <w:p w:rsidRDefault="00057C8A" w:rsidP="00BB3EBD" w:rsidR="00057C8A" w:rsidRPr="00543C48">
      <w:pPr>
        <w:pStyle w:val="Zaglavlje"/>
        <w:rPr>
          <w:rFonts w:hAnsi="Bookman Old Style" w:ascii="Bookman Old Style"/>
          <w:szCs w:val="24"/>
        </w:rPr>
      </w:pPr>
    </w:p>
    <w:p w:rsidRDefault="00057C8A" w:rsidP="00BB3EBD" w:rsidR="00057C8A" w:rsidRPr="00543C48">
      <w:pPr>
        <w:pStyle w:val="Zaglavlje"/>
        <w:rPr>
          <w:rFonts w:hAnsi="Bookman Old Style" w:ascii="Bookman Old Style"/>
          <w:szCs w:val="24"/>
        </w:rPr>
      </w:pPr>
      <w:r w:rsidRPr="00543C48">
        <w:rPr>
          <w:rFonts w:hAnsi="Bookman Old Style" w:ascii="Bookman Old Style"/>
          <w:szCs w:val="24"/>
        </w:rPr>
        <w:t>22. -</w:t>
      </w:r>
      <w:r w:rsidRPr="00543C48">
        <w:rPr>
          <w:rFonts w:hAnsi="Bookman Old Style" w:ascii="Bookman Old Style"/>
          <w:szCs w:val="24"/>
        </w:rPr>
        <w:tab/>
        <w:t>Ovrv-1799/09 Javni bilježnik Vladimir Marčinko, Mesnice Fiolić  d.o.o. c/a Larus d.o.o. radi 16.579,31 Kn</w:t>
      </w:r>
    </w:p>
    <w:p w:rsidRDefault="00057C8A" w:rsidP="00BB3EBD" w:rsidR="00057C8A" w:rsidRPr="00543C48">
      <w:pPr>
        <w:pStyle w:val="Zaglavlje"/>
        <w:rPr>
          <w:rFonts w:hAnsi="Bookman Old Style" w:ascii="Bookman Old Style"/>
          <w:szCs w:val="24"/>
        </w:rPr>
      </w:pPr>
      <w:r w:rsidRPr="00543C48">
        <w:rPr>
          <w:rFonts w:hAnsi="Bookman Old Style" w:ascii="Bookman Old Style"/>
          <w:szCs w:val="24"/>
        </w:rPr>
        <w:t xml:space="preserve">  -     rješenje o ovrsi pravomoćno i ovršno na iznos od radi 16.579,31 Kn sa kamatama i troškovima</w:t>
      </w:r>
    </w:p>
    <w:p w:rsidRDefault="00057C8A" w:rsidP="00BB3EBD" w:rsidR="00057C8A" w:rsidRPr="00543C48">
      <w:pPr>
        <w:pStyle w:val="Zaglavlje"/>
        <w:rPr>
          <w:rFonts w:hAnsi="Bookman Old Style" w:ascii="Bookman Old Style"/>
          <w:szCs w:val="24"/>
        </w:rPr>
      </w:pPr>
      <w:r w:rsidRPr="00543C48">
        <w:rPr>
          <w:rFonts w:hAnsi="Bookman Old Style" w:ascii="Bookman Old Style"/>
          <w:szCs w:val="24"/>
        </w:rPr>
        <w:t xml:space="preserve">  -     predano na naplatu na Hypo Alpe-Adria banku d.d. 28.10.2010. godine</w:t>
      </w:r>
    </w:p>
    <w:p w:rsidRDefault="00057C8A" w:rsidP="00BB3EBD" w:rsidR="00057C8A">
      <w:pPr>
        <w:pStyle w:val="Zaglavlje"/>
        <w:rPr>
          <w:rFonts w:hAnsi="Bookman Old Style" w:ascii="Bookman Old Style"/>
          <w:szCs w:val="24"/>
        </w:rPr>
      </w:pPr>
    </w:p>
    <w:p w:rsidRDefault="00035DC5" w:rsidP="00BB3EBD" w:rsidR="00035DC5" w:rsidRPr="00543C48">
      <w:pPr>
        <w:pStyle w:val="Zaglavlje"/>
        <w:rPr>
          <w:rFonts w:hAnsi="Bookman Old Style" w:ascii="Bookman Old Style"/>
          <w:szCs w:val="24"/>
        </w:rPr>
      </w:pPr>
    </w:p>
    <w:p w:rsidRDefault="00057C8A" w:rsidP="00BB3EBD" w:rsidR="00057C8A" w:rsidRPr="00543C48">
      <w:pPr>
        <w:pStyle w:val="Zaglavlje"/>
        <w:rPr>
          <w:rFonts w:hAnsi="Bookman Old Style" w:ascii="Bookman Old Style"/>
          <w:szCs w:val="24"/>
        </w:rPr>
      </w:pPr>
    </w:p>
    <w:p w:rsidRDefault="00057C8A" w:rsidP="00BB3EBD" w:rsidR="00057C8A" w:rsidRPr="00543C48">
      <w:pPr>
        <w:pStyle w:val="Zaglavlje"/>
        <w:rPr>
          <w:rFonts w:hAnsi="Bookman Old Style" w:ascii="Bookman Old Style"/>
          <w:b/>
          <w:szCs w:val="24"/>
        </w:rPr>
      </w:pPr>
      <w:r w:rsidRPr="00543C48">
        <w:rPr>
          <w:rFonts w:hAnsi="Bookman Old Style" w:ascii="Bookman Old Style"/>
          <w:szCs w:val="24"/>
        </w:rPr>
        <w:tab/>
      </w:r>
      <w:r w:rsidRPr="00543C48">
        <w:rPr>
          <w:rFonts w:hAnsi="Bookman Old Style" w:ascii="Bookman Old Style"/>
          <w:b/>
          <w:szCs w:val="24"/>
        </w:rPr>
        <w:t>B) Kazneni postupak</w:t>
      </w:r>
    </w:p>
    <w:p w:rsidRDefault="00057C8A" w:rsidP="00BB3EBD" w:rsidR="00057C8A" w:rsidRPr="00543C48">
      <w:pPr>
        <w:pStyle w:val="Zaglavlje"/>
        <w:rPr>
          <w:rFonts w:hAnsi="Bookman Old Style" w:ascii="Bookman Old Style"/>
          <w:szCs w:val="24"/>
        </w:rPr>
      </w:pPr>
    </w:p>
    <w:p w:rsidRDefault="00057C8A" w:rsidP="00BB3EBD" w:rsidR="00057C8A" w:rsidRPr="00543C48">
      <w:pPr>
        <w:pStyle w:val="Zaglavlje"/>
        <w:rPr>
          <w:rFonts w:hAnsi="Bookman Old Style" w:ascii="Bookman Old Style"/>
          <w:szCs w:val="24"/>
        </w:rPr>
      </w:pPr>
      <w:r w:rsidRPr="00543C48">
        <w:rPr>
          <w:rFonts w:hAnsi="Bookman Old Style" w:ascii="Bookman Old Style"/>
          <w:szCs w:val="24"/>
        </w:rPr>
        <w:t>U tijeku kazneni postupak koji se vodi pred Županijskim sudom u Zagrebu, pod posl.br.K-Us-51/12, gdje su MESNICE FIOLIĆ d.o.o. IV optuženik, pod optužbom da su počinili kazneno djelo protiv službene dužnosti zlouporabe položaja i ovlasti označeno iz čl.337. st.4. KZ-a u svezi čl.3. st.1. Zakona o odgovornosti pravnih osoba za kaznena djela pribavilo nepripadnu materijalnu dobit u iznosu od 2.090.202,80 Kn, kao i štete u iznosu od 37.955.624,97 Kn.</w:t>
      </w:r>
    </w:p>
    <w:p w:rsidRDefault="003B4878" w:rsidP="00BB3EBD" w:rsidR="003B4878" w:rsidRPr="00543C48">
      <w:pPr>
        <w:pStyle w:val="Zaglavlje"/>
        <w:rPr>
          <w:rFonts w:hAnsi="Bookman Old Style" w:ascii="Bookman Old Style"/>
          <w:szCs w:val="24"/>
        </w:rPr>
      </w:pPr>
    </w:p>
    <w:p w:rsidRDefault="003B4878" w:rsidP="00BB3EBD" w:rsidR="003B4878" w:rsidRPr="00543C48">
      <w:pPr>
        <w:pStyle w:val="Zaglavlje"/>
        <w:rPr>
          <w:rFonts w:hAnsi="Bookman Old Style" w:ascii="Bookman Old Style"/>
          <w:szCs w:val="24"/>
        </w:rPr>
      </w:pPr>
      <w:r w:rsidRPr="00543C48">
        <w:rPr>
          <w:rFonts w:hAnsi="Bookman Old Style" w:ascii="Bookman Old Style"/>
          <w:szCs w:val="24"/>
        </w:rPr>
        <w:t>Republika Hrvatska, zastupana po Županijskom državnom odvjetništvu, podnijela je imovinskopravni zahtjev i ishodila Rješenje o određivanju privremene mjere osiguranja br. KV-US-58/13 i KV-US-51/12, od 13. svibnja 2013. godine, temeljem kojeg je izvršila zabranu raspolaganja nekretninama u vlasništvu Mesnice Fiolić d.o.o. – u stečaju. Nakon otvaranja stečajnog postupka podnesena je prijava tražbina, kao i zahtjev za priznavanjem razlučnog prava na predmetnim nekretninama. Stečajna upraviteljica je Republiku Hrvatsku po ovom osnovu svrstala u tablicu razlučnih vjerovnika.</w:t>
      </w:r>
    </w:p>
    <w:p w:rsidRDefault="00057C8A" w:rsidP="00BB3EBD" w:rsidR="00057C8A" w:rsidRPr="00F2006A">
      <w:pPr>
        <w:rPr>
          <w:b/>
        </w:rPr>
      </w:pPr>
      <w:r w:rsidRPr="00F2006A">
        <w:rPr>
          <w:b/>
        </w:rPr>
        <w:lastRenderedPageBreak/>
        <w:t>Nastavno se daje Izvješće o ostvareni</w:t>
      </w:r>
      <w:r w:rsidR="0077035C" w:rsidRPr="00F2006A">
        <w:rPr>
          <w:b/>
        </w:rPr>
        <w:t>m troškovima u periodu od 26.07</w:t>
      </w:r>
      <w:r w:rsidRPr="00F2006A">
        <w:rPr>
          <w:b/>
        </w:rPr>
        <w:t>.2017</w:t>
      </w:r>
      <w:r w:rsidR="0077035C" w:rsidRPr="00F2006A">
        <w:rPr>
          <w:b/>
        </w:rPr>
        <w:t>. do 26.10</w:t>
      </w:r>
      <w:r w:rsidRPr="00F2006A">
        <w:rPr>
          <w:b/>
        </w:rPr>
        <w:t>.2017. godine.</w:t>
      </w:r>
    </w:p>
    <w:p w:rsidRDefault="00057C8A" w:rsidP="00BB3EBD" w:rsidR="00057C8A">
      <w:r w:rsidRPr="00F24033">
        <w:t xml:space="preserve"> </w:t>
      </w:r>
    </w:p>
    <w:tbl>
      <w:tblPr>
        <w:tblW w:type="dxa" w:w="9536"/>
        <w:tblInd w:type="dxa" w:w="93"/>
        <w:tblLook w:val="04A0" w:noVBand="1" w:noHBand="0" w:lastColumn="0" w:firstColumn="1" w:lastRow="0" w:firstRow="1"/>
      </w:tblPr>
      <w:tblGrid>
        <w:gridCol w:w="700"/>
        <w:gridCol w:w="700"/>
        <w:gridCol w:w="960"/>
        <w:gridCol w:w="960"/>
        <w:gridCol w:w="3220"/>
        <w:gridCol w:w="222"/>
        <w:gridCol w:w="1360"/>
        <w:gridCol w:w="1600"/>
      </w:tblGrid>
      <w:tr w:rsidTr="005D4738" w:rsidR="005D4738" w:rsidRPr="005D4738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4738" w:rsidP="005D4738" w:rsidR="005D4738" w:rsidRPr="005D4738">
            <w:pPr>
              <w:tabs>
                <w:tab w:pos="709" w:val="clear"/>
              </w:tabs>
              <w:jc w:val="left"/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4738" w:rsidP="005D4738" w:rsidR="005D4738" w:rsidRPr="005D4738">
            <w:pPr>
              <w:tabs>
                <w:tab w:pos="709" w:val="clear"/>
              </w:tabs>
              <w:jc w:val="left"/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4738" w:rsidP="005D4738" w:rsidR="005D4738" w:rsidRPr="005D4738">
            <w:pPr>
              <w:tabs>
                <w:tab w:pos="709" w:val="clear"/>
              </w:tabs>
              <w:jc w:val="left"/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4738" w:rsidP="005D4738" w:rsidR="005D4738" w:rsidRPr="005D4738">
            <w:pPr>
              <w:tabs>
                <w:tab w:pos="709" w:val="clear"/>
              </w:tabs>
              <w:jc w:val="left"/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4738" w:rsidP="005D4738" w:rsidR="005D4738" w:rsidRPr="005D4738">
            <w:pPr>
              <w:tabs>
                <w:tab w:pos="709" w:val="clear"/>
              </w:tabs>
              <w:jc w:val="left"/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4738" w:rsidP="005D4738" w:rsidR="005D4738" w:rsidRPr="005D4738">
            <w:pPr>
              <w:tabs>
                <w:tab w:pos="709" w:val="clear"/>
              </w:tabs>
              <w:jc w:val="left"/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4738" w:rsidP="005D4738" w:rsidR="005D4738" w:rsidRPr="005D4738">
            <w:pPr>
              <w:tabs>
                <w:tab w:pos="709" w:val="clear"/>
              </w:tabs>
              <w:jc w:val="lef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D4738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Red. žiro račun</w:t>
            </w:r>
          </w:p>
        </w:tc>
        <w:tc>
          <w:tcPr>
            <w:tcW w:type="dxa" w:w="1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4738" w:rsidP="005D4738" w:rsidR="005D4738" w:rsidRPr="005D4738">
            <w:pPr>
              <w:tabs>
                <w:tab w:pos="709" w:val="clear"/>
              </w:tabs>
              <w:jc w:val="left"/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  <w:r w:rsidRPr="005D4738"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  <w:t>Za posebne namjene</w:t>
            </w:r>
          </w:p>
        </w:tc>
      </w:tr>
      <w:tr w:rsidTr="005D4738" w:rsidR="005D4738" w:rsidRPr="005D4738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4738" w:rsidP="005D4738" w:rsidR="005D4738" w:rsidRPr="005D4738">
            <w:pPr>
              <w:tabs>
                <w:tab w:pos="709" w:val="clear"/>
              </w:tabs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 w:val="hr-HR"/>
              </w:rPr>
            </w:pPr>
            <w:r w:rsidRPr="005D4738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 w:val="hr-HR"/>
              </w:rPr>
              <w:t>1.</w:t>
            </w:r>
          </w:p>
        </w:tc>
        <w:tc>
          <w:tcPr>
            <w:tcW w:type="dxa" w:w="584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4738" w:rsidP="005D4738" w:rsidR="005D4738" w:rsidRPr="005D4738">
            <w:pPr>
              <w:tabs>
                <w:tab w:pos="709" w:val="clear"/>
              </w:tabs>
              <w:jc w:val="lef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 w:val="hr-HR"/>
              </w:rPr>
            </w:pPr>
            <w:r w:rsidRPr="005D4738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 w:val="hr-HR"/>
              </w:rPr>
              <w:t>STANJE NA RAČUNU NA DAN 26.07.2017. GODINE</w:t>
            </w: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4738" w:rsidP="005D4738" w:rsidR="005D4738" w:rsidRPr="005D4738">
            <w:pPr>
              <w:tabs>
                <w:tab w:pos="709" w:val="clear"/>
              </w:tabs>
              <w:jc w:val="lef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4738" w:rsidP="005D4738" w:rsidR="005D4738" w:rsidRPr="005D4738">
            <w:pPr>
              <w:tabs>
                <w:tab w:pos="709" w:val="clear"/>
              </w:tabs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 w:val="hr-HR"/>
              </w:rPr>
            </w:pPr>
            <w:r w:rsidRPr="005D4738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 w:val="hr-HR"/>
              </w:rPr>
              <w:t>77.688,74</w:t>
            </w:r>
          </w:p>
        </w:tc>
        <w:tc>
          <w:tcPr>
            <w:tcW w:type="dxa" w:w="1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4738" w:rsidP="005D4738" w:rsidR="005D4738" w:rsidRPr="005D4738">
            <w:pPr>
              <w:tabs>
                <w:tab w:pos="709" w:val="clear"/>
              </w:tabs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 w:val="hr-HR"/>
              </w:rPr>
            </w:pPr>
            <w:r w:rsidRPr="005D4738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 w:val="hr-HR"/>
              </w:rPr>
              <w:t>109,01</w:t>
            </w:r>
          </w:p>
        </w:tc>
      </w:tr>
      <w:tr w:rsidTr="005D4738" w:rsidR="005D4738" w:rsidRPr="005D4738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4738" w:rsidP="005D4738" w:rsidR="005D4738" w:rsidRPr="005D4738">
            <w:pPr>
              <w:tabs>
                <w:tab w:pos="709" w:val="clear"/>
              </w:tabs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166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4738" w:rsidP="005D4738" w:rsidR="005D4738" w:rsidRPr="005D4738">
            <w:pPr>
              <w:tabs>
                <w:tab w:pos="709" w:val="clear"/>
              </w:tabs>
              <w:jc w:val="left"/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  <w:r w:rsidRPr="005D4738"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  <w:t>žiro račun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4738" w:rsidP="005D4738" w:rsidR="005D4738" w:rsidRPr="005D4738">
            <w:pPr>
              <w:tabs>
                <w:tab w:pos="709" w:val="clear"/>
              </w:tabs>
              <w:jc w:val="left"/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4738" w:rsidP="005D4738" w:rsidR="005D4738" w:rsidRPr="005D4738">
            <w:pPr>
              <w:tabs>
                <w:tab w:pos="709" w:val="clear"/>
              </w:tabs>
              <w:jc w:val="lef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4738" w:rsidP="005D4738" w:rsidR="005D4738" w:rsidRPr="005D4738">
            <w:pPr>
              <w:tabs>
                <w:tab w:pos="709" w:val="clear"/>
              </w:tabs>
              <w:jc w:val="lef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4738" w:rsidP="005D4738" w:rsidR="005D4738" w:rsidRPr="005D4738">
            <w:pPr>
              <w:tabs>
                <w:tab w:pos="709" w:val="clear"/>
              </w:tabs>
              <w:jc w:val="right"/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  <w:r w:rsidRPr="005D4738"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  <w:t>75.773,76</w:t>
            </w:r>
          </w:p>
        </w:tc>
        <w:tc>
          <w:tcPr>
            <w:tcW w:type="dxa" w:w="1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4738" w:rsidP="005D4738" w:rsidR="005D4738" w:rsidRPr="005D4738">
            <w:pPr>
              <w:tabs>
                <w:tab w:pos="709" w:val="clear"/>
              </w:tabs>
              <w:jc w:val="right"/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  <w:r w:rsidRPr="005D4738"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  <w:t>109,01</w:t>
            </w:r>
          </w:p>
        </w:tc>
      </w:tr>
      <w:tr w:rsidTr="005D4738" w:rsidR="005D4738" w:rsidRPr="005D4738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4738" w:rsidP="005D4738" w:rsidR="005D4738" w:rsidRPr="005D4738">
            <w:pPr>
              <w:tabs>
                <w:tab w:pos="709" w:val="clear"/>
              </w:tabs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166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4738" w:rsidP="005D4738" w:rsidR="005D4738" w:rsidRPr="005D4738">
            <w:pPr>
              <w:tabs>
                <w:tab w:pos="709" w:val="clear"/>
              </w:tabs>
              <w:jc w:val="left"/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  <w:r w:rsidRPr="005D4738"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  <w:t xml:space="preserve">blagajna 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4738" w:rsidP="005D4738" w:rsidR="005D4738" w:rsidRPr="005D4738">
            <w:pPr>
              <w:tabs>
                <w:tab w:pos="709" w:val="clear"/>
              </w:tabs>
              <w:jc w:val="left"/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4738" w:rsidP="005D4738" w:rsidR="005D4738" w:rsidRPr="005D4738">
            <w:pPr>
              <w:tabs>
                <w:tab w:pos="709" w:val="clear"/>
              </w:tabs>
              <w:jc w:val="lef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4738" w:rsidP="005D4738" w:rsidR="005D4738" w:rsidRPr="005D4738">
            <w:pPr>
              <w:tabs>
                <w:tab w:pos="709" w:val="clear"/>
              </w:tabs>
              <w:jc w:val="lef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4738" w:rsidP="005D4738" w:rsidR="005D4738" w:rsidRPr="005D4738">
            <w:pPr>
              <w:tabs>
                <w:tab w:pos="709" w:val="clear"/>
              </w:tabs>
              <w:jc w:val="right"/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  <w:r w:rsidRPr="005D4738"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  <w:t>1.914,98</w:t>
            </w:r>
          </w:p>
        </w:tc>
        <w:tc>
          <w:tcPr>
            <w:tcW w:type="dxa" w:w="1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4738" w:rsidP="005D4738" w:rsidR="005D4738" w:rsidRPr="005D4738">
            <w:pPr>
              <w:tabs>
                <w:tab w:pos="709" w:val="clear"/>
              </w:tabs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 w:val="hr-HR"/>
              </w:rPr>
            </w:pPr>
            <w:r w:rsidRPr="005D4738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 w:val="hr-HR"/>
              </w:rPr>
              <w:t>0,00</w:t>
            </w:r>
          </w:p>
        </w:tc>
      </w:tr>
      <w:tr w:rsidTr="005D4738" w:rsidR="005D4738" w:rsidRPr="005D4738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4738" w:rsidP="005D4738" w:rsidR="005D4738" w:rsidRPr="005D4738">
            <w:pPr>
              <w:tabs>
                <w:tab w:pos="709" w:val="clear"/>
              </w:tabs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 w:val="hr-HR"/>
              </w:rPr>
            </w:pPr>
            <w:r w:rsidRPr="005D4738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 w:val="hr-HR"/>
              </w:rPr>
              <w:t>2.</w:t>
            </w:r>
          </w:p>
        </w:tc>
        <w:tc>
          <w:tcPr>
            <w:tcW w:type="dxa" w:w="26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4738" w:rsidP="005D4738" w:rsidR="005D4738" w:rsidRPr="005D4738">
            <w:pPr>
              <w:tabs>
                <w:tab w:pos="709" w:val="clear"/>
              </w:tabs>
              <w:jc w:val="lef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 w:val="hr-HR"/>
              </w:rPr>
            </w:pPr>
            <w:r w:rsidRPr="005D4738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 w:val="hr-HR"/>
              </w:rPr>
              <w:t xml:space="preserve">PRILJEV SREDSTAVA </w:t>
            </w: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4738" w:rsidP="005D4738" w:rsidR="005D4738" w:rsidRPr="005D4738">
            <w:pPr>
              <w:tabs>
                <w:tab w:pos="709" w:val="clear"/>
              </w:tabs>
              <w:jc w:val="lef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4738" w:rsidP="005D4738" w:rsidR="005D4738" w:rsidRPr="005D4738">
            <w:pPr>
              <w:tabs>
                <w:tab w:pos="709" w:val="clear"/>
              </w:tabs>
              <w:jc w:val="lef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4738" w:rsidP="005D4738" w:rsidR="005D4738" w:rsidRPr="005D4738">
            <w:pPr>
              <w:tabs>
                <w:tab w:pos="709" w:val="clear"/>
              </w:tabs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 w:val="hr-HR"/>
              </w:rPr>
            </w:pPr>
            <w:r w:rsidRPr="005D4738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 w:val="hr-HR"/>
              </w:rPr>
              <w:t>477.278,63</w:t>
            </w:r>
          </w:p>
        </w:tc>
        <w:tc>
          <w:tcPr>
            <w:tcW w:type="dxa" w:w="1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4738" w:rsidP="005D4738" w:rsidR="005D4738" w:rsidRPr="005D4738">
            <w:pPr>
              <w:tabs>
                <w:tab w:pos="709" w:val="clear"/>
              </w:tabs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 w:val="hr-HR"/>
              </w:rPr>
            </w:pPr>
            <w:r w:rsidRPr="005D4738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 w:val="hr-HR"/>
              </w:rPr>
              <w:t>140,49</w:t>
            </w:r>
          </w:p>
        </w:tc>
      </w:tr>
      <w:tr w:rsidTr="005D4738" w:rsidR="005D4738" w:rsidRPr="005D4738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4738" w:rsidP="005D4738" w:rsidR="005D4738" w:rsidRPr="005D4738">
            <w:pPr>
              <w:tabs>
                <w:tab w:pos="709" w:val="clear"/>
              </w:tabs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166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4738" w:rsidP="005D4738" w:rsidR="005D4738" w:rsidRPr="005D4738">
            <w:pPr>
              <w:tabs>
                <w:tab w:pos="709" w:val="clear"/>
              </w:tabs>
              <w:jc w:val="left"/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  <w:r w:rsidRPr="005D4738"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  <w:t>HPB-kamate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4738" w:rsidP="005D4738" w:rsidR="005D4738" w:rsidRPr="005D4738">
            <w:pPr>
              <w:tabs>
                <w:tab w:pos="709" w:val="clear"/>
              </w:tabs>
              <w:jc w:val="left"/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4738" w:rsidP="005D4738" w:rsidR="005D4738" w:rsidRPr="005D4738">
            <w:pPr>
              <w:tabs>
                <w:tab w:pos="709" w:val="clear"/>
              </w:tabs>
              <w:jc w:val="left"/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4738" w:rsidP="005D4738" w:rsidR="005D4738" w:rsidRPr="005D4738">
            <w:pPr>
              <w:tabs>
                <w:tab w:pos="709" w:val="clear"/>
              </w:tabs>
              <w:jc w:val="left"/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4738" w:rsidP="005D4738" w:rsidR="005D4738" w:rsidRPr="005D4738">
            <w:pPr>
              <w:tabs>
                <w:tab w:pos="709" w:val="clear"/>
              </w:tabs>
              <w:jc w:val="right"/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  <w:r w:rsidRPr="005D4738"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  <w:t>20,67</w:t>
            </w:r>
          </w:p>
        </w:tc>
        <w:tc>
          <w:tcPr>
            <w:tcW w:type="dxa" w:w="1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4738" w:rsidP="005D4738" w:rsidR="005D4738" w:rsidRPr="005D4738">
            <w:pPr>
              <w:tabs>
                <w:tab w:pos="709" w:val="clear"/>
              </w:tabs>
              <w:jc w:val="right"/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  <w:r w:rsidRPr="005D4738"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  <w:t>0,31</w:t>
            </w:r>
          </w:p>
        </w:tc>
      </w:tr>
      <w:tr w:rsidTr="005D4738" w:rsidR="005D4738" w:rsidRPr="005D4738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4738" w:rsidP="005D4738" w:rsidR="005D4738" w:rsidRPr="005D4738">
            <w:pPr>
              <w:tabs>
                <w:tab w:pos="709" w:val="clear"/>
              </w:tabs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26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4738" w:rsidP="005D4738" w:rsidR="005D4738" w:rsidRPr="005D4738">
            <w:pPr>
              <w:tabs>
                <w:tab w:pos="709" w:val="clear"/>
              </w:tabs>
              <w:jc w:val="left"/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  <w:r w:rsidRPr="005D4738"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  <w:t>Priliv s drugih računa</w:t>
            </w: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4738" w:rsidP="005D4738" w:rsidR="005D4738" w:rsidRPr="005D4738">
            <w:pPr>
              <w:tabs>
                <w:tab w:pos="709" w:val="clear"/>
              </w:tabs>
              <w:jc w:val="left"/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4738" w:rsidP="005D4738" w:rsidR="005D4738" w:rsidRPr="005D4738">
            <w:pPr>
              <w:tabs>
                <w:tab w:pos="709" w:val="clear"/>
              </w:tabs>
              <w:jc w:val="left"/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4738" w:rsidP="005D4738" w:rsidR="005D4738" w:rsidRPr="005D4738">
            <w:pPr>
              <w:tabs>
                <w:tab w:pos="709" w:val="clear"/>
              </w:tabs>
              <w:jc w:val="right"/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  <w:r w:rsidRPr="005D4738"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  <w:t>0,00</w:t>
            </w:r>
          </w:p>
        </w:tc>
        <w:tc>
          <w:tcPr>
            <w:tcW w:type="dxa" w:w="1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4738" w:rsidP="005D4738" w:rsidR="005D4738" w:rsidRPr="005D4738">
            <w:pPr>
              <w:tabs>
                <w:tab w:pos="709" w:val="clear"/>
              </w:tabs>
              <w:jc w:val="right"/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  <w:r w:rsidRPr="005D4738"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  <w:t>140,18</w:t>
            </w:r>
          </w:p>
        </w:tc>
      </w:tr>
      <w:tr w:rsidTr="005D4738" w:rsidR="005D4738" w:rsidRPr="005D4738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4738" w:rsidP="005D4738" w:rsidR="005D4738" w:rsidRPr="005D4738">
            <w:pPr>
              <w:tabs>
                <w:tab w:pos="709" w:val="clear"/>
              </w:tabs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26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4738" w:rsidP="005D4738" w:rsidR="005D4738" w:rsidRPr="005D4738">
            <w:pPr>
              <w:tabs>
                <w:tab w:pos="709" w:val="clear"/>
              </w:tabs>
              <w:jc w:val="left"/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  <w:r w:rsidRPr="005D4738"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  <w:t>Priliv od prodaje imovine</w:t>
            </w: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4738" w:rsidP="005D4738" w:rsidR="005D4738" w:rsidRPr="005D4738">
            <w:pPr>
              <w:tabs>
                <w:tab w:pos="709" w:val="clear"/>
              </w:tabs>
              <w:jc w:val="left"/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4738" w:rsidP="005D4738" w:rsidR="005D4738" w:rsidRPr="005D4738">
            <w:pPr>
              <w:tabs>
                <w:tab w:pos="709" w:val="clear"/>
              </w:tabs>
              <w:jc w:val="left"/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4738" w:rsidP="005D4738" w:rsidR="005D4738" w:rsidRPr="005D4738">
            <w:pPr>
              <w:tabs>
                <w:tab w:pos="709" w:val="clear"/>
              </w:tabs>
              <w:jc w:val="right"/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  <w:r w:rsidRPr="005D4738"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  <w:t>403.106,97</w:t>
            </w:r>
          </w:p>
        </w:tc>
        <w:tc>
          <w:tcPr>
            <w:tcW w:type="dxa" w:w="1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4738" w:rsidP="005D4738" w:rsidR="005D4738" w:rsidRPr="005D4738">
            <w:pPr>
              <w:tabs>
                <w:tab w:pos="709" w:val="clear"/>
              </w:tabs>
              <w:jc w:val="right"/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  <w:r w:rsidRPr="005D4738"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  <w:t>0,00</w:t>
            </w:r>
          </w:p>
        </w:tc>
      </w:tr>
      <w:tr w:rsidTr="005D4738" w:rsidR="005D4738" w:rsidRPr="005D4738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4738" w:rsidP="005D4738" w:rsidR="005D4738" w:rsidRPr="005D4738">
            <w:pPr>
              <w:tabs>
                <w:tab w:pos="709" w:val="clear"/>
              </w:tabs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584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4738" w:rsidP="005D4738" w:rsidR="005D4738" w:rsidRPr="005D4738">
            <w:pPr>
              <w:tabs>
                <w:tab w:pos="709" w:val="clear"/>
              </w:tabs>
              <w:jc w:val="left"/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  <w:r w:rsidRPr="005D4738"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  <w:t>Priliv OD Agencije za osig.radničkih potraživanja</w:t>
            </w: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4738" w:rsidP="005D4738" w:rsidR="005D4738" w:rsidRPr="005D4738">
            <w:pPr>
              <w:tabs>
                <w:tab w:pos="709" w:val="clear"/>
              </w:tabs>
              <w:jc w:val="left"/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4738" w:rsidP="005D4738" w:rsidR="005D4738" w:rsidRPr="005D4738">
            <w:pPr>
              <w:tabs>
                <w:tab w:pos="709" w:val="clear"/>
              </w:tabs>
              <w:jc w:val="right"/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  <w:r w:rsidRPr="005D4738"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  <w:t>0,00</w:t>
            </w:r>
          </w:p>
        </w:tc>
        <w:tc>
          <w:tcPr>
            <w:tcW w:type="dxa" w:w="1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4738" w:rsidP="005D4738" w:rsidR="005D4738" w:rsidRPr="005D4738">
            <w:pPr>
              <w:tabs>
                <w:tab w:pos="709" w:val="clear"/>
              </w:tabs>
              <w:jc w:val="right"/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  <w:r w:rsidRPr="005D4738"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  <w:t>0,00</w:t>
            </w:r>
          </w:p>
        </w:tc>
      </w:tr>
      <w:tr w:rsidTr="005D4738" w:rsidR="005D4738" w:rsidRPr="005D4738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4738" w:rsidP="005D4738" w:rsidR="005D4738" w:rsidRPr="005D4738">
            <w:pPr>
              <w:tabs>
                <w:tab w:pos="709" w:val="clear"/>
              </w:tabs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26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4738" w:rsidP="005D4738" w:rsidR="005D4738" w:rsidRPr="005D4738">
            <w:pPr>
              <w:tabs>
                <w:tab w:pos="709" w:val="clear"/>
              </w:tabs>
              <w:jc w:val="left"/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  <w:r w:rsidRPr="005D4738"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  <w:t>Povrat od pozajmica</w:t>
            </w: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4738" w:rsidP="005D4738" w:rsidR="005D4738" w:rsidRPr="005D4738">
            <w:pPr>
              <w:tabs>
                <w:tab w:pos="709" w:val="clear"/>
              </w:tabs>
              <w:jc w:val="left"/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4738" w:rsidP="005D4738" w:rsidR="005D4738" w:rsidRPr="005D4738">
            <w:pPr>
              <w:tabs>
                <w:tab w:pos="709" w:val="clear"/>
              </w:tabs>
              <w:jc w:val="left"/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4738" w:rsidP="005D4738" w:rsidR="005D4738" w:rsidRPr="005D4738">
            <w:pPr>
              <w:tabs>
                <w:tab w:pos="709" w:val="clear"/>
              </w:tabs>
              <w:jc w:val="right"/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  <w:r w:rsidRPr="005D4738"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  <w:t>0,00</w:t>
            </w:r>
          </w:p>
        </w:tc>
        <w:tc>
          <w:tcPr>
            <w:tcW w:type="dxa" w:w="1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4738" w:rsidP="005D4738" w:rsidR="005D4738" w:rsidRPr="005D4738">
            <w:pPr>
              <w:tabs>
                <w:tab w:pos="709" w:val="clear"/>
              </w:tabs>
              <w:jc w:val="right"/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  <w:r w:rsidRPr="005D4738"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  <w:t>0,00</w:t>
            </w:r>
          </w:p>
        </w:tc>
      </w:tr>
      <w:tr w:rsidTr="005D4738" w:rsidR="005D4738" w:rsidRPr="005D4738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4738" w:rsidP="005D4738" w:rsidR="005D4738" w:rsidRPr="005D4738">
            <w:pPr>
              <w:tabs>
                <w:tab w:pos="709" w:val="clear"/>
              </w:tabs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166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4738" w:rsidP="005D4738" w:rsidR="005D4738" w:rsidRPr="005D4738">
            <w:pPr>
              <w:tabs>
                <w:tab w:pos="709" w:val="clear"/>
              </w:tabs>
              <w:jc w:val="left"/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  <w:r w:rsidRPr="005D4738"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  <w:t>Priljev od najma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4738" w:rsidP="005D4738" w:rsidR="005D4738" w:rsidRPr="005D4738">
            <w:pPr>
              <w:tabs>
                <w:tab w:pos="709" w:val="clear"/>
              </w:tabs>
              <w:jc w:val="left"/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4738" w:rsidP="005D4738" w:rsidR="005D4738" w:rsidRPr="005D4738">
            <w:pPr>
              <w:tabs>
                <w:tab w:pos="709" w:val="clear"/>
              </w:tabs>
              <w:jc w:val="left"/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4738" w:rsidP="005D4738" w:rsidR="005D4738" w:rsidRPr="005D4738">
            <w:pPr>
              <w:tabs>
                <w:tab w:pos="709" w:val="clear"/>
              </w:tabs>
              <w:jc w:val="left"/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4738" w:rsidP="005D4738" w:rsidR="005D4738" w:rsidRPr="005D4738">
            <w:pPr>
              <w:tabs>
                <w:tab w:pos="709" w:val="clear"/>
              </w:tabs>
              <w:jc w:val="right"/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  <w:r w:rsidRPr="005D4738"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  <w:t>62.042,59</w:t>
            </w:r>
          </w:p>
        </w:tc>
        <w:tc>
          <w:tcPr>
            <w:tcW w:type="dxa" w:w="1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4738" w:rsidP="005D4738" w:rsidR="005D4738" w:rsidRPr="005D4738">
            <w:pPr>
              <w:tabs>
                <w:tab w:pos="709" w:val="clear"/>
              </w:tabs>
              <w:jc w:val="right"/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  <w:r w:rsidRPr="005D4738"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  <w:t>0,00</w:t>
            </w:r>
          </w:p>
        </w:tc>
      </w:tr>
      <w:tr w:rsidTr="005D4738" w:rsidR="005D4738" w:rsidRPr="005D4738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4738" w:rsidP="005D4738" w:rsidR="005D4738" w:rsidRPr="005D4738">
            <w:pPr>
              <w:tabs>
                <w:tab w:pos="709" w:val="clear"/>
              </w:tabs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26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4738" w:rsidP="005D4738" w:rsidR="005D4738" w:rsidRPr="005D4738">
            <w:pPr>
              <w:tabs>
                <w:tab w:pos="709" w:val="clear"/>
              </w:tabs>
              <w:jc w:val="left"/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  <w:r w:rsidRPr="005D4738"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  <w:t>Priliv od kupaca prije stečaja</w:t>
            </w: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4738" w:rsidP="005D4738" w:rsidR="005D4738" w:rsidRPr="005D4738">
            <w:pPr>
              <w:tabs>
                <w:tab w:pos="709" w:val="clear"/>
              </w:tabs>
              <w:jc w:val="left"/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4738" w:rsidP="005D4738" w:rsidR="005D4738" w:rsidRPr="005D4738">
            <w:pPr>
              <w:tabs>
                <w:tab w:pos="709" w:val="clear"/>
              </w:tabs>
              <w:jc w:val="left"/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4738" w:rsidP="005D4738" w:rsidR="005D4738" w:rsidRPr="005D4738">
            <w:pPr>
              <w:tabs>
                <w:tab w:pos="709" w:val="clear"/>
              </w:tabs>
              <w:jc w:val="right"/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  <w:r w:rsidRPr="005D4738"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  <w:t>12.108,40</w:t>
            </w:r>
          </w:p>
        </w:tc>
        <w:tc>
          <w:tcPr>
            <w:tcW w:type="dxa" w:w="1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4738" w:rsidP="005D4738" w:rsidR="005D4738" w:rsidRPr="005D4738">
            <w:pPr>
              <w:tabs>
                <w:tab w:pos="709" w:val="clear"/>
              </w:tabs>
              <w:jc w:val="right"/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  <w:r w:rsidRPr="005D4738"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  <w:t>0,00</w:t>
            </w:r>
          </w:p>
        </w:tc>
      </w:tr>
      <w:tr w:rsidTr="005D4738" w:rsidR="005D4738" w:rsidRPr="005D4738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4738" w:rsidP="005D4738" w:rsidR="005D4738" w:rsidRPr="005D4738">
            <w:pPr>
              <w:tabs>
                <w:tab w:pos="709" w:val="clear"/>
              </w:tabs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26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4738" w:rsidP="005D4738" w:rsidR="005D4738" w:rsidRPr="005D4738">
            <w:pPr>
              <w:tabs>
                <w:tab w:pos="709" w:val="clear"/>
              </w:tabs>
              <w:jc w:val="left"/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  <w:r w:rsidRPr="005D4738"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  <w:t xml:space="preserve">Priliv od prefakturiranja </w:t>
            </w: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4738" w:rsidP="005D4738" w:rsidR="005D4738" w:rsidRPr="005D4738">
            <w:pPr>
              <w:tabs>
                <w:tab w:pos="709" w:val="clear"/>
              </w:tabs>
              <w:jc w:val="left"/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4738" w:rsidP="005D4738" w:rsidR="005D4738" w:rsidRPr="005D4738">
            <w:pPr>
              <w:tabs>
                <w:tab w:pos="709" w:val="clear"/>
              </w:tabs>
              <w:jc w:val="left"/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4738" w:rsidP="005D4738" w:rsidR="005D4738" w:rsidRPr="005D4738">
            <w:pPr>
              <w:tabs>
                <w:tab w:pos="709" w:val="clear"/>
              </w:tabs>
              <w:jc w:val="right"/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  <w:r w:rsidRPr="005D4738"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  <w:t>0,00</w:t>
            </w:r>
          </w:p>
        </w:tc>
        <w:tc>
          <w:tcPr>
            <w:tcW w:type="dxa" w:w="1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4738" w:rsidP="005D4738" w:rsidR="005D4738" w:rsidRPr="005D4738">
            <w:pPr>
              <w:tabs>
                <w:tab w:pos="709" w:val="clear"/>
              </w:tabs>
              <w:jc w:val="right"/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  <w:r w:rsidRPr="005D4738"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  <w:t>0,00</w:t>
            </w:r>
          </w:p>
        </w:tc>
      </w:tr>
      <w:tr w:rsidTr="005D4738" w:rsidR="005D4738" w:rsidRPr="005D4738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4738" w:rsidP="005D4738" w:rsidR="005D4738" w:rsidRPr="005D4738">
            <w:pPr>
              <w:tabs>
                <w:tab w:pos="709" w:val="clear"/>
              </w:tabs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 w:val="hr-HR"/>
              </w:rPr>
            </w:pPr>
            <w:r w:rsidRPr="005D4738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 w:val="hr-HR"/>
              </w:rPr>
              <w:t>3.</w:t>
            </w:r>
          </w:p>
        </w:tc>
        <w:tc>
          <w:tcPr>
            <w:tcW w:type="dxa" w:w="26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4738" w:rsidP="005D4738" w:rsidR="005D4738" w:rsidRPr="005D4738">
            <w:pPr>
              <w:tabs>
                <w:tab w:pos="709" w:val="clear"/>
              </w:tabs>
              <w:jc w:val="lef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 w:val="hr-HR"/>
              </w:rPr>
            </w:pPr>
            <w:r w:rsidRPr="005D4738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 w:val="hr-HR"/>
              </w:rPr>
              <w:t>KONTROLNI ZBROJ (1+2)</w:t>
            </w: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4738" w:rsidP="005D4738" w:rsidR="005D4738" w:rsidRPr="005D4738">
            <w:pPr>
              <w:tabs>
                <w:tab w:pos="709" w:val="clear"/>
              </w:tabs>
              <w:jc w:val="lef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4738" w:rsidP="005D4738" w:rsidR="005D4738" w:rsidRPr="005D4738">
            <w:pPr>
              <w:tabs>
                <w:tab w:pos="709" w:val="clear"/>
              </w:tabs>
              <w:jc w:val="lef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4738" w:rsidP="005D4738" w:rsidR="005D4738" w:rsidRPr="005D4738">
            <w:pPr>
              <w:tabs>
                <w:tab w:pos="709" w:val="clear"/>
              </w:tabs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 w:val="hr-HR"/>
              </w:rPr>
            </w:pPr>
            <w:r w:rsidRPr="005D4738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 w:val="hr-HR"/>
              </w:rPr>
              <w:t>554.967,37</w:t>
            </w:r>
          </w:p>
        </w:tc>
        <w:tc>
          <w:tcPr>
            <w:tcW w:type="dxa" w:w="1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4738" w:rsidP="005D4738" w:rsidR="005D4738" w:rsidRPr="005D4738">
            <w:pPr>
              <w:tabs>
                <w:tab w:pos="709" w:val="clear"/>
              </w:tabs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 w:val="hr-HR"/>
              </w:rPr>
            </w:pPr>
            <w:r w:rsidRPr="005D4738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 w:val="hr-HR"/>
              </w:rPr>
              <w:t>249,50</w:t>
            </w:r>
          </w:p>
        </w:tc>
      </w:tr>
      <w:tr w:rsidTr="005D4738" w:rsidR="005D4738" w:rsidRPr="005D4738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4738" w:rsidP="005D4738" w:rsidR="005D4738" w:rsidRPr="005D4738">
            <w:pPr>
              <w:tabs>
                <w:tab w:pos="709" w:val="clear"/>
              </w:tabs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4738" w:rsidP="005D4738" w:rsidR="005D4738" w:rsidRPr="005D4738">
            <w:pPr>
              <w:tabs>
                <w:tab w:pos="709" w:val="clear"/>
              </w:tabs>
              <w:jc w:val="left"/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4738" w:rsidP="005D4738" w:rsidR="005D4738" w:rsidRPr="005D4738">
            <w:pPr>
              <w:tabs>
                <w:tab w:pos="709" w:val="clear"/>
              </w:tabs>
              <w:jc w:val="left"/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4738" w:rsidP="005D4738" w:rsidR="005D4738" w:rsidRPr="005D4738">
            <w:pPr>
              <w:tabs>
                <w:tab w:pos="709" w:val="clear"/>
              </w:tabs>
              <w:jc w:val="left"/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4738" w:rsidP="005D4738" w:rsidR="005D4738" w:rsidRPr="005D4738">
            <w:pPr>
              <w:tabs>
                <w:tab w:pos="709" w:val="clear"/>
              </w:tabs>
              <w:jc w:val="left"/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4738" w:rsidP="005D4738" w:rsidR="005D4738" w:rsidRPr="005D4738">
            <w:pPr>
              <w:tabs>
                <w:tab w:pos="709" w:val="clear"/>
              </w:tabs>
              <w:jc w:val="left"/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4738" w:rsidP="005D4738" w:rsidR="005D4738" w:rsidRPr="005D4738">
            <w:pPr>
              <w:tabs>
                <w:tab w:pos="709" w:val="clear"/>
              </w:tabs>
              <w:jc w:val="left"/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1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4738" w:rsidP="005D4738" w:rsidR="005D4738" w:rsidRPr="005D4738">
            <w:pPr>
              <w:tabs>
                <w:tab w:pos="709" w:val="clear"/>
              </w:tabs>
              <w:jc w:val="right"/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</w:p>
        </w:tc>
      </w:tr>
      <w:tr w:rsidTr="005D4738" w:rsidR="005D4738" w:rsidRPr="005D4738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4738" w:rsidP="005D4738" w:rsidR="005D4738" w:rsidRPr="005D4738">
            <w:pPr>
              <w:tabs>
                <w:tab w:pos="709" w:val="clear"/>
              </w:tabs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 w:val="hr-HR"/>
              </w:rPr>
            </w:pPr>
            <w:r w:rsidRPr="005D4738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 w:val="hr-HR"/>
              </w:rPr>
              <w:t>4.</w:t>
            </w:r>
          </w:p>
        </w:tc>
        <w:tc>
          <w:tcPr>
            <w:tcW w:type="dxa" w:w="26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4738" w:rsidP="005D4738" w:rsidR="005D4738" w:rsidRPr="005D4738">
            <w:pPr>
              <w:tabs>
                <w:tab w:pos="709" w:val="clear"/>
              </w:tabs>
              <w:jc w:val="lef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 w:val="hr-HR"/>
              </w:rPr>
            </w:pPr>
            <w:r w:rsidRPr="005D4738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 w:val="hr-HR"/>
              </w:rPr>
              <w:t>ODLJEV SREDSTAVA</w:t>
            </w: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4738" w:rsidP="005D4738" w:rsidR="005D4738" w:rsidRPr="005D4738">
            <w:pPr>
              <w:tabs>
                <w:tab w:pos="709" w:val="clear"/>
              </w:tabs>
              <w:jc w:val="lef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4738" w:rsidP="005D4738" w:rsidR="005D4738" w:rsidRPr="005D4738">
            <w:pPr>
              <w:tabs>
                <w:tab w:pos="709" w:val="clear"/>
              </w:tabs>
              <w:jc w:val="lef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4738" w:rsidP="005D4738" w:rsidR="005D4738" w:rsidRPr="005D4738">
            <w:pPr>
              <w:tabs>
                <w:tab w:pos="709" w:val="clear"/>
              </w:tabs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 w:val="hr-HR"/>
              </w:rPr>
            </w:pPr>
            <w:r w:rsidRPr="005D4738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 w:val="hr-HR"/>
              </w:rPr>
              <w:t>60.362,39</w:t>
            </w:r>
          </w:p>
        </w:tc>
        <w:tc>
          <w:tcPr>
            <w:tcW w:type="dxa" w:w="1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4738" w:rsidP="005D4738" w:rsidR="005D4738" w:rsidRPr="005D4738">
            <w:pPr>
              <w:tabs>
                <w:tab w:pos="709" w:val="clear"/>
              </w:tabs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 w:val="hr-HR"/>
              </w:rPr>
            </w:pPr>
            <w:r w:rsidRPr="005D4738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 w:val="hr-HR"/>
              </w:rPr>
              <w:t>17.682,70</w:t>
            </w:r>
          </w:p>
        </w:tc>
      </w:tr>
      <w:tr w:rsidTr="005D4738" w:rsidR="005D4738" w:rsidRPr="005D4738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4738" w:rsidP="005D4738" w:rsidR="005D4738" w:rsidRPr="005D4738">
            <w:pPr>
              <w:tabs>
                <w:tab w:pos="709" w:val="clear"/>
              </w:tabs>
              <w:jc w:val="left"/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584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4738" w:rsidP="005D4738" w:rsidR="005D4738" w:rsidRPr="005D4738">
            <w:pPr>
              <w:tabs>
                <w:tab w:pos="709" w:val="clear"/>
              </w:tabs>
              <w:jc w:val="left"/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  <w:r w:rsidRPr="005D4738"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  <w:t>Troškovi oglasa za prodaju imovine</w:t>
            </w: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4738" w:rsidP="005D4738" w:rsidR="005D4738" w:rsidRPr="005D4738">
            <w:pPr>
              <w:tabs>
                <w:tab w:pos="709" w:val="clear"/>
              </w:tabs>
              <w:jc w:val="left"/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4738" w:rsidP="005D4738" w:rsidR="005D4738" w:rsidRPr="005D4738">
            <w:pPr>
              <w:tabs>
                <w:tab w:pos="709" w:val="clear"/>
              </w:tabs>
              <w:jc w:val="right"/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  <w:r w:rsidRPr="005D4738"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  <w:t>6.903,73</w:t>
            </w:r>
          </w:p>
        </w:tc>
        <w:tc>
          <w:tcPr>
            <w:tcW w:type="dxa" w:w="1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4738" w:rsidP="005D4738" w:rsidR="005D4738" w:rsidRPr="005D4738">
            <w:pPr>
              <w:tabs>
                <w:tab w:pos="709" w:val="clear"/>
              </w:tabs>
              <w:jc w:val="right"/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  <w:r w:rsidRPr="005D4738"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  <w:t>0,00</w:t>
            </w:r>
          </w:p>
        </w:tc>
      </w:tr>
      <w:tr w:rsidTr="005D4738" w:rsidR="005D4738" w:rsidRPr="005D4738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4738" w:rsidP="005D4738" w:rsidR="005D4738" w:rsidRPr="005D4738">
            <w:pPr>
              <w:tabs>
                <w:tab w:pos="709" w:val="clear"/>
              </w:tabs>
              <w:jc w:val="lef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26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4738" w:rsidP="005D4738" w:rsidR="005D4738" w:rsidRPr="005D4738">
            <w:pPr>
              <w:tabs>
                <w:tab w:pos="709" w:val="clear"/>
              </w:tabs>
              <w:jc w:val="left"/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  <w:r w:rsidRPr="005D4738"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  <w:t xml:space="preserve">Troškovi poštarine </w:t>
            </w: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4738" w:rsidP="005D4738" w:rsidR="005D4738" w:rsidRPr="005D4738">
            <w:pPr>
              <w:tabs>
                <w:tab w:pos="709" w:val="clear"/>
              </w:tabs>
              <w:jc w:val="lef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4738" w:rsidP="005D4738" w:rsidR="005D4738" w:rsidRPr="005D4738">
            <w:pPr>
              <w:tabs>
                <w:tab w:pos="709" w:val="clear"/>
              </w:tabs>
              <w:jc w:val="lef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4738" w:rsidP="005D4738" w:rsidR="005D4738" w:rsidRPr="005D4738">
            <w:pPr>
              <w:tabs>
                <w:tab w:pos="709" w:val="clear"/>
              </w:tabs>
              <w:jc w:val="right"/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  <w:r w:rsidRPr="005D4738"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  <w:t>445,50</w:t>
            </w:r>
          </w:p>
        </w:tc>
        <w:tc>
          <w:tcPr>
            <w:tcW w:type="dxa" w:w="1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4738" w:rsidP="005D4738" w:rsidR="005D4738" w:rsidRPr="005D4738">
            <w:pPr>
              <w:tabs>
                <w:tab w:pos="709" w:val="clear"/>
              </w:tabs>
              <w:jc w:val="right"/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  <w:r w:rsidRPr="005D4738"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  <w:t>0,00</w:t>
            </w:r>
          </w:p>
        </w:tc>
      </w:tr>
      <w:tr w:rsidTr="005D4738" w:rsidR="005D4738" w:rsidRPr="005D4738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4738" w:rsidP="005D4738" w:rsidR="005D4738" w:rsidRPr="005D4738">
            <w:pPr>
              <w:tabs>
                <w:tab w:pos="709" w:val="clear"/>
              </w:tabs>
              <w:jc w:val="lef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26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4738" w:rsidP="005D4738" w:rsidR="005D4738" w:rsidRPr="005D4738">
            <w:pPr>
              <w:tabs>
                <w:tab w:pos="709" w:val="clear"/>
              </w:tabs>
              <w:jc w:val="left"/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  <w:r w:rsidRPr="005D4738"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  <w:t>Materijalni troškovi</w:t>
            </w: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4738" w:rsidP="005D4738" w:rsidR="005D4738" w:rsidRPr="005D4738">
            <w:pPr>
              <w:tabs>
                <w:tab w:pos="709" w:val="clear"/>
              </w:tabs>
              <w:jc w:val="lef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4738" w:rsidP="005D4738" w:rsidR="005D4738" w:rsidRPr="005D4738">
            <w:pPr>
              <w:tabs>
                <w:tab w:pos="709" w:val="clear"/>
              </w:tabs>
              <w:jc w:val="lef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4738" w:rsidP="005D4738" w:rsidR="005D4738" w:rsidRPr="005D4738">
            <w:pPr>
              <w:tabs>
                <w:tab w:pos="709" w:val="clear"/>
              </w:tabs>
              <w:jc w:val="right"/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  <w:r w:rsidRPr="005D4738"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  <w:t>535,00</w:t>
            </w:r>
          </w:p>
        </w:tc>
        <w:tc>
          <w:tcPr>
            <w:tcW w:type="dxa" w:w="1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4738" w:rsidP="005D4738" w:rsidR="005D4738" w:rsidRPr="005D4738">
            <w:pPr>
              <w:tabs>
                <w:tab w:pos="709" w:val="clear"/>
              </w:tabs>
              <w:jc w:val="right"/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  <w:r w:rsidRPr="005D4738"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  <w:t>0,00</w:t>
            </w:r>
          </w:p>
        </w:tc>
      </w:tr>
      <w:tr w:rsidTr="005D4738" w:rsidR="005D4738" w:rsidRPr="005D4738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4738" w:rsidP="005D4738" w:rsidR="005D4738" w:rsidRPr="005D4738">
            <w:pPr>
              <w:tabs>
                <w:tab w:pos="709" w:val="clear"/>
              </w:tabs>
              <w:jc w:val="lef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26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4738" w:rsidP="005D4738" w:rsidR="005D4738" w:rsidRPr="005D4738">
            <w:pPr>
              <w:tabs>
                <w:tab w:pos="709" w:val="clear"/>
              </w:tabs>
              <w:jc w:val="left"/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  <w:r w:rsidRPr="005D4738"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  <w:t>Administrativni troškovi</w:t>
            </w: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4738" w:rsidP="005D4738" w:rsidR="005D4738" w:rsidRPr="005D4738">
            <w:pPr>
              <w:tabs>
                <w:tab w:pos="709" w:val="clear"/>
              </w:tabs>
              <w:jc w:val="lef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4738" w:rsidP="005D4738" w:rsidR="005D4738" w:rsidRPr="005D4738">
            <w:pPr>
              <w:tabs>
                <w:tab w:pos="709" w:val="clear"/>
              </w:tabs>
              <w:jc w:val="lef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4738" w:rsidP="005D4738" w:rsidR="005D4738" w:rsidRPr="005D4738">
            <w:pPr>
              <w:tabs>
                <w:tab w:pos="709" w:val="clear"/>
              </w:tabs>
              <w:jc w:val="right"/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  <w:r w:rsidRPr="005D4738"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  <w:t>5.625,00</w:t>
            </w:r>
          </w:p>
        </w:tc>
        <w:tc>
          <w:tcPr>
            <w:tcW w:type="dxa" w:w="1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4738" w:rsidP="005D4738" w:rsidR="005D4738" w:rsidRPr="005D4738">
            <w:pPr>
              <w:tabs>
                <w:tab w:pos="709" w:val="clear"/>
              </w:tabs>
              <w:jc w:val="right"/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  <w:r w:rsidRPr="005D4738"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  <w:t>0,00</w:t>
            </w:r>
          </w:p>
        </w:tc>
      </w:tr>
      <w:tr w:rsidTr="005D4738" w:rsidR="005D4738" w:rsidRPr="005D4738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4738" w:rsidP="005D4738" w:rsidR="005D4738" w:rsidRPr="005D4738">
            <w:pPr>
              <w:tabs>
                <w:tab w:pos="709" w:val="clear"/>
              </w:tabs>
              <w:jc w:val="lef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26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4738" w:rsidP="005D4738" w:rsidR="005D4738" w:rsidRPr="005D4738">
            <w:pPr>
              <w:tabs>
                <w:tab w:pos="709" w:val="clear"/>
              </w:tabs>
              <w:jc w:val="left"/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  <w:r w:rsidRPr="005D4738"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  <w:t>Troškovi FINE i statistike</w:t>
            </w: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4738" w:rsidP="005D4738" w:rsidR="005D4738" w:rsidRPr="005D4738">
            <w:pPr>
              <w:tabs>
                <w:tab w:pos="709" w:val="clear"/>
              </w:tabs>
              <w:jc w:val="lef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4738" w:rsidP="005D4738" w:rsidR="005D4738" w:rsidRPr="005D4738">
            <w:pPr>
              <w:tabs>
                <w:tab w:pos="709" w:val="clear"/>
              </w:tabs>
              <w:jc w:val="lef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4738" w:rsidP="005D4738" w:rsidR="005D4738" w:rsidRPr="005D4738">
            <w:pPr>
              <w:tabs>
                <w:tab w:pos="709" w:val="clear"/>
              </w:tabs>
              <w:jc w:val="right"/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  <w:r w:rsidRPr="005D4738"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  <w:t>476,65</w:t>
            </w:r>
          </w:p>
        </w:tc>
        <w:tc>
          <w:tcPr>
            <w:tcW w:type="dxa" w:w="1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4738" w:rsidP="005D4738" w:rsidR="005D4738" w:rsidRPr="005D4738">
            <w:pPr>
              <w:tabs>
                <w:tab w:pos="709" w:val="clear"/>
              </w:tabs>
              <w:jc w:val="right"/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  <w:r w:rsidRPr="005D4738"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  <w:t>249,50</w:t>
            </w:r>
          </w:p>
        </w:tc>
      </w:tr>
      <w:tr w:rsidTr="005D4738" w:rsidR="005D4738" w:rsidRPr="005D4738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4738" w:rsidP="005D4738" w:rsidR="005D4738" w:rsidRPr="005D4738">
            <w:pPr>
              <w:tabs>
                <w:tab w:pos="709" w:val="clear"/>
              </w:tabs>
              <w:jc w:val="center"/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584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4738" w:rsidP="005D4738" w:rsidR="005D4738" w:rsidRPr="005D4738">
            <w:pPr>
              <w:tabs>
                <w:tab w:pos="709" w:val="clear"/>
              </w:tabs>
              <w:jc w:val="left"/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  <w:r w:rsidRPr="005D4738"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  <w:t>Troškovi vođenja knjigovodstva</w:t>
            </w: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4738" w:rsidP="005D4738" w:rsidR="005D4738" w:rsidRPr="005D4738">
            <w:pPr>
              <w:tabs>
                <w:tab w:pos="709" w:val="clear"/>
              </w:tabs>
              <w:jc w:val="left"/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4738" w:rsidP="005D4738" w:rsidR="005D4738" w:rsidRPr="005D4738">
            <w:pPr>
              <w:tabs>
                <w:tab w:pos="709" w:val="clear"/>
              </w:tabs>
              <w:jc w:val="right"/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  <w:r w:rsidRPr="005D4738"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  <w:t>11.250,00</w:t>
            </w:r>
          </w:p>
        </w:tc>
        <w:tc>
          <w:tcPr>
            <w:tcW w:type="dxa" w:w="1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4738" w:rsidP="005D4738" w:rsidR="005D4738" w:rsidRPr="005D4738">
            <w:pPr>
              <w:tabs>
                <w:tab w:pos="709" w:val="clear"/>
              </w:tabs>
              <w:jc w:val="right"/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  <w:r w:rsidRPr="005D4738"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  <w:t>0,00</w:t>
            </w:r>
          </w:p>
        </w:tc>
      </w:tr>
      <w:tr w:rsidTr="005D4738" w:rsidR="005D4738" w:rsidRPr="005D4738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4738" w:rsidP="005D4738" w:rsidR="005D4738" w:rsidRPr="005D4738">
            <w:pPr>
              <w:tabs>
                <w:tab w:pos="709" w:val="clear"/>
              </w:tabs>
              <w:jc w:val="center"/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26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4738" w:rsidP="005D4738" w:rsidR="005D4738" w:rsidRPr="005D4738">
            <w:pPr>
              <w:tabs>
                <w:tab w:pos="709" w:val="clear"/>
              </w:tabs>
              <w:jc w:val="left"/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  <w:r w:rsidRPr="005D4738"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  <w:t>Troškovi prodaje imovine</w:t>
            </w: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4738" w:rsidP="005D4738" w:rsidR="005D4738" w:rsidRPr="005D4738">
            <w:pPr>
              <w:tabs>
                <w:tab w:pos="709" w:val="clear"/>
              </w:tabs>
              <w:jc w:val="left"/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4738" w:rsidP="005D4738" w:rsidR="005D4738" w:rsidRPr="005D4738">
            <w:pPr>
              <w:tabs>
                <w:tab w:pos="709" w:val="clear"/>
              </w:tabs>
              <w:jc w:val="left"/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4738" w:rsidP="005D4738" w:rsidR="005D4738" w:rsidRPr="005D4738">
            <w:pPr>
              <w:tabs>
                <w:tab w:pos="709" w:val="clear"/>
              </w:tabs>
              <w:jc w:val="right"/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  <w:r w:rsidRPr="005D4738"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  <w:t>0,00</w:t>
            </w:r>
          </w:p>
        </w:tc>
        <w:tc>
          <w:tcPr>
            <w:tcW w:type="dxa" w:w="1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4738" w:rsidP="005D4738" w:rsidR="005D4738" w:rsidRPr="005D4738">
            <w:pPr>
              <w:tabs>
                <w:tab w:pos="709" w:val="clear"/>
              </w:tabs>
              <w:jc w:val="right"/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  <w:r w:rsidRPr="005D4738"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  <w:t>0,00</w:t>
            </w:r>
          </w:p>
        </w:tc>
      </w:tr>
      <w:tr w:rsidTr="005D4738" w:rsidR="005D4738" w:rsidRPr="005D4738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4738" w:rsidP="005D4738" w:rsidR="005D4738" w:rsidRPr="005D4738">
            <w:pPr>
              <w:tabs>
                <w:tab w:pos="709" w:val="clear"/>
              </w:tabs>
              <w:jc w:val="center"/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584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4738" w:rsidP="005D4738" w:rsidR="005D4738" w:rsidRPr="005D4738">
            <w:pPr>
              <w:tabs>
                <w:tab w:pos="709" w:val="clear"/>
              </w:tabs>
              <w:jc w:val="left"/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  <w:r w:rsidRPr="005D4738"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  <w:t>Troškovi odvjetnika, javnog bilježnika i troškovi pristojba</w:t>
            </w: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4738" w:rsidP="005D4738" w:rsidR="005D4738" w:rsidRPr="005D4738">
            <w:pPr>
              <w:tabs>
                <w:tab w:pos="709" w:val="clear"/>
              </w:tabs>
              <w:jc w:val="left"/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4738" w:rsidP="005D4738" w:rsidR="005D4738" w:rsidRPr="005D4738">
            <w:pPr>
              <w:tabs>
                <w:tab w:pos="709" w:val="clear"/>
              </w:tabs>
              <w:jc w:val="right"/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  <w:r w:rsidRPr="005D4738"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  <w:t>15.312,50</w:t>
            </w:r>
          </w:p>
        </w:tc>
        <w:tc>
          <w:tcPr>
            <w:tcW w:type="dxa" w:w="1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4738" w:rsidP="005D4738" w:rsidR="005D4738" w:rsidRPr="005D4738">
            <w:pPr>
              <w:tabs>
                <w:tab w:pos="709" w:val="clear"/>
              </w:tabs>
              <w:jc w:val="right"/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  <w:r w:rsidRPr="005D4738"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  <w:t>0,00</w:t>
            </w:r>
          </w:p>
        </w:tc>
      </w:tr>
      <w:tr w:rsidTr="005D4738" w:rsidR="005D4738" w:rsidRPr="005D4738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4738" w:rsidP="005D4738" w:rsidR="005D4738" w:rsidRPr="005D4738">
            <w:pPr>
              <w:tabs>
                <w:tab w:pos="709" w:val="clear"/>
              </w:tabs>
              <w:jc w:val="center"/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166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4738" w:rsidP="005D4738" w:rsidR="005D4738" w:rsidRPr="005D4738">
            <w:pPr>
              <w:tabs>
                <w:tab w:pos="709" w:val="clear"/>
              </w:tabs>
              <w:jc w:val="left"/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  <w:r w:rsidRPr="005D4738"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  <w:t>Povrat pozajmica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4738" w:rsidP="005D4738" w:rsidR="005D4738" w:rsidRPr="005D4738">
            <w:pPr>
              <w:tabs>
                <w:tab w:pos="709" w:val="clear"/>
              </w:tabs>
              <w:jc w:val="left"/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4738" w:rsidP="005D4738" w:rsidR="005D4738" w:rsidRPr="005D4738">
            <w:pPr>
              <w:tabs>
                <w:tab w:pos="709" w:val="clear"/>
              </w:tabs>
              <w:jc w:val="left"/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4738" w:rsidP="005D4738" w:rsidR="005D4738" w:rsidRPr="005D4738">
            <w:pPr>
              <w:tabs>
                <w:tab w:pos="709" w:val="clear"/>
              </w:tabs>
              <w:jc w:val="left"/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4738" w:rsidP="005D4738" w:rsidR="005D4738" w:rsidRPr="005D4738">
            <w:pPr>
              <w:tabs>
                <w:tab w:pos="709" w:val="clear"/>
              </w:tabs>
              <w:jc w:val="right"/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  <w:r w:rsidRPr="005D4738"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  <w:t>0,00</w:t>
            </w:r>
          </w:p>
        </w:tc>
        <w:tc>
          <w:tcPr>
            <w:tcW w:type="dxa" w:w="1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4738" w:rsidP="005D4738" w:rsidR="005D4738" w:rsidRPr="005D4738">
            <w:pPr>
              <w:tabs>
                <w:tab w:pos="709" w:val="clear"/>
              </w:tabs>
              <w:jc w:val="right"/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  <w:r w:rsidRPr="005D4738"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  <w:t>0,00</w:t>
            </w:r>
          </w:p>
        </w:tc>
      </w:tr>
      <w:tr w:rsidTr="005D4738" w:rsidR="005D4738" w:rsidRPr="005D4738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4738" w:rsidP="005D4738" w:rsidR="005D4738" w:rsidRPr="005D4738">
            <w:pPr>
              <w:tabs>
                <w:tab w:pos="709" w:val="clear"/>
              </w:tabs>
              <w:jc w:val="center"/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26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4738" w:rsidP="005D4738" w:rsidR="005D4738" w:rsidRPr="005D4738">
            <w:pPr>
              <w:tabs>
                <w:tab w:pos="709" w:val="clear"/>
              </w:tabs>
              <w:jc w:val="left"/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  <w:r w:rsidRPr="005D4738"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  <w:t>Prijenos na namjenski račun</w:t>
            </w: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4738" w:rsidP="005D4738" w:rsidR="005D4738" w:rsidRPr="005D4738">
            <w:pPr>
              <w:tabs>
                <w:tab w:pos="709" w:val="clear"/>
              </w:tabs>
              <w:jc w:val="left"/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4738" w:rsidP="005D4738" w:rsidR="005D4738" w:rsidRPr="005D4738">
            <w:pPr>
              <w:tabs>
                <w:tab w:pos="709" w:val="clear"/>
              </w:tabs>
              <w:jc w:val="left"/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4738" w:rsidP="005D4738" w:rsidR="005D4738" w:rsidRPr="005D4738">
            <w:pPr>
              <w:tabs>
                <w:tab w:pos="709" w:val="clear"/>
              </w:tabs>
              <w:jc w:val="right"/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  <w:r w:rsidRPr="005D4738"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  <w:t>140,18</w:t>
            </w:r>
          </w:p>
        </w:tc>
        <w:tc>
          <w:tcPr>
            <w:tcW w:type="dxa" w:w="1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4738" w:rsidP="005D4738" w:rsidR="005D4738" w:rsidRPr="005D4738">
            <w:pPr>
              <w:tabs>
                <w:tab w:pos="709" w:val="clear"/>
              </w:tabs>
              <w:jc w:val="right"/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  <w:r w:rsidRPr="005D4738"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  <w:t>0,00</w:t>
            </w:r>
          </w:p>
        </w:tc>
      </w:tr>
      <w:tr w:rsidTr="005D4738" w:rsidR="005D4738" w:rsidRPr="005D4738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4738" w:rsidP="005D4738" w:rsidR="005D4738" w:rsidRPr="005D4738">
            <w:pPr>
              <w:tabs>
                <w:tab w:pos="709" w:val="clear"/>
              </w:tabs>
              <w:jc w:val="center"/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584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4738" w:rsidP="005D4738" w:rsidR="005D4738" w:rsidRPr="005D4738">
            <w:pPr>
              <w:tabs>
                <w:tab w:pos="709" w:val="clear"/>
              </w:tabs>
              <w:jc w:val="left"/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  <w:r w:rsidRPr="005D4738"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  <w:t>Ostali troškovi (biljezi, kopiranje i sl.)</w:t>
            </w: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4738" w:rsidP="005D4738" w:rsidR="005D4738" w:rsidRPr="005D4738">
            <w:pPr>
              <w:tabs>
                <w:tab w:pos="709" w:val="clear"/>
              </w:tabs>
              <w:jc w:val="left"/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4738" w:rsidP="005D4738" w:rsidR="005D4738" w:rsidRPr="005D4738">
            <w:pPr>
              <w:tabs>
                <w:tab w:pos="709" w:val="clear"/>
              </w:tabs>
              <w:jc w:val="right"/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  <w:r w:rsidRPr="005D4738"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  <w:t>0,00</w:t>
            </w:r>
          </w:p>
        </w:tc>
        <w:tc>
          <w:tcPr>
            <w:tcW w:type="dxa" w:w="1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4738" w:rsidP="005D4738" w:rsidR="005D4738" w:rsidRPr="005D4738">
            <w:pPr>
              <w:tabs>
                <w:tab w:pos="709" w:val="clear"/>
              </w:tabs>
              <w:jc w:val="right"/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  <w:r w:rsidRPr="005D4738"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  <w:t>0,00</w:t>
            </w:r>
          </w:p>
        </w:tc>
      </w:tr>
      <w:tr w:rsidTr="005D4738" w:rsidR="005D4738" w:rsidRPr="005D4738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4738" w:rsidP="005D4738" w:rsidR="005D4738" w:rsidRPr="005D4738">
            <w:pPr>
              <w:tabs>
                <w:tab w:pos="709" w:val="clear"/>
              </w:tabs>
              <w:jc w:val="center"/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26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4738" w:rsidP="005D4738" w:rsidR="005D4738" w:rsidRPr="005D4738">
            <w:pPr>
              <w:tabs>
                <w:tab w:pos="709" w:val="clear"/>
              </w:tabs>
              <w:jc w:val="left"/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  <w:r w:rsidRPr="005D4738"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  <w:t>Troškovi procjene imovine</w:t>
            </w: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4738" w:rsidP="005D4738" w:rsidR="005D4738" w:rsidRPr="005D4738">
            <w:pPr>
              <w:tabs>
                <w:tab w:pos="709" w:val="clear"/>
              </w:tabs>
              <w:jc w:val="left"/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4738" w:rsidP="005D4738" w:rsidR="005D4738" w:rsidRPr="005D4738">
            <w:pPr>
              <w:tabs>
                <w:tab w:pos="709" w:val="clear"/>
              </w:tabs>
              <w:jc w:val="left"/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4738" w:rsidP="005D4738" w:rsidR="005D4738" w:rsidRPr="005D4738">
            <w:pPr>
              <w:tabs>
                <w:tab w:pos="709" w:val="clear"/>
              </w:tabs>
              <w:jc w:val="right"/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  <w:r w:rsidRPr="005D4738"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  <w:t>8.400,00</w:t>
            </w:r>
          </w:p>
        </w:tc>
        <w:tc>
          <w:tcPr>
            <w:tcW w:type="dxa" w:w="1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4738" w:rsidP="005D4738" w:rsidR="005D4738" w:rsidRPr="005D4738">
            <w:pPr>
              <w:tabs>
                <w:tab w:pos="709" w:val="clear"/>
              </w:tabs>
              <w:jc w:val="right"/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  <w:r w:rsidRPr="005D4738"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  <w:t>0,00</w:t>
            </w:r>
          </w:p>
        </w:tc>
      </w:tr>
      <w:tr w:rsidTr="005D4738" w:rsidR="005D4738" w:rsidRPr="005D4738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4738" w:rsidP="005D4738" w:rsidR="005D4738" w:rsidRPr="005D4738">
            <w:pPr>
              <w:tabs>
                <w:tab w:pos="709" w:val="clear"/>
              </w:tabs>
              <w:jc w:val="center"/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584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4738" w:rsidP="005D4738" w:rsidR="005D4738" w:rsidRPr="005D4738">
            <w:pPr>
              <w:tabs>
                <w:tab w:pos="709" w:val="clear"/>
              </w:tabs>
              <w:jc w:val="left"/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  <w:r w:rsidRPr="005D4738"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  <w:t>Komunalna i vodna naknada, uređenje voda, pričuva</w:t>
            </w: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4738" w:rsidP="005D4738" w:rsidR="005D4738" w:rsidRPr="005D4738">
            <w:pPr>
              <w:tabs>
                <w:tab w:pos="709" w:val="clear"/>
              </w:tabs>
              <w:jc w:val="left"/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4738" w:rsidP="005D4738" w:rsidR="005D4738" w:rsidRPr="005D4738">
            <w:pPr>
              <w:tabs>
                <w:tab w:pos="709" w:val="clear"/>
              </w:tabs>
              <w:jc w:val="right"/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  <w:r w:rsidRPr="005D4738"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  <w:t>4.484,34</w:t>
            </w:r>
          </w:p>
        </w:tc>
        <w:tc>
          <w:tcPr>
            <w:tcW w:type="dxa" w:w="1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4738" w:rsidP="005D4738" w:rsidR="005D4738" w:rsidRPr="005D4738">
            <w:pPr>
              <w:tabs>
                <w:tab w:pos="709" w:val="clear"/>
              </w:tabs>
              <w:jc w:val="right"/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  <w:r w:rsidRPr="005D4738"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  <w:t>0,00</w:t>
            </w:r>
          </w:p>
        </w:tc>
      </w:tr>
      <w:tr w:rsidTr="005D4738" w:rsidR="005D4738" w:rsidRPr="005D4738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4738" w:rsidP="005D4738" w:rsidR="005D4738" w:rsidRPr="005D4738">
            <w:pPr>
              <w:tabs>
                <w:tab w:pos="709" w:val="clear"/>
              </w:tabs>
              <w:jc w:val="center"/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166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4738" w:rsidP="005D4738" w:rsidR="005D4738" w:rsidRPr="005D4738">
            <w:pPr>
              <w:tabs>
                <w:tab w:pos="709" w:val="clear"/>
              </w:tabs>
              <w:jc w:val="left"/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  <w:r w:rsidRPr="005D4738"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  <w:t xml:space="preserve">Troškovi inventure 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4738" w:rsidP="005D4738" w:rsidR="005D4738" w:rsidRPr="005D4738">
            <w:pPr>
              <w:tabs>
                <w:tab w:pos="709" w:val="clear"/>
              </w:tabs>
              <w:jc w:val="left"/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4738" w:rsidP="005D4738" w:rsidR="005D4738" w:rsidRPr="005D4738">
            <w:pPr>
              <w:tabs>
                <w:tab w:pos="709" w:val="clear"/>
              </w:tabs>
              <w:jc w:val="left"/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4738" w:rsidP="005D4738" w:rsidR="005D4738" w:rsidRPr="005D4738">
            <w:pPr>
              <w:tabs>
                <w:tab w:pos="709" w:val="clear"/>
              </w:tabs>
              <w:jc w:val="left"/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4738" w:rsidP="005D4738" w:rsidR="005D4738" w:rsidRPr="005D4738">
            <w:pPr>
              <w:tabs>
                <w:tab w:pos="709" w:val="clear"/>
              </w:tabs>
              <w:jc w:val="right"/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  <w:r w:rsidRPr="005D4738"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  <w:t>0,00</w:t>
            </w:r>
          </w:p>
        </w:tc>
        <w:tc>
          <w:tcPr>
            <w:tcW w:type="dxa" w:w="1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4738" w:rsidP="005D4738" w:rsidR="005D4738" w:rsidRPr="005D4738">
            <w:pPr>
              <w:tabs>
                <w:tab w:pos="709" w:val="clear"/>
              </w:tabs>
              <w:jc w:val="right"/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  <w:r w:rsidRPr="005D4738"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  <w:t>0,00</w:t>
            </w:r>
          </w:p>
        </w:tc>
      </w:tr>
      <w:tr w:rsidTr="005D4738" w:rsidR="005D4738" w:rsidRPr="005D4738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4738" w:rsidP="005D4738" w:rsidR="005D4738" w:rsidRPr="005D4738">
            <w:pPr>
              <w:tabs>
                <w:tab w:pos="709" w:val="clear"/>
              </w:tabs>
              <w:jc w:val="center"/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4738" w:rsidP="005D4738" w:rsidR="005D4738" w:rsidRPr="005D4738">
            <w:pPr>
              <w:tabs>
                <w:tab w:pos="709" w:val="clear"/>
              </w:tabs>
              <w:jc w:val="left"/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  <w:r w:rsidRPr="005D4738"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  <w:t>PDV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4738" w:rsidP="005D4738" w:rsidR="005D4738" w:rsidRPr="005D4738">
            <w:pPr>
              <w:tabs>
                <w:tab w:pos="709" w:val="clear"/>
              </w:tabs>
              <w:jc w:val="left"/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4738" w:rsidP="005D4738" w:rsidR="005D4738" w:rsidRPr="005D4738">
            <w:pPr>
              <w:tabs>
                <w:tab w:pos="709" w:val="clear"/>
              </w:tabs>
              <w:jc w:val="left"/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4738" w:rsidP="005D4738" w:rsidR="005D4738" w:rsidRPr="005D4738">
            <w:pPr>
              <w:tabs>
                <w:tab w:pos="709" w:val="clear"/>
              </w:tabs>
              <w:jc w:val="left"/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4738" w:rsidP="005D4738" w:rsidR="005D4738" w:rsidRPr="005D4738">
            <w:pPr>
              <w:tabs>
                <w:tab w:pos="709" w:val="clear"/>
              </w:tabs>
              <w:jc w:val="left"/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4738" w:rsidP="005D4738" w:rsidR="005D4738" w:rsidRPr="005D4738">
            <w:pPr>
              <w:tabs>
                <w:tab w:pos="709" w:val="clear"/>
              </w:tabs>
              <w:jc w:val="right"/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  <w:r w:rsidRPr="005D4738"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  <w:t>2.271,64</w:t>
            </w:r>
          </w:p>
        </w:tc>
        <w:tc>
          <w:tcPr>
            <w:tcW w:type="dxa" w:w="1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4738" w:rsidP="005D4738" w:rsidR="005D4738" w:rsidRPr="005D4738">
            <w:pPr>
              <w:tabs>
                <w:tab w:pos="709" w:val="clear"/>
              </w:tabs>
              <w:jc w:val="right"/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  <w:r w:rsidRPr="005D4738"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  <w:t>0,00</w:t>
            </w:r>
          </w:p>
        </w:tc>
      </w:tr>
      <w:tr w:rsidTr="005D4738" w:rsidR="005D4738" w:rsidRPr="005D4738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4738" w:rsidP="005D4738" w:rsidR="005D4738" w:rsidRPr="005D4738">
            <w:pPr>
              <w:tabs>
                <w:tab w:pos="709" w:val="clear"/>
              </w:tabs>
              <w:jc w:val="center"/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584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4738" w:rsidP="005D4738" w:rsidR="005D4738" w:rsidRPr="005D4738">
            <w:pPr>
              <w:tabs>
                <w:tab w:pos="709" w:val="clear"/>
              </w:tabs>
              <w:jc w:val="left"/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  <w:r w:rsidRPr="005D4738"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  <w:t>Isplata radnicima od Agencije za osig.radničkih potraživanja</w:t>
            </w: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4738" w:rsidP="005D4738" w:rsidR="005D4738" w:rsidRPr="005D4738">
            <w:pPr>
              <w:tabs>
                <w:tab w:pos="709" w:val="clear"/>
              </w:tabs>
              <w:jc w:val="left"/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4738" w:rsidP="005D4738" w:rsidR="005D4738" w:rsidRPr="005D4738">
            <w:pPr>
              <w:tabs>
                <w:tab w:pos="709" w:val="clear"/>
              </w:tabs>
              <w:jc w:val="right"/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  <w:r w:rsidRPr="005D4738"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  <w:t>0,00</w:t>
            </w:r>
          </w:p>
        </w:tc>
        <w:tc>
          <w:tcPr>
            <w:tcW w:type="dxa" w:w="1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4738" w:rsidP="005D4738" w:rsidR="005D4738" w:rsidRPr="005D4738">
            <w:pPr>
              <w:tabs>
                <w:tab w:pos="709" w:val="clear"/>
              </w:tabs>
              <w:jc w:val="right"/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  <w:r w:rsidRPr="005D4738"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  <w:t>17.433,20</w:t>
            </w:r>
          </w:p>
        </w:tc>
      </w:tr>
      <w:tr w:rsidTr="005D4738" w:rsidR="005D4738" w:rsidRPr="005D4738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4738" w:rsidP="005D4738" w:rsidR="005D4738" w:rsidRPr="005D4738">
            <w:pPr>
              <w:tabs>
                <w:tab w:pos="709" w:val="clear"/>
              </w:tabs>
              <w:jc w:val="center"/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584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4738" w:rsidP="005D4738" w:rsidR="005D4738" w:rsidRPr="005D4738">
            <w:pPr>
              <w:tabs>
                <w:tab w:pos="709" w:val="clear"/>
              </w:tabs>
              <w:jc w:val="left"/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  <w:r w:rsidRPr="005D4738"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  <w:t>Troškovi  nekretnine(voda, plin el.energija, čuvanje)</w:t>
            </w: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4738" w:rsidP="005D4738" w:rsidR="005D4738" w:rsidRPr="005D4738">
            <w:pPr>
              <w:tabs>
                <w:tab w:pos="709" w:val="clear"/>
              </w:tabs>
              <w:jc w:val="left"/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4738" w:rsidP="005D4738" w:rsidR="005D4738" w:rsidRPr="005D4738">
            <w:pPr>
              <w:tabs>
                <w:tab w:pos="709" w:val="clear"/>
              </w:tabs>
              <w:jc w:val="right"/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  <w:r w:rsidRPr="005D4738"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  <w:t>4.517,85</w:t>
            </w:r>
          </w:p>
        </w:tc>
        <w:tc>
          <w:tcPr>
            <w:tcW w:type="dxa" w:w="1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4738" w:rsidP="005D4738" w:rsidR="005D4738" w:rsidRPr="005D4738">
            <w:pPr>
              <w:tabs>
                <w:tab w:pos="709" w:val="clear"/>
              </w:tabs>
              <w:jc w:val="right"/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  <w:r w:rsidRPr="005D4738"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  <w:t>0,00</w:t>
            </w:r>
          </w:p>
        </w:tc>
      </w:tr>
      <w:tr w:rsidTr="005D4738" w:rsidR="005D4738" w:rsidRPr="005D4738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4738" w:rsidP="005D4738" w:rsidR="005D4738" w:rsidRPr="005D4738">
            <w:pPr>
              <w:tabs>
                <w:tab w:pos="709" w:val="clear"/>
              </w:tabs>
              <w:jc w:val="center"/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26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4738" w:rsidP="005D4738" w:rsidR="005D4738" w:rsidRPr="005D4738">
            <w:pPr>
              <w:tabs>
                <w:tab w:pos="709" w:val="clear"/>
              </w:tabs>
              <w:jc w:val="left"/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  <w:r w:rsidRPr="005D4738"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  <w:t>Troškovi osiguranja imovine</w:t>
            </w: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4738" w:rsidP="005D4738" w:rsidR="005D4738" w:rsidRPr="005D4738">
            <w:pPr>
              <w:tabs>
                <w:tab w:pos="709" w:val="clear"/>
              </w:tabs>
              <w:jc w:val="left"/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4738" w:rsidP="005D4738" w:rsidR="005D4738" w:rsidRPr="005D4738">
            <w:pPr>
              <w:tabs>
                <w:tab w:pos="709" w:val="clear"/>
              </w:tabs>
              <w:jc w:val="left"/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4738" w:rsidP="005D4738" w:rsidR="005D4738" w:rsidRPr="005D4738">
            <w:pPr>
              <w:tabs>
                <w:tab w:pos="709" w:val="clear"/>
              </w:tabs>
              <w:jc w:val="right"/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  <w:r w:rsidRPr="005D4738"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  <w:t>0,00</w:t>
            </w:r>
          </w:p>
        </w:tc>
        <w:tc>
          <w:tcPr>
            <w:tcW w:type="dxa" w:w="1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4738" w:rsidP="005D4738" w:rsidR="005D4738" w:rsidRPr="005D4738">
            <w:pPr>
              <w:tabs>
                <w:tab w:pos="709" w:val="clear"/>
              </w:tabs>
              <w:jc w:val="right"/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  <w:r w:rsidRPr="005D4738"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  <w:t>0,00</w:t>
            </w:r>
          </w:p>
        </w:tc>
      </w:tr>
      <w:tr w:rsidTr="005D4738" w:rsidR="005D4738" w:rsidRPr="005D4738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4738" w:rsidP="005D4738" w:rsidR="005D4738" w:rsidRPr="005D4738">
            <w:pPr>
              <w:tabs>
                <w:tab w:pos="709" w:val="clear"/>
              </w:tabs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 w:val="hr-HR"/>
              </w:rPr>
            </w:pPr>
            <w:r w:rsidRPr="005D4738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 w:val="hr-HR"/>
              </w:rPr>
              <w:t>5.</w:t>
            </w:r>
          </w:p>
        </w:tc>
        <w:tc>
          <w:tcPr>
            <w:tcW w:type="dxa" w:w="584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4738" w:rsidP="005D4738" w:rsidR="005D4738" w:rsidRPr="005D4738">
            <w:pPr>
              <w:tabs>
                <w:tab w:pos="709" w:val="clear"/>
              </w:tabs>
              <w:jc w:val="lef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 w:val="hr-HR"/>
              </w:rPr>
            </w:pPr>
            <w:r w:rsidRPr="005D4738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 w:val="hr-HR"/>
              </w:rPr>
              <w:t>STANJE NA RAČUNU NA DAN 26.10.2017.GODINE</w:t>
            </w: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4738" w:rsidP="005D4738" w:rsidR="005D4738" w:rsidRPr="005D4738">
            <w:pPr>
              <w:tabs>
                <w:tab w:pos="709" w:val="clear"/>
              </w:tabs>
              <w:jc w:val="lef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4738" w:rsidP="005D4738" w:rsidR="005D4738" w:rsidRPr="005D4738">
            <w:pPr>
              <w:tabs>
                <w:tab w:pos="709" w:val="clear"/>
              </w:tabs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 w:val="hr-HR"/>
              </w:rPr>
            </w:pPr>
            <w:r w:rsidRPr="005D4738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 w:val="hr-HR"/>
              </w:rPr>
              <w:t>494.604,98</w:t>
            </w:r>
          </w:p>
        </w:tc>
        <w:tc>
          <w:tcPr>
            <w:tcW w:type="dxa" w:w="1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4738" w:rsidP="005D4738" w:rsidR="005D4738" w:rsidRPr="005D4738">
            <w:pPr>
              <w:tabs>
                <w:tab w:pos="709" w:val="clear"/>
              </w:tabs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 w:val="hr-HR"/>
              </w:rPr>
            </w:pPr>
            <w:r w:rsidRPr="005D4738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 w:val="hr-HR"/>
              </w:rPr>
              <w:t>0,00</w:t>
            </w:r>
          </w:p>
        </w:tc>
      </w:tr>
      <w:tr w:rsidTr="005D4738" w:rsidR="005D4738" w:rsidRPr="005D4738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4738" w:rsidP="005D4738" w:rsidR="005D4738" w:rsidRPr="005D4738">
            <w:pPr>
              <w:tabs>
                <w:tab w:pos="709" w:val="clear"/>
              </w:tabs>
              <w:jc w:val="center"/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166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4738" w:rsidP="005D4738" w:rsidR="005D4738" w:rsidRPr="005D4738">
            <w:pPr>
              <w:tabs>
                <w:tab w:pos="709" w:val="clear"/>
              </w:tabs>
              <w:jc w:val="left"/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  <w:r w:rsidRPr="005D4738"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  <w:t>žiro račun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4738" w:rsidP="005D4738" w:rsidR="005D4738" w:rsidRPr="005D4738">
            <w:pPr>
              <w:tabs>
                <w:tab w:pos="709" w:val="clear"/>
              </w:tabs>
              <w:jc w:val="left"/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4738" w:rsidP="005D4738" w:rsidR="005D4738" w:rsidRPr="005D4738">
            <w:pPr>
              <w:tabs>
                <w:tab w:pos="709" w:val="clear"/>
              </w:tabs>
              <w:jc w:val="left"/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4738" w:rsidP="005D4738" w:rsidR="005D4738" w:rsidRPr="005D4738">
            <w:pPr>
              <w:tabs>
                <w:tab w:pos="709" w:val="clear"/>
              </w:tabs>
              <w:jc w:val="left"/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4738" w:rsidP="005D4738" w:rsidR="005D4738" w:rsidRPr="005D4738">
            <w:pPr>
              <w:tabs>
                <w:tab w:pos="709" w:val="clear"/>
              </w:tabs>
              <w:jc w:val="right"/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  <w:r w:rsidRPr="005D4738"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  <w:t>493.154,25</w:t>
            </w:r>
          </w:p>
        </w:tc>
        <w:tc>
          <w:tcPr>
            <w:tcW w:type="dxa" w:w="1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4738" w:rsidP="005D4738" w:rsidR="005D4738" w:rsidRPr="005D4738">
            <w:pPr>
              <w:tabs>
                <w:tab w:pos="709" w:val="clear"/>
              </w:tabs>
              <w:jc w:val="right"/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  <w:r w:rsidRPr="005D4738"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  <w:t>0,00</w:t>
            </w:r>
          </w:p>
        </w:tc>
      </w:tr>
      <w:tr w:rsidTr="005D4738" w:rsidR="005D4738" w:rsidRPr="005D4738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4738" w:rsidP="005D4738" w:rsidR="005D4738" w:rsidRPr="005D4738">
            <w:pPr>
              <w:tabs>
                <w:tab w:pos="709" w:val="clear"/>
              </w:tabs>
              <w:jc w:val="center"/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166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4738" w:rsidP="005D4738" w:rsidR="005D4738" w:rsidRPr="005D4738">
            <w:pPr>
              <w:tabs>
                <w:tab w:pos="709" w:val="clear"/>
              </w:tabs>
              <w:jc w:val="left"/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  <w:r w:rsidRPr="005D4738"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  <w:t>blagajna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4738" w:rsidP="005D4738" w:rsidR="005D4738" w:rsidRPr="005D4738">
            <w:pPr>
              <w:tabs>
                <w:tab w:pos="709" w:val="clear"/>
              </w:tabs>
              <w:jc w:val="left"/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4738" w:rsidP="005D4738" w:rsidR="005D4738" w:rsidRPr="005D4738">
            <w:pPr>
              <w:tabs>
                <w:tab w:pos="709" w:val="clear"/>
              </w:tabs>
              <w:jc w:val="left"/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4738" w:rsidP="005D4738" w:rsidR="005D4738" w:rsidRPr="005D4738">
            <w:pPr>
              <w:tabs>
                <w:tab w:pos="709" w:val="clear"/>
              </w:tabs>
              <w:jc w:val="left"/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4738" w:rsidP="005D4738" w:rsidR="005D4738" w:rsidRPr="005D4738">
            <w:pPr>
              <w:tabs>
                <w:tab w:pos="709" w:val="clear"/>
              </w:tabs>
              <w:jc w:val="right"/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  <w:r w:rsidRPr="005D4738"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  <w:t>1.450,73</w:t>
            </w:r>
          </w:p>
        </w:tc>
        <w:tc>
          <w:tcPr>
            <w:tcW w:type="dxa" w:w="1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4738" w:rsidP="005D4738" w:rsidR="005D4738" w:rsidRPr="005D4738">
            <w:pPr>
              <w:tabs>
                <w:tab w:pos="709" w:val="clear"/>
              </w:tabs>
              <w:jc w:val="right"/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  <w:r w:rsidRPr="005D4738"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  <w:t>0,00</w:t>
            </w:r>
          </w:p>
        </w:tc>
      </w:tr>
      <w:tr w:rsidTr="005D4738" w:rsidR="005D4738" w:rsidRPr="005D4738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4738" w:rsidP="005D4738" w:rsidR="005D4738" w:rsidRPr="005D4738">
            <w:pPr>
              <w:tabs>
                <w:tab w:pos="709" w:val="clear"/>
              </w:tabs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 w:val="hr-HR"/>
              </w:rPr>
            </w:pPr>
            <w:r w:rsidRPr="005D4738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 w:val="hr-HR"/>
              </w:rPr>
              <w:t>6.</w:t>
            </w:r>
          </w:p>
        </w:tc>
        <w:tc>
          <w:tcPr>
            <w:tcW w:type="dxa" w:w="26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4738" w:rsidP="005D4738" w:rsidR="005D4738" w:rsidRPr="005D4738">
            <w:pPr>
              <w:tabs>
                <w:tab w:pos="709" w:val="clear"/>
              </w:tabs>
              <w:jc w:val="lef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 w:val="hr-HR"/>
              </w:rPr>
            </w:pPr>
            <w:r w:rsidRPr="005D4738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 w:val="hr-HR"/>
              </w:rPr>
              <w:t>KONTROLNI ZBROJ (4+5)</w:t>
            </w: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4738" w:rsidP="005D4738" w:rsidR="005D4738" w:rsidRPr="005D4738">
            <w:pPr>
              <w:tabs>
                <w:tab w:pos="709" w:val="clear"/>
              </w:tabs>
              <w:jc w:val="lef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4738" w:rsidP="005D4738" w:rsidR="005D4738" w:rsidRPr="005D4738">
            <w:pPr>
              <w:tabs>
                <w:tab w:pos="709" w:val="clear"/>
              </w:tabs>
              <w:jc w:val="lef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4738" w:rsidP="005D4738" w:rsidR="005D4738" w:rsidRPr="005D4738">
            <w:pPr>
              <w:tabs>
                <w:tab w:pos="709" w:val="clear"/>
              </w:tabs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 w:val="hr-HR"/>
              </w:rPr>
            </w:pPr>
            <w:r w:rsidRPr="005D4738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 w:val="hr-HR"/>
              </w:rPr>
              <w:t>554.967,37</w:t>
            </w:r>
          </w:p>
        </w:tc>
        <w:tc>
          <w:tcPr>
            <w:tcW w:type="dxa" w:w="1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4738" w:rsidP="005D4738" w:rsidR="005D4738" w:rsidRPr="005D4738">
            <w:pPr>
              <w:tabs>
                <w:tab w:pos="709" w:val="clear"/>
              </w:tabs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 w:val="hr-HR"/>
              </w:rPr>
            </w:pPr>
            <w:r w:rsidRPr="005D4738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 w:val="hr-HR"/>
              </w:rPr>
              <w:t>17.682,70</w:t>
            </w:r>
          </w:p>
        </w:tc>
      </w:tr>
      <w:tr w:rsidTr="005D4738" w:rsidR="005D4738" w:rsidRPr="005D4738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4738" w:rsidP="005D4738" w:rsidR="005D4738" w:rsidRPr="005D4738">
            <w:pPr>
              <w:tabs>
                <w:tab w:pos="709" w:val="clear"/>
              </w:tabs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4738" w:rsidP="005D4738" w:rsidR="005D4738" w:rsidRPr="005D4738">
            <w:pPr>
              <w:tabs>
                <w:tab w:pos="709" w:val="clear"/>
              </w:tabs>
              <w:jc w:val="lef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4738" w:rsidP="005D4738" w:rsidR="005D4738" w:rsidRPr="005D4738">
            <w:pPr>
              <w:tabs>
                <w:tab w:pos="709" w:val="clear"/>
              </w:tabs>
              <w:jc w:val="lef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4738" w:rsidP="005D4738" w:rsidR="005D4738" w:rsidRPr="005D4738">
            <w:pPr>
              <w:tabs>
                <w:tab w:pos="709" w:val="clear"/>
              </w:tabs>
              <w:jc w:val="lef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4738" w:rsidP="005D4738" w:rsidR="005D4738" w:rsidRPr="005D4738">
            <w:pPr>
              <w:tabs>
                <w:tab w:pos="709" w:val="clear"/>
              </w:tabs>
              <w:jc w:val="lef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4738" w:rsidP="005D4738" w:rsidR="005D4738" w:rsidRPr="005D4738">
            <w:pPr>
              <w:tabs>
                <w:tab w:pos="709" w:val="clear"/>
              </w:tabs>
              <w:jc w:val="lef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4738" w:rsidP="005D4738" w:rsidR="005D4738" w:rsidRPr="005D4738">
            <w:pPr>
              <w:tabs>
                <w:tab w:pos="709" w:val="clear"/>
              </w:tabs>
              <w:jc w:val="lef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1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4738" w:rsidP="005D4738" w:rsidR="005D4738" w:rsidRPr="005D4738">
            <w:pPr>
              <w:tabs>
                <w:tab w:pos="709" w:val="clear"/>
              </w:tabs>
              <w:jc w:val="lef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 w:val="hr-HR"/>
              </w:rPr>
            </w:pPr>
          </w:p>
        </w:tc>
      </w:tr>
    </w:tbl>
    <w:p w:rsidRDefault="00F2006A" w:rsidP="00BB3EBD" w:rsidR="00F2006A"/>
    <w:p w:rsidRDefault="0077035C" w:rsidP="00BB3EBD" w:rsidR="0077035C"/>
    <w:p w:rsidRDefault="0077035C" w:rsidP="00BB3EBD" w:rsidR="0077035C"/>
    <w:p w:rsidRDefault="00035DC5" w:rsidP="00BB3EBD" w:rsidR="00035DC5"/>
    <w:p w:rsidRDefault="00035DC5" w:rsidP="00BB3EBD" w:rsidR="00035DC5"/>
    <w:p w:rsidRDefault="00057C8A" w:rsidP="00BB3EBD" w:rsidR="00057C8A" w:rsidRPr="00543C48">
      <w:pPr>
        <w:rPr>
          <w:b/>
        </w:rPr>
      </w:pPr>
      <w:r w:rsidRPr="00543C48">
        <w:rPr>
          <w:b/>
        </w:rPr>
        <w:lastRenderedPageBreak/>
        <w:t>III. RADNJE  KOJE ĆE SE PODUZETI U NAREDNOM RAZDOBLJU</w:t>
      </w:r>
    </w:p>
    <w:p w:rsidRDefault="00057C8A" w:rsidP="00BB3EBD" w:rsidR="00057C8A"/>
    <w:p w:rsidRDefault="00057C8A" w:rsidP="00BB3EBD" w:rsidR="00057C8A"/>
    <w:p w:rsidRDefault="00057C8A" w:rsidP="00BB3EBD" w:rsidR="00057C8A">
      <w:r>
        <w:t xml:space="preserve">Nastaviti će </w:t>
      </w:r>
      <w:r w:rsidR="003B4878">
        <w:t>prodaja imovine stečajnog dužnika, i to pokretnina objavom oglasa a prikupljanju ponuda, a nekretnina sukladno Rješenju o prodaji, s obzirom da je na gotovo svim nekretninama zasnovano založno pravo u korist razlučnih vjerovnika. Nekretnine na kojima nema založnog prava prodav</w:t>
      </w:r>
      <w:r w:rsidR="000C0B92">
        <w:t>a</w:t>
      </w:r>
      <w:r w:rsidR="003B4878">
        <w:t>t će se sukladno Odluci skupštine vjerovnika, a nakon upisa vlasništva stečajnog dužnika na tim nekretninama.</w:t>
      </w:r>
    </w:p>
    <w:p w:rsidRDefault="00057C8A" w:rsidP="00BB3EBD" w:rsidR="00057C8A"/>
    <w:p w:rsidRDefault="00057C8A" w:rsidP="00BB3EBD" w:rsidR="00057C8A" w:rsidRPr="0093029A"/>
    <w:p w:rsidRDefault="00057C8A" w:rsidP="00BB3EBD" w:rsidR="00057C8A"/>
    <w:p w:rsidRDefault="00F2006A" w:rsidP="00BB3EBD" w:rsidR="00F2006A"/>
    <w:p w:rsidRDefault="00035DC5" w:rsidP="00BB3EBD" w:rsidR="00035DC5"/>
    <w:p w:rsidRDefault="00057C8A" w:rsidP="00BB3EBD" w:rsidR="00057C8A"/>
    <w:p w:rsidRDefault="00057C8A" w:rsidP="00BB3EBD" w:rsidR="00057C8A" w:rsidRPr="0093029A">
      <w:r w:rsidRPr="0093029A">
        <w:t xml:space="preserve">Mjesto i datum </w:t>
      </w:r>
      <w:r w:rsidRPr="0093029A">
        <w:tab/>
      </w:r>
      <w:r w:rsidRPr="0093029A">
        <w:tab/>
      </w:r>
      <w:r w:rsidRPr="0093029A">
        <w:tab/>
      </w:r>
      <w:r w:rsidRPr="0093029A">
        <w:tab/>
      </w:r>
      <w:r w:rsidRPr="0093029A">
        <w:tab/>
      </w:r>
      <w:r w:rsidRPr="0093029A">
        <w:tab/>
        <w:t>Stečajni upravitelj</w:t>
      </w:r>
    </w:p>
    <w:p w:rsidRDefault="00057C8A" w:rsidP="00BB3EBD" w:rsidR="000048F2">
      <w:r w:rsidRPr="0093029A">
        <w:t xml:space="preserve">Zagreb, </w:t>
      </w:r>
      <w:r>
        <w:t>26</w:t>
      </w:r>
      <w:r w:rsidR="000C0B92">
        <w:t>.10</w:t>
      </w:r>
      <w:r>
        <w:t>.2017</w:t>
      </w:r>
      <w:r w:rsidRPr="0093029A">
        <w:t xml:space="preserve">.                             </w:t>
      </w:r>
      <w:r>
        <w:t xml:space="preserve">              </w:t>
      </w:r>
      <w:r w:rsidRPr="0093029A">
        <w:t xml:space="preserve">  Davorka Hulje</w:t>
      </w:r>
      <w:r w:rsidR="00F2006A">
        <w:t>v</w:t>
      </w:r>
    </w:p>
    <w:sectPr w:rsidSect="00244C40" w:rsidR="000048F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744DCC"/>
    <w:multiLevelType w:val="hybridMultilevel"/>
    <w:tmpl w:val="C4A20BF6"/>
    <w:lvl w:tplc="ED92C262" w:ilvl="0">
      <w:start w:val="6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2A6F0F97"/>
    <w:multiLevelType w:val="hybridMultilevel"/>
    <w:tmpl w:val="A95CDBF2"/>
    <w:lvl w:tplc="D70A2132" w:ilvl="0">
      <w:numFmt w:val="bullet"/>
      <w:lvlText w:val="-"/>
      <w:lvlJc w:val="left"/>
      <w:pPr>
        <w:tabs>
          <w:tab w:pos="428" w:val="num"/>
        </w:tabs>
        <w:ind w:hanging="390" w:left="428"/>
      </w:pPr>
      <w:rPr>
        <w:rFonts w:cs="Times New Roman" w:eastAsia="Times New Roman" w:hAnsi="Times New Roman" w:ascii="Times New Roman" w:hint="default"/>
        <w:color w:val="000000"/>
        <w:sz w:val="28"/>
      </w:rPr>
    </w:lvl>
    <w:lvl w:tplc="041A0003" w:ilvl="1">
      <w:start w:val="1"/>
      <w:numFmt w:val="bullet"/>
      <w:lvlText w:val="o"/>
      <w:lvlJc w:val="left"/>
      <w:pPr>
        <w:tabs>
          <w:tab w:pos="1454" w:val="num"/>
        </w:tabs>
        <w:ind w:hanging="360" w:left="145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74" w:val="num"/>
        </w:tabs>
        <w:ind w:hanging="360" w:left="217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94" w:val="num"/>
        </w:tabs>
        <w:ind w:hanging="360" w:left="289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14" w:val="num"/>
        </w:tabs>
        <w:ind w:hanging="360" w:left="361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34" w:val="num"/>
        </w:tabs>
        <w:ind w:hanging="360" w:left="433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54" w:val="num"/>
        </w:tabs>
        <w:ind w:hanging="360" w:left="505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74" w:val="num"/>
        </w:tabs>
        <w:ind w:hanging="360" w:left="577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94" w:val="num"/>
        </w:tabs>
        <w:ind w:hanging="360" w:left="6494"/>
      </w:pPr>
      <w:rPr>
        <w:rFonts w:hAnsi="Wingdings" w:ascii="Wingdings" w:hint="default"/>
      </w:rPr>
    </w:lvl>
  </w:abstractNum>
  <w:abstractNum w:abstractNumId="2">
    <w:nsid w:val="349451E4"/>
    <w:multiLevelType w:val="singleLevel"/>
    <w:tmpl w:val="DED41B4E"/>
    <w:lvl w:ilvl="0">
      <w:start w:val="1"/>
      <w:numFmt w:val="decimal"/>
      <w:lvlText w:val="%1."/>
      <w:lvlJc w:val="left"/>
      <w:pPr>
        <w:tabs>
          <w:tab w:pos="930" w:val="num"/>
        </w:tabs>
        <w:ind w:hanging="375" w:left="930"/>
      </w:pPr>
    </w:lvl>
  </w:abstractNum>
  <w:abstractNum w:abstractNumId="3">
    <w:nsid w:val="36E9483E"/>
    <w:multiLevelType w:val="multilevel"/>
    <w:tmpl w:val="B4E2C19E"/>
    <w:lvl w:ilvl="0">
      <w:start w:val="1"/>
      <w:numFmt w:val="decimal"/>
      <w:lvlText w:val="%1."/>
      <w:lvlJc w:val="left"/>
      <w:pPr>
        <w:ind w:hanging="360" w:left="696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hanging="720" w:left="1416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776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1080" w:left="2496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440" w:left="3216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440" w:left="3576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800" w:left="4296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800" w:left="4656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2160" w:left="5376"/>
      </w:pPr>
      <w:rPr>
        <w:rFonts w:hint="default"/>
      </w:rPr>
    </w:lvl>
  </w:abstractNum>
  <w:abstractNum w:abstractNumId="4">
    <w:nsid w:val="48232CAE"/>
    <w:multiLevelType w:val="hybridMultilevel"/>
    <w:tmpl w:val="7378483E"/>
    <w:lvl w:tplc="1F7AEE32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85228C5"/>
    <w:multiLevelType w:val="multilevel"/>
    <w:tmpl w:val="271EF564"/>
    <w:lvl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hanging="720" w:left="18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8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1080" w:left="216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440" w:left="25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440" w:left="252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800" w:left="28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800" w:left="28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2160" w:left="3240"/>
      </w:pPr>
      <w:rPr>
        <w:rFonts w:hint="default"/>
      </w:rPr>
    </w:lvl>
  </w:abstractNum>
  <w:abstractNum w:abstractNumId="6">
    <w:nsid w:val="4EB951AB"/>
    <w:multiLevelType w:val="hybridMultilevel"/>
    <w:tmpl w:val="1F10EB2C"/>
    <w:lvl w:tplc="E35A9E2A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Bookman Old Style" w:ascii="Bookman Old Style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4FF72E8"/>
    <w:multiLevelType w:val="multilevel"/>
    <w:tmpl w:val="EEAE4D12"/>
    <w:lvl w:ilvl="0">
      <w:start w:val="1"/>
      <w:numFmt w:val="decimal"/>
      <w:lvlText w:val="%1."/>
      <w:lvlJc w:val="left"/>
      <w:pPr>
        <w:ind w:hanging="450" w:left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720" w:left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440" w:left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800" w:left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2160" w:left="2160"/>
      </w:pPr>
      <w:rPr>
        <w:rFonts w:hint="default"/>
      </w:rPr>
    </w:lvl>
  </w:abstractNum>
  <w:abstractNum w:abstractNumId="8">
    <w:nsid w:val="605205D3"/>
    <w:multiLevelType w:val="hybridMultilevel"/>
    <w:tmpl w:val="F60CBD5A"/>
    <w:lvl w:tplc="5F4436C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6800463"/>
    <w:multiLevelType w:val="hybridMultilevel"/>
    <w:tmpl w:val="5658D60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1"/>
  </w:num>
  <w:num w:numId="5">
    <w:abstractNumId w:val="3"/>
  </w:num>
  <w:num w:numId="6">
    <w:abstractNumId w:val="8"/>
  </w:num>
  <w:num w:numId="7">
    <w:abstractNumId w:val="4"/>
  </w:num>
  <w:num w:numId="8">
    <w:abstractNumId w:val="5"/>
  </w:num>
  <w:num w:numId="9">
    <w:abstractNumId w:val="9"/>
  </w:num>
  <w:num w:numId="10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57C8A"/>
    <w:rsid w:val="000048F2"/>
    <w:rsid w:val="00035DC5"/>
    <w:rsid w:val="00057C8A"/>
    <w:rsid w:val="000C0B92"/>
    <w:rsid w:val="00244C40"/>
    <w:rsid w:val="00351FD2"/>
    <w:rsid w:val="00381034"/>
    <w:rsid w:val="003B4878"/>
    <w:rsid w:val="003D083A"/>
    <w:rsid w:val="00543C48"/>
    <w:rsid w:val="005D4738"/>
    <w:rsid w:val="006911A5"/>
    <w:rsid w:val="006C3ECA"/>
    <w:rsid w:val="0077035C"/>
    <w:rsid w:val="00883385"/>
    <w:rsid w:val="0094343E"/>
    <w:rsid w:val="00BB3EBD"/>
    <w:rsid w:val="00C31E43"/>
    <w:rsid w:val="00CA2D90"/>
    <w:rsid w:val="00CB1F82"/>
    <w:rsid w:val="00CF7B76"/>
    <w:rsid w:val="00DC2ABA"/>
    <w:rsid w:val="00F200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B3EBD"/>
    <w:pPr>
      <w:tabs>
        <w:tab w:pos="709" w:val="num"/>
      </w:tabs>
      <w:spacing w:lineRule="auto" w:line="240" w:after="0"/>
      <w:jc w:val="both"/>
    </w:pPr>
    <w:rPr>
      <w:rFonts w:cs="Times New Roman" w:eastAsia="Calibri" w:hAnsi="Bookman Old Style" w:ascii="Bookman Old Style"/>
      <w:sz w:val="24"/>
      <w:szCs w:val="24"/>
      <w:lang w:val="pl-PL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57C8A"/>
    <w:pPr>
      <w:ind w:left="720"/>
      <w:contextualSpacing/>
    </w:pPr>
  </w:style>
  <w:style w:styleId="Tijeloteksta" w:type="paragraph">
    <w:name w:val="Body Text"/>
    <w:basedOn w:val="Normal"/>
    <w:link w:val="TijelotekstaChar"/>
    <w:rsid w:val="00057C8A"/>
    <w:rPr>
      <w:rFonts w:eastAsia="Times New Roman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057C8A"/>
    <w:rPr>
      <w:rFonts w:cs="Times New Roman" w:eastAsia="Times New Roman" w:hAnsi="Bookman Old Style" w:ascii="Bookman Old Style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057C8A"/>
    <w:pPr>
      <w:tabs>
        <w:tab w:pos="4153" w:val="center"/>
        <w:tab w:pos="8306" w:val="right"/>
      </w:tabs>
    </w:pPr>
    <w:rPr>
      <w:rFonts w:eastAsia="Times New Roman" w:hAnsi="Times New Roman" w:ascii="Times New Roman"/>
      <w:szCs w:val="20"/>
      <w:lang w:eastAsia="hr-HR" w:val="en-US"/>
    </w:rPr>
  </w:style>
  <w:style w:customStyle="true" w:styleId="ZaglavljeChar" w:type="character">
    <w:name w:val="Zaglavlje Char"/>
    <w:basedOn w:val="Zadanifontodlomka"/>
    <w:link w:val="Zaglavlje"/>
    <w:rsid w:val="00057C8A"/>
    <w:rPr>
      <w:rFonts w:cs="Times New Roman" w:eastAsia="Times New Roman" w:hAnsi="Times New Roman" w:ascii="Times New Roman"/>
      <w:sz w:val="24"/>
      <w:szCs w:val="20"/>
      <w:lang w:eastAsia="hr-HR" w:val="en-US"/>
    </w:rPr>
  </w:style>
  <w:style w:styleId="Tekstrezerviranogmjesta" w:type="character">
    <w:name w:val="Placeholder Text"/>
    <w:basedOn w:val="Zadanifontodlomka"/>
    <w:uiPriority w:val="99"/>
    <w:semiHidden/>
    <w:rsid w:val="00CF7B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7B7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7B7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7B7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7B7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B3EBD"/>
    <w:pPr>
      <w:tabs>
        <w:tab w:pos="709" w:val="num"/>
      </w:tabs>
      <w:spacing w:after="0" w:line="240" w:lineRule="auto"/>
      <w:jc w:val="both"/>
    </w:pPr>
    <w:rPr>
      <w:rFonts w:ascii="Bookman Old Style" w:cs="Times New Roman" w:eastAsia="Calibri" w:hAnsi="Bookman Old Style"/>
      <w:sz w:val="24"/>
      <w:szCs w:val="24"/>
      <w:lang w:val="pl-PL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57C8A"/>
    <w:pPr>
      <w:ind w:left="720"/>
      <w:contextualSpacing/>
    </w:pPr>
  </w:style>
  <w:style w:styleId="Tijeloteksta" w:type="paragraph">
    <w:name w:val="Body Text"/>
    <w:basedOn w:val="Normal"/>
    <w:link w:val="TijelotekstaChar"/>
    <w:rsid w:val="00057C8A"/>
    <w:rPr>
      <w:rFonts w:eastAsia="Times New Roman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057C8A"/>
    <w:rPr>
      <w:rFonts w:ascii="Bookman Old Style" w:cs="Times New Roman" w:eastAsia="Times New Roman" w:hAnsi="Bookman Old Style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057C8A"/>
    <w:pPr>
      <w:tabs>
        <w:tab w:pos="4153" w:val="center"/>
        <w:tab w:pos="8306" w:val="right"/>
      </w:tabs>
    </w:pPr>
    <w:rPr>
      <w:rFonts w:ascii="Times New Roman" w:eastAsia="Times New Roman" w:hAnsi="Times New Roman"/>
      <w:szCs w:val="20"/>
      <w:lang w:eastAsia="hr-HR" w:val="en-US"/>
    </w:rPr>
  </w:style>
  <w:style w:customStyle="1" w:styleId="ZaglavljeChar" w:type="character">
    <w:name w:val="Zaglavlje Char"/>
    <w:basedOn w:val="Zadanifontodlomka"/>
    <w:link w:val="Zaglavlje"/>
    <w:rsid w:val="00057C8A"/>
    <w:rPr>
      <w:rFonts w:ascii="Times New Roman" w:cs="Times New Roman" w:eastAsia="Times New Roman" w:hAnsi="Times New Roman"/>
      <w:sz w:val="24"/>
      <w:szCs w:val="20"/>
      <w:lang w:eastAsia="hr-HR" w:val="en-US"/>
    </w:rPr>
  </w:style>
  <w:style w:styleId="Tekstrezerviranogmjesta" w:type="character">
    <w:name w:val="Placeholder Text"/>
    <w:basedOn w:val="Zadanifontodlomka"/>
    <w:uiPriority w:val="99"/>
    <w:semiHidden/>
    <w:rsid w:val="00CF7B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7B7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7B7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7B7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7B7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399067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59418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St-5664/2016-27</izvorni_sadrzaj>
    <derivirana_varijabla naziv="DomainObject.Oznaka_1">St-5664/2016-27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15</izvorni_sadrzaj>
    <derivirana_varijabla naziv="DomainObject.BrojStranica_1">15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5664</izvorni_sadrzaj>
    <derivirana_varijabla naziv="DomainObject.Predmet.Broj_1">5664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kolovoza 2016.</izvorni_sadrzaj>
    <derivirana_varijabla naziv="DomainObject.Predmet.DatumOsnivanja_1">22.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St-5664/2016</izvorni_sadrzaj>
    <derivirana_varijabla naziv="DomainObject.Predmet.OznakaBroj_1">St-5664/2016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MESNICE FIOLIĆ d.o.o.</izvorni_sadrzaj>
    <derivirana_varijabla naziv="DomainObject.Predmet.ProtustrankaFormated_1">  MESNICE FIOLIĆ d.o.o.</derivirana_varijabla>
  </DomainObject.Predmet.ProtustrankaFormated>
  <DomainObject.Predmet.ProtustrankaFormatedOIB>
    <izvorni_sadrzaj>  MESNICE FIOLIĆ d.o.o., OIB 60931475547</izvorni_sadrzaj>
    <derivirana_varijabla naziv="DomainObject.Predmet.ProtustrankaFormatedOIB_1">  MESNICE FIOLIĆ d.o.o., OIB 60931475547</derivirana_varijabla>
  </DomainObject.Predmet.ProtustrankaFormatedOIB>
  <DomainObject.Predmet.ProtustrankaFormatedWithAdress>
    <izvorni_sadrzaj> MESNICE FIOLIĆ d.o.o., Križanići 41, 10000 Zagreb</izvorni_sadrzaj>
    <derivirana_varijabla naziv="DomainObject.Predmet.ProtustrankaFormatedWithAdress_1"> MESNICE FIOLIĆ d.o.o., Križanići 41, 10000 Zagreb</derivirana_varijabla>
  </DomainObject.Predmet.ProtustrankaFormatedWithAdress>
  <DomainObject.Predmet.ProtustrankaFormatedWithAdressOIB>
    <izvorni_sadrzaj> MESNICE FIOLIĆ d.o.o., OIB 60931475547, Križanići 41, 10000 Zagreb</izvorni_sadrzaj>
    <derivirana_varijabla naziv="DomainObject.Predmet.ProtustrankaFormatedWithAdressOIB_1"> MESNICE FIOLIĆ d.o.o., OIB 60931475547, Križanići 41, 10000 Zagreb</derivirana_varijabla>
  </DomainObject.Predmet.ProtustrankaFormatedWithAdressOIB>
  <DomainObject.Predmet.ProtustrankaWithAdress>
    <izvorni_sadrzaj>MESNICE FIOLIĆ d.o.o. Križanići 41, 10000 Zagreb</izvorni_sadrzaj>
    <derivirana_varijabla naziv="DomainObject.Predmet.ProtustrankaWithAdress_1">MESNICE FIOLIĆ d.o.o. Križanići 41, 10000 Zagreb</derivirana_varijabla>
  </DomainObject.Predmet.ProtustrankaWithAdress>
  <DomainObject.Predmet.ProtustrankaWithAdressOIB>
    <izvorni_sadrzaj>MESNICE FIOLIĆ d.o.o., OIB 60931475547, Križanići 41, 10000 Zagreb</izvorni_sadrzaj>
    <derivirana_varijabla naziv="DomainObject.Predmet.ProtustrankaWithAdressOIB_1">MESNICE FIOLIĆ d.o.o., OIB 60931475547, Križanići 41, 10000 Zagreb</derivirana_varijabla>
  </DomainObject.Predmet.ProtustrankaWithAdressOIB>
  <DomainObject.Predmet.ProtustrankaNazivFormated>
    <izvorni_sadrzaj>MESNICE FIOLIĆ d.o.o.</izvorni_sadrzaj>
    <derivirana_varijabla naziv="DomainObject.Predmet.ProtustrankaNazivFormated_1">MESNICE FIOLIĆ d.o.o.</derivirana_varijabla>
  </DomainObject.Predmet.ProtustrankaNazivFormated>
  <DomainObject.Predmet.ProtustrankaNazivFormatedOIB>
    <izvorni_sadrzaj>MESNICE FIOLIĆ d.o.o., OIB 60931475547</izvorni_sadrzaj>
    <derivirana_varijabla naziv="DomainObject.Predmet.ProtustrankaNazivFormatedOIB_1">MESNICE FIOLIĆ d.o.o., OIB 60931475547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MESNICE FIOLIĆ d.o.o.</item>
    </izvorni_sadrzaj>
    <derivirana_varijabla naziv="DomainObject.Predmet.ProtuStrankaListFormated_1">
      <item>MESNICE FIOLIĆ d.o.o.</item>
    </derivirana_varijabla>
  </DomainObject.Predmet.ProtuStrankaListFormated>
  <DomainObject.Predmet.ProtuStrankaListFormatedOIB>
    <izvorni_sadrzaj>
      <item>MESNICE FIOLIĆ d.o.o., OIB 60931475547</item>
    </izvorni_sadrzaj>
    <derivirana_varijabla naziv="DomainObject.Predmet.ProtuStrankaListFormatedOIB_1">
      <item>MESNICE FIOLIĆ d.o.o., OIB 60931475547</item>
    </derivirana_varijabla>
  </DomainObject.Predmet.ProtuStrankaListFormatedOIB>
  <DomainObject.Predmet.ProtuStrankaListFormatedWithAdress>
    <izvorni_sadrzaj>
      <item>MESNICE FIOLIĆ d.o.o., Križanići 41, 10000 Zagreb</item>
    </izvorni_sadrzaj>
    <derivirana_varijabla naziv="DomainObject.Predmet.ProtuStrankaListFormatedWithAdress_1">
      <item>MESNICE FIOLIĆ d.o.o., Križanići 41, 10000 Zagreb</item>
    </derivirana_varijabla>
  </DomainObject.Predmet.ProtuStrankaListFormatedWithAdress>
  <DomainObject.Predmet.ProtuStrankaListFormatedWithAdressOIB>
    <izvorni_sadrzaj>
      <item>MESNICE FIOLIĆ d.o.o., OIB 60931475547, Križanići 41, 10000 Zagreb</item>
    </izvorni_sadrzaj>
    <derivirana_varijabla naziv="DomainObject.Predmet.ProtuStrankaListFormatedWithAdressOIB_1">
      <item>MESNICE FIOLIĆ d.o.o., OIB 60931475547, Križanići 41, 10000 Zagreb</item>
    </derivirana_varijabla>
  </DomainObject.Predmet.ProtuStrankaListFormatedWithAdressOIB>
  <DomainObject.Predmet.ProtuStrankaListNazivFormated>
    <izvorni_sadrzaj>
      <item>MESNICE FIOLIĆ d.o.o.</item>
    </izvorni_sadrzaj>
    <derivirana_varijabla naziv="DomainObject.Predmet.ProtuStrankaListNazivFormated_1">
      <item>MESNICE FIOLIĆ d.o.o.</item>
    </derivirana_varijabla>
  </DomainObject.Predmet.ProtuStrankaListNazivFormated>
  <DomainObject.Predmet.ProtuStrankaListNazivFormatedOIB>
    <izvorni_sadrzaj>
      <item>MESNICE FIOLIĆ d.o.o., OIB 60931475547</item>
    </izvorni_sadrzaj>
    <derivirana_varijabla naziv="DomainObject.Predmet.ProtuStrankaListNazivFormatedOIB_1">
      <item>MESNICE FIOLIĆ d.o.o., OIB 60931475547</item>
    </derivirana_varijabla>
  </DomainObject.Predmet.ProtuStrankaListNazivFormatedOIB>
  <DomainObject.Predmet.OstaliListFormated>
    <izvorni_sadrzaj>
      <item>MIRJANA FIOLIĆ</item>
      <item>STJEPAN FIOLIĆ</item>
      <item>DAVORKA HULJEV</item>
    </izvorni_sadrzaj>
    <derivirana_varijabla naziv="DomainObject.Predmet.OstaliListFormated_1">
      <item>MIRJANA FIOLIĆ</item>
      <item>STJEPAN FIOLIĆ</item>
      <item>DAVORKA HULJEV</item>
    </derivirana_varijabla>
  </DomainObject.Predmet.OstaliListFormated>
  <DomainObject.Predmet.OstaliListFormatedOIB>
    <izvorni_sadrzaj>
      <item>MIRJANA FIOLIĆ, OIB 00900917725</item>
      <item>STJEPAN FIOLIĆ, OIB 65519490772</item>
      <item>DAVORKA HULJEV, OIB 34743014377</item>
    </izvorni_sadrzaj>
    <derivirana_varijabla naziv="DomainObject.Predmet.OstaliListFormatedOIB_1">
      <item>MIRJANA FIOLIĆ, OIB 00900917725</item>
      <item>STJEPAN FIOLIĆ, OIB 65519490772</item>
      <item>DAVORKA HULJEV, OIB 34743014377</item>
    </derivirana_varijabla>
  </DomainObject.Predmet.OstaliListFormatedOIB>
  <DomainObject.Predmet.OstaliListFormatedWithAdress>
    <izvorni_sadrzaj>
      <item>MIRJANA FIOLIĆ, Gradska ulica 2, 10020 Mala Mlaka</item>
      <item>STJEPAN FIOLIĆ, Malomlačka 125, 10020 Mala Mlaka</item>
      <item>DAVORKA HULJEV, Miramarska 13D, 10000 Zagreb</item>
    </izvorni_sadrzaj>
    <derivirana_varijabla naziv="DomainObject.Predmet.OstaliListFormatedWithAdress_1">
      <item>MIRJANA FIOLIĆ, Gradska ulica 2, 10020 Mala Mlaka</item>
      <item>STJEPAN FIOLIĆ, Malomlačka 125, 10020 Mala Mlaka</item>
      <item>DAVORKA HULJEV, Miramarska 13D, 10000 Zagreb</item>
    </derivirana_varijabla>
  </DomainObject.Predmet.OstaliListFormatedWithAdress>
  <DomainObject.Predmet.OstaliListFormatedWithAdressOIB>
    <izvorni_sadrzaj>
      <item>MIRJANA FIOLIĆ, OIB 00900917725, Gradska ulica 2, 10020 Mala Mlaka</item>
      <item>STJEPAN FIOLIĆ, OIB 65519490772, Malomlačka 125, 10020 Mala Mlaka</item>
      <item>DAVORKA HULJEV, OIB 34743014377, Miramarska 13D, 10000 Zagreb</item>
    </izvorni_sadrzaj>
    <derivirana_varijabla naziv="DomainObject.Predmet.OstaliListFormatedWithAdressOIB_1">
      <item>MIRJANA FIOLIĆ, OIB 00900917725, Gradska ulica 2, 10020 Mala Mlaka</item>
      <item>STJEPAN FIOLIĆ, OIB 65519490772, Malomlačka 125, 10020 Mala Mlaka</item>
      <item>DAVORKA HULJEV, OIB 34743014377, Miramarska 13D, 10000 Zagreb</item>
    </derivirana_varijabla>
  </DomainObject.Predmet.OstaliListFormatedWithAdressOIB>
  <DomainObject.Predmet.OstaliListNazivFormated>
    <izvorni_sadrzaj>
      <item>MIRJANA FIOLIĆ</item>
      <item>STJEPAN FIOLIĆ</item>
      <item>DAVORKA HULJEV</item>
    </izvorni_sadrzaj>
    <derivirana_varijabla naziv="DomainObject.Predmet.OstaliListNazivFormated_1">
      <item>MIRJANA FIOLIĆ</item>
      <item>STJEPAN FIOLIĆ</item>
      <item>DAVORKA HULJEV</item>
    </derivirana_varijabla>
  </DomainObject.Predmet.OstaliListNazivFormated>
  <DomainObject.Predmet.OstaliListNazivFormatedOIB>
    <izvorni_sadrzaj>
      <item>MIRJANA FIOLIĆ, OIB 00900917725</item>
      <item>STJEPAN FIOLIĆ, OIB 65519490772</item>
      <item>DAVORKA HULJEV, OIB 34743014377</item>
    </izvorni_sadrzaj>
    <derivirana_varijabla naziv="DomainObject.Predmet.OstaliListNazivFormatedOIB_1">
      <item>MIRJANA FIOLIĆ, OIB 00900917725</item>
      <item>STJEPAN FIOLIĆ, OIB 65519490772</item>
      <item>DAVORKA HULJEV, OIB 34743014377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2017.</izvorni_sadrzaj>
    <derivirana_varijabla naziv="DomainObject.Datum_1">30.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MESNICE FIOLIĆ d.o.o.</izvorni_sadrzaj>
    <derivirana_varijabla naziv="DomainObject.Predmet.ProtustrankaIDrugi_1">MESNICE FIOLIĆ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MESNICE FIOLIĆ d.o.o., OIB 60931475547, Križanići 41, 10000 Zagreb</izvorni_sadrzaj>
    <derivirana_varijabla naziv="DomainObject.Predmet.ProtustrankaIDrugiAdressOIB_1">MESNICE FIOLIĆ d.o.o., OIB 60931475547, Križanići 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MESNICE FIOLIĆ d.o.o.</item>
      <item>MIRJANA FIOLIĆ</item>
      <item>STJEPAN FIOLIĆ</item>
      <item>DAVORKA HULJEV</item>
    </izvorni_sadrzaj>
    <derivirana_varijabla naziv="DomainObject.Predmet.SudioniciListNaziv_1">
      <item>FINA Regionalni centar Zagreb</item>
      <item>MESNICE FIOLIĆ d.o.o.</item>
      <item>MIRJANA FIOLIĆ</item>
      <item>STJEPAN FIOLIĆ</item>
      <item>DAVORKA HULJEV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MESNICE FIOLIĆ d.o.o., OIB 60931475547, Križanići 41,10000 Zagreb</item>
      <item>MIRJANA FIOLIĆ, OIB 00900917725, Gradska ulica 2,10020 Mala Mlaka</item>
      <item>STJEPAN FIOLIĆ, OIB 65519490772, Malomlačka 125,10020 Mala Mlaka</item>
      <item>DAVORKA HULJEV, OIB 34743014377, Miramarska 13D,10000 Zagreb</item>
    </izvorni_sadrzaj>
    <derivirana_varijabla naziv="DomainObject.Predmet.SudioniciListAdressOIB_1">
      <item>FINA Regionalni centar Zagreb, OIB 85821130368, Trg svibanjskih žrtava 1995. br. 1,10000 Zagreb</item>
      <item>MESNICE FIOLIĆ d.o.o., OIB 60931475547, Križanići 41,10000 Zagreb</item>
      <item>MIRJANA FIOLIĆ, OIB 00900917725, Gradska ulica 2,10020 Mala Mlaka</item>
      <item>STJEPAN FIOLIĆ, OIB 65519490772, Malomlačka 125,10020 Mala Mlaka</item>
      <item>DAVORKA HULJEV, OIB 34743014377, Miramarska 13D,10000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60931475547</item>
      <item>, OIB 00900917725</item>
      <item>, OIB 65519490772</item>
      <item>, OIB 34743014377</item>
    </izvorni_sadrzaj>
    <derivirana_varijabla naziv="DomainObject.Predmet.SudioniciListNazivOIB_1">
      <item>, OIB 85821130368</item>
      <item>, OIB 60931475547</item>
      <item>, OIB 00900917725</item>
      <item>, OIB 65519490772</item>
      <item>, OIB 34743014377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15</properties:Pages>
  <properties:Words>3926</properties:Words>
  <properties:Characters>24245</properties:Characters>
  <properties:Lines>905</properties:Lines>
  <properties:Paragraphs>356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28251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2017-10-30T07:20:00Z</dcterms:created>
  <dc:creator>natalija</dc:creator>
  <cp:lastModifiedBy>Ivana Stampf</cp:lastModifiedBy>
  <cp:lastPrinted>2017-10-26T11:02:00Z</cp:lastPrinted>
  <dcterms:modified xmlns:xsi="http://www.w3.org/2001/XMLSchema-instance" xsi:type="dcterms:W3CDTF">2017-10-30T07:22:00Z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St-5664/2016-27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15</vt:i4>
  </prop:property>
</prop:Properties>
</file>