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899a" w14:paraId="840899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AE5F81">
        <w:t>3</w:t>
      </w:r>
      <w:r w:rsidR="00E51095">
        <w:t>9</w:t>
      </w:r>
      <w:r w:rsidR="004C42DC">
        <w:t>5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E51095">
        <w:t xml:space="preserve"> </w:t>
      </w:r>
      <w:r w:rsidR="004C42DC">
        <w:t xml:space="preserve">MF </w:t>
      </w:r>
      <w:proofErr w:type="spellStart"/>
      <w:r w:rsidR="004C42DC">
        <w:t>Solutions</w:t>
      </w:r>
      <w:proofErr w:type="spellEnd"/>
      <w:r w:rsidR="004C42DC">
        <w:t xml:space="preserve"> j.d.o.o. za usluge savjetovanja Zagreb, Radnička cesta 39, OIB 37501682232, MBS 080919450</w:t>
      </w:r>
      <w:r w:rsidR="00D62F0A">
        <w:t>, d</w:t>
      </w:r>
      <w:r w:rsidR="00EB359B">
        <w:t>an</w:t>
      </w:r>
      <w:r w:rsidR="001268C6">
        <w:t xml:space="preserve">a </w:t>
      </w:r>
      <w:r w:rsidR="00D62F0A">
        <w:t>5. siječnja 2017</w:t>
      </w:r>
      <w:r w:rsidR="006E0C7A">
        <w:t>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4C42DC">
        <w:t xml:space="preserve">MF </w:t>
      </w:r>
      <w:proofErr w:type="spellStart"/>
      <w:r w:rsidR="004C42DC">
        <w:t>Solutions</w:t>
      </w:r>
      <w:proofErr w:type="spellEnd"/>
      <w:r w:rsidR="004C42DC">
        <w:t xml:space="preserve"> j.d.o.o. za usluge savjetovanja Zagreb, Radnička cesta 39, OIB 37501682232, MBS 080919450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="00F25BE0">
        <w:t xml:space="preserve"> Krešimir Fučkar iz </w:t>
      </w:r>
      <w:proofErr w:type="spellStart"/>
      <w:r w:rsidR="00F25BE0">
        <w:t>Sladojevaca</w:t>
      </w:r>
      <w:proofErr w:type="spellEnd"/>
      <w:r w:rsidR="00F25BE0">
        <w:t>, Braće Radića 63, OIB 01195634741.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4C42DC">
        <w:t xml:space="preserve">MF </w:t>
      </w:r>
      <w:proofErr w:type="spellStart"/>
      <w:r w:rsidR="004C42DC">
        <w:t>Solutions</w:t>
      </w:r>
      <w:proofErr w:type="spellEnd"/>
      <w:r w:rsidR="004C42DC">
        <w:t xml:space="preserve"> j.d.o.o. za usluge savjetovanja Zagreb, Radnička cesta 39, OIB 37501682232, MBS 080919450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A05179">
        <w:t xml:space="preserve">26. kolovoza </w:t>
      </w:r>
      <w:r w:rsidR="00E63356">
        <w:t xml:space="preserve">2016. zahtjev za provedbu skraćenog stečajnog postupka nad dužnikom </w:t>
      </w:r>
      <w:r w:rsidR="004C42DC">
        <w:t xml:space="preserve">MF </w:t>
      </w:r>
      <w:proofErr w:type="spellStart"/>
      <w:r w:rsidR="004C42DC">
        <w:t>Solutions</w:t>
      </w:r>
      <w:proofErr w:type="spellEnd"/>
      <w:r w:rsidR="004C42DC">
        <w:t xml:space="preserve"> j.d.o.o. za usluge savjetovanja Zagreb, Radnička cesta 39, OIB 37501682232, MBS 080919450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23</w:t>
      </w:r>
      <w:r w:rsidR="00A05179">
        <w:t>9</w:t>
      </w:r>
      <w:r w:rsidR="00C027D8">
        <w:t>5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62F0A">
        <w:t xml:space="preserve">5.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FBF" w:rsidP="00C02BFE" w:rsidR="002D6FBF">
      <w:r>
        <w:separator/>
      </w:r>
    </w:p>
  </w:endnote>
  <w:endnote w:id="0" w:type="continuationSeparator">
    <w:p w:rsidRDefault="002D6FBF" w:rsidP="00C02BFE" w:rsidR="002D6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FBF" w:rsidP="00C02BFE" w:rsidR="002D6FBF">
      <w:r>
        <w:separator/>
      </w:r>
    </w:p>
  </w:footnote>
  <w:footnote w:id="0" w:type="continuationSeparator">
    <w:p w:rsidRDefault="002D6FBF" w:rsidP="00C02BFE" w:rsidR="002D6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D62F0A">
      <w:t>39</w:t>
    </w:r>
    <w:r w:rsidR="00C027D8">
      <w:t>5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B248E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D6FBF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A7D2C"/>
    <w:rsid w:val="009B5AFE"/>
    <w:rsid w:val="009E4501"/>
    <w:rsid w:val="009F6327"/>
    <w:rsid w:val="00A05179"/>
    <w:rsid w:val="00A229AD"/>
    <w:rsid w:val="00A46EC8"/>
    <w:rsid w:val="00A60733"/>
    <w:rsid w:val="00AB2B2A"/>
    <w:rsid w:val="00AC0495"/>
    <w:rsid w:val="00AC3901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55A69"/>
    <w:rsid w:val="00C62BDE"/>
    <w:rsid w:val="00C63862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25BE0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St-2395/2016</izvorni_sadrzaj>
    <derivirana_varijabla naziv="DomainObject.Predmet.OznakaBroj_1">St-2395/2016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Solutions j.d.o.o. za usluge savjetovanja</izvorni_sadrzaj>
    <derivirana_varijabla naziv="DomainObject.Predmet.ProtustrankaFormated_1">  MF Solutions j.d.o.o. za usluge savjetovanja</derivirana_varijabla>
  </DomainObject.Predmet.ProtustrankaFormated>
  <DomainObject.Predmet.ProtustrankaFormatedOIB>
    <izvorni_sadrzaj>  MF Solutions j.d.o.o. za usluge savjetovanja, OIB 37501682232</izvorni_sadrzaj>
    <derivirana_varijabla naziv="DomainObject.Predmet.ProtustrankaFormatedOIB_1">  MF Solutions j.d.o.o. za usluge savjetovanja, OIB 37501682232</derivirana_varijabla>
  </DomainObject.Predmet.ProtustrankaFormatedOIB>
  <DomainObject.Predmet.ProtustrankaFormatedWithAdress>
    <izvorni_sadrzaj> MF Solutions j.d.o.o. za usluge savjetovanja, Radnička cesta 39, 10000 Zagreb</izvorni_sadrzaj>
    <derivirana_varijabla naziv="DomainObject.Predmet.ProtustrankaFormatedWithAdress_1"> MF Solutions j.d.o.o. za usluge savjetovanja, Radnička cesta 39, 10000 Zagreb</derivirana_varijabla>
  </DomainObject.Predmet.ProtustrankaFormatedWithAdress>
  <DomainObject.Predmet.ProtustrankaFormatedWithAdressOIB>
    <izvorni_sadrzaj> MF Solutions j.d.o.o. za usluge savjetovanja, OIB 37501682232, Radnička cesta 39, 10000 Zagreb</izvorni_sadrzaj>
    <derivirana_varijabla naziv="DomainObject.Predmet.ProtustrankaFormatedWithAdressOIB_1"> MF Solutions j.d.o.o. za usluge savjetovanja, OIB 37501682232, Radnička cesta 39, 10000 Zagreb</derivirana_varijabla>
  </DomainObject.Predmet.ProtustrankaFormatedWithAdressOIB>
  <DomainObject.Predmet.ProtustrankaWithAdress>
    <izvorni_sadrzaj>MF Solutions j.d.o.o. za usluge savjetovanja Radnička cesta 39, 10000 Zagreb</izvorni_sadrzaj>
    <derivirana_varijabla naziv="DomainObject.Predmet.ProtustrankaWithAdress_1">MF Solutions j.d.o.o. za usluge savjetovanja Radnička cesta 39, 10000 Zagreb</derivirana_varijabla>
  </DomainObject.Predmet.ProtustrankaWithAdress>
  <DomainObject.Predmet.ProtustrankaWithAdressOIB>
    <izvorni_sadrzaj>MF Solutions j.d.o.o. za usluge savjetovanja, OIB 37501682232, Radnička cesta 39, 10000 Zagreb</izvorni_sadrzaj>
    <derivirana_varijabla naziv="DomainObject.Predmet.ProtustrankaWithAdressOIB_1">MF Solutions j.d.o.o. za usluge savjetovanja, OIB 37501682232, Radnička cesta 39, 10000 Zagreb</derivirana_varijabla>
  </DomainObject.Predmet.ProtustrankaWithAdressOIB>
  <DomainObject.Predmet.ProtustrankaNazivFormated>
    <izvorni_sadrzaj>MF Solutions j.d.o.o. za usluge savjetovanja</izvorni_sadrzaj>
    <derivirana_varijabla naziv="DomainObject.Predmet.ProtustrankaNazivFormated_1">MF Solutions j.d.o.o. za usluge savjetovanja</derivirana_varijabla>
  </DomainObject.Predmet.ProtustrankaNazivFormated>
  <DomainObject.Predmet.ProtustrankaNazivFormatedOIB>
    <izvorni_sadrzaj>MF Solutions j.d.o.o. za usluge savjetovanja, OIB 37501682232</izvorni_sadrzaj>
    <derivirana_varijabla naziv="DomainObject.Predmet.ProtustrankaNazivFormatedOIB_1">MF Solutions j.d.o.o. za usluge savjetovanja, OIB 37501682232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Solutions j.d.o.o. za usluge savjetovanja</item>
    </izvorni_sadrzaj>
    <derivirana_varijabla naziv="DomainObject.Predmet.ProtuStrankaListFormated_1">
      <item>MF Solutions j.d.o.o. za usluge savjetovanja</item>
    </derivirana_varijabla>
  </DomainObject.Predmet.ProtuStrankaListFormated>
  <DomainObject.Predmet.ProtuStrankaListFormatedOIB>
    <izvorni_sadrzaj>
      <item>MF Solutions j.d.o.o. za usluge savjetovanja, OIB 37501682232</item>
    </izvorni_sadrzaj>
    <derivirana_varijabla naziv="DomainObject.Predmet.ProtuStrankaListFormatedOIB_1">
      <item>MF Solutions j.d.o.o. za usluge savjetovanja, OIB 37501682232</item>
    </derivirana_varijabla>
  </DomainObject.Predmet.ProtuStrankaListFormatedOIB>
  <DomainObject.Predmet.ProtuStrankaListFormatedWithAdress>
    <izvorni_sadrzaj>
      <item>MF Solutions j.d.o.o. za usluge savjetovanja, Radnička cesta 39, 10000 Zagreb</item>
    </izvorni_sadrzaj>
    <derivirana_varijabla naziv="DomainObject.Predmet.ProtuStrankaListFormatedWithAdress_1">
      <item>MF Solutions j.d.o.o. za usluge savjetovanja, Radnička cesta 39, 10000 Zagreb</item>
    </derivirana_varijabla>
  </DomainObject.Predmet.ProtuStrankaListFormatedWithAdress>
  <DomainObject.Predmet.ProtuStrankaListFormatedWithAdressOIB>
    <izvorni_sadrzaj>
      <item>MF Solutions j.d.o.o. za usluge savjetovanja, OIB 37501682232, Radnička cesta 39, 10000 Zagreb</item>
    </izvorni_sadrzaj>
    <derivirana_varijabla naziv="DomainObject.Predmet.ProtuStrankaListFormatedWithAdressOIB_1">
      <item>MF Solutions j.d.o.o. za usluge savjetovanja, OIB 37501682232, Radnička cesta 39, 10000 Zagreb</item>
    </derivirana_varijabla>
  </DomainObject.Predmet.ProtuStrankaListFormatedWithAdressOIB>
  <DomainObject.Predmet.ProtuStrankaListNazivFormated>
    <izvorni_sadrzaj>
      <item>MF Solutions j.d.o.o. za usluge savjetovanja</item>
    </izvorni_sadrzaj>
    <derivirana_varijabla naziv="DomainObject.Predmet.ProtuStrankaListNazivFormated_1">
      <item>MF Solutions j.d.o.o. za usluge savjetovanja</item>
    </derivirana_varijabla>
  </DomainObject.Predmet.ProtuStrankaListNazivFormated>
  <DomainObject.Predmet.ProtuStrankaListNazivFormatedOIB>
    <izvorni_sadrzaj>
      <item>MF Solutions j.d.o.o. za usluge savjetovanja, OIB 37501682232</item>
    </izvorni_sadrzaj>
    <derivirana_varijabla naziv="DomainObject.Predmet.ProtuStrankaListNazivFormatedOIB_1">
      <item>MF Solutions j.d.o.o. za usluge savjetovanja, OIB 37501682232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Solutions j.d.o.o. za usluge savjetovanja</izvorni_sadrzaj>
    <derivirana_varijabla naziv="DomainObject.Predmet.ProtustrankaIDrugi_1">MF Solutions j.d.o.o. za usluge savjetovanja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MF Solutions j.d.o.o. za usluge savjetovanja, OIB 37501682232, Radnička cesta 39, 10000 Zagreb</izvorni_sadrzaj>
    <derivirana_varijabla naziv="DomainObject.Predmet.ProtustrankaIDrugiAdressOIB_1">MF Solutions j.d.o.o. za usluge savjetovanja, OIB 37501682232,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Solutions j.d.o.o. za usluge savjetovanja</item>
      <item>FINA Regionalni centar Zagreb</item>
    </izvorni_sadrzaj>
    <derivirana_varijabla naziv="DomainObject.Predmet.SudioniciListNaziv_1">
      <item>MF Solutions j.d.o.o. za usluge savjetovanja</item>
      <item>FINA Regionalni centar Zagreb</item>
    </derivirana_varijabla>
  </DomainObject.Predmet.SudioniciListNaziv>
  <DomainObject.Predmet.SudioniciListAdressOIB>
    <izvorni_sadrzaj>
      <item>MF Solutions j.d.o.o. za usluge savjetovanja, OIB 37501682232, Radnička cesta 39,10000 Zagreb</item>
      <item>FINA Regionalni centar Zagreb, OIB 85821130368, Trg svibanjskih žrtava 1995. br. 1,10000 Zagreb</item>
    </izvorni_sadrzaj>
    <derivirana_varijabla naziv="DomainObject.Predmet.SudioniciListAdressOIB_1">
      <item>MF Solutions j.d.o.o. za usluge savjetovanja, OIB 37501682232, Radnička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37501682232</item>
      <item>, OIB 85821130368</item>
    </izvorni_sadrzaj>
    <derivirana_varijabla naziv="DomainObject.Predmet.SudioniciListNazivOIB_1">
      <item>, OIB 37501682232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22BD2-F0B4-4769-A687-55450F4C3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2358</properties:Characters>
  <properties:Lines>95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2017-01-05T07:38:00Z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2017-01-05T09:06:00Z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