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3b97" w14:paraId="c6f3b97" w:rsidRDefault="00E33F7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33F7A" w:rsidP="00E33F7A" w:rsidR="00AE649C">
      <w:pPr>
        <w:pStyle w:val="NormaleSPIS"/>
        <w:spacing w:after="0"/>
      </w:pPr>
      <w:r>
        <w:t xml:space="preserve">        Republika Hrvatska</w:t>
      </w:r>
    </w:p>
    <w:p w:rsidRDefault="00E33F7A" w:rsidP="00E33F7A" w:rsidR="00E33F7A">
      <w:pPr>
        <w:pStyle w:val="NormaleSPIS"/>
        <w:spacing w:after="0"/>
      </w:pPr>
      <w:r>
        <w:t xml:space="preserve">     Trgovački sud u Bjelovaru</w:t>
      </w:r>
    </w:p>
    <w:p w:rsidRDefault="00E33F7A" w:rsidP="00E33F7A" w:rsidR="00E33F7A" w:rsidRPr="00B76F3C">
      <w:pPr>
        <w:pStyle w:val="NormaleSPIS"/>
        <w:spacing w:after="0"/>
      </w:pPr>
      <w:r>
        <w:t>Bjelovar, Šetalište dr.I.Lebovića 42.</w:t>
      </w:r>
    </w:p>
    <w:p w:rsidRDefault="00E33F7A" w:rsidP="00E33F7A" w:rsidR="00E33F7A">
      <w:pPr>
        <w:jc w:val="right"/>
        <w:outlineLvl w:val="0"/>
        <w:rPr>
          <w:noProof/>
        </w:rPr>
      </w:pPr>
      <w:r>
        <w:rPr>
          <w:noProof/>
        </w:rPr>
        <w:t>Poslovni broj: 7 St-271/2018-11</w:t>
      </w:r>
    </w:p>
    <w:p w:rsidRDefault="00E33F7A" w:rsidP="00E33F7A" w:rsidR="00E33F7A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E33F7A" w:rsidP="00E33F7A" w:rsidR="00E33F7A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E33F7A" w:rsidP="00E33F7A" w:rsidR="00E33F7A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Trg svibanjskih žrtava 1995. 1, za otvaranje stečajnog postupka nad dužnikom LA FUTURA 22 d.o.o. za trgovinu i usluge iz Zagreba, Samoborska cesta 86 A, MBS 080859254, OIB 26547205733, 09. kolovoza</w:t>
      </w:r>
      <w:r>
        <w:rPr>
          <w:noProof/>
        </w:rPr>
        <w:t xml:space="preserve"> 2018.</w:t>
      </w:r>
    </w:p>
    <w:p w:rsidRDefault="00E33F7A" w:rsidP="00E33F7A" w:rsidR="00E33F7A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E33F7A" w:rsidP="00E33F7A" w:rsidR="00E33F7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>1.Pokreće se postupak radi utvrđivanja uvjeta za otvaranje stečajnog postupka nad dužnikom LA FUTURA 22 d.o.o. za trgovinu i usluge iz Zagreba, Samoborska cesta 86 A, MBS 080859254, OIB 26547205733.</w:t>
      </w:r>
    </w:p>
    <w:p w:rsidRDefault="00E33F7A" w:rsidP="00E33F7A" w:rsidR="00E33F7A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E33F7A" w:rsidP="00E33F7A" w:rsidR="00E33F7A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4. rujna 2018. godine u 10,00 sati, u ovome sudu u Bjelovaru, Šetalište dr. Ivše Lebovića 42, sudnica br. 2, na koje se pozivaju dostavom ovoga rješenja:</w:t>
      </w:r>
    </w:p>
    <w:p w:rsidRDefault="00E33F7A" w:rsidP="00E33F7A" w:rsidR="00E33F7A">
      <w:pPr>
        <w:ind w:left="851"/>
        <w:jc w:val="both"/>
        <w:rPr>
          <w:noProof/>
        </w:rPr>
      </w:pPr>
      <w:r>
        <w:rPr>
          <w:noProof/>
        </w:rPr>
        <w:t>-FINA, Regionalni centar Zagreb,</w:t>
      </w:r>
    </w:p>
    <w:p w:rsidRDefault="00E33F7A" w:rsidP="00E33F7A" w:rsidR="00E33F7A">
      <w:pPr>
        <w:ind w:left="851"/>
        <w:jc w:val="both"/>
        <w:rPr>
          <w:noProof/>
        </w:rPr>
      </w:pPr>
      <w:r>
        <w:rPr>
          <w:noProof/>
        </w:rPr>
        <w:t>-zakonski zastupnik dužnika Marijana Škalić iz Zagreba, Samoborska cesta 86 A.</w:t>
      </w:r>
    </w:p>
    <w:p w:rsidRDefault="00E33F7A" w:rsidP="00E33F7A" w:rsidR="00E33F7A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E33F7A" w:rsidP="00E33F7A" w:rsidR="00E33F7A">
      <w:pPr>
        <w:jc w:val="center"/>
        <w:outlineLvl w:val="0"/>
        <w:rPr>
          <w:rFonts w:eastAsia="Times New Roman"/>
          <w:noProof/>
        </w:rPr>
      </w:pPr>
      <w:r>
        <w:rPr>
          <w:noProof/>
        </w:rPr>
        <w:t>Obrazloženje</w:t>
      </w:r>
    </w:p>
    <w:p w:rsidRDefault="00E33F7A" w:rsidP="00E33F7A" w:rsidR="00E33F7A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prijedlog za pokretanje stečajnog postupka nad dužnikom. </w:t>
      </w:r>
      <w:r>
        <w:t xml:space="preserve">U prijedlogu navodi da na dan 03.11.2017. dužnik u Očevidniku redoslijeda osnova za plaćanje ima evidentirane neizvršene osnove za plaćanje u neprekinutom razdoblju od 120 dana, u ukupnom iznosu od 49.209,72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E33F7A" w:rsidP="00E33F7A" w:rsidR="00E33F7A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E33F7A" w:rsidP="00E33F7A" w:rsidR="00E33F7A">
      <w:pPr>
        <w:spacing w:after="0"/>
        <w:ind w:firstLine="851"/>
        <w:jc w:val="center"/>
      </w:pPr>
      <w:r>
        <w:lastRenderedPageBreak/>
        <w:t>2</w:t>
      </w:r>
      <w:bookmarkStart w:name="_GoBack" w:id="0"/>
      <w:bookmarkEnd w:id="0"/>
    </w:p>
    <w:p w:rsidRDefault="00E33F7A" w:rsidP="00E33F7A" w:rsidR="00E33F7A">
      <w:pPr>
        <w:ind w:firstLine="851"/>
        <w:jc w:val="right"/>
      </w:pPr>
      <w:r>
        <w:t>Poslovni broj:7 St-271/2018-11</w:t>
      </w:r>
    </w:p>
    <w:p w:rsidRDefault="00E33F7A" w:rsidP="00E33F7A" w:rsidR="00E33F7A">
      <w:pPr>
        <w:ind w:firstLine="851"/>
        <w:jc w:val="both"/>
        <w:rPr>
          <w:noProof/>
          <w:lang w:val="en-GB"/>
        </w:rPr>
      </w:pPr>
      <w:r>
        <w:t xml:space="preserve">o pokretanju prethodnog postupka radi utvrđivanja pretpostavki za otvaranje stečajnog postupka.                     </w:t>
      </w:r>
    </w:p>
    <w:p w:rsidRDefault="00E33F7A" w:rsidP="00E33F7A" w:rsidR="00E33F7A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33F7A" w:rsidP="00E33F7A" w:rsidR="00E33F7A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</w:t>
      </w:r>
    </w:p>
    <w:p w:rsidRDefault="00E33F7A" w:rsidP="00E33F7A" w:rsidR="00E33F7A">
      <w:pPr>
        <w:jc w:val="center"/>
        <w:outlineLvl w:val="0"/>
        <w:rPr>
          <w:noProof/>
        </w:rPr>
      </w:pPr>
      <w:r>
        <w:rPr>
          <w:noProof/>
        </w:rPr>
        <w:t xml:space="preserve">Bjelovar 09. kolovoza 2018. </w:t>
      </w:r>
    </w:p>
    <w:p w:rsidRDefault="00E33F7A" w:rsidP="00E33F7A" w:rsidR="00E33F7A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  S u d a c</w:t>
      </w:r>
    </w:p>
    <w:p w:rsidRDefault="00E33F7A" w:rsidP="00E33F7A" w:rsidR="00E33F7A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Tomislav Mrazović,v.r.</w:t>
      </w:r>
    </w:p>
    <w:p w:rsidRDefault="00E33F7A" w:rsidP="00E33F7A" w:rsidR="00E33F7A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Za točnost otpravka-ovlašteni služebnik</w:t>
      </w:r>
    </w:p>
    <w:p w:rsidRDefault="00E33F7A" w:rsidP="00E33F7A" w:rsidR="00E33F7A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   </w:t>
      </w:r>
      <w:r>
        <w:rPr>
          <w:noProof/>
        </w:rPr>
        <w:t xml:space="preserve">    </w:t>
      </w:r>
      <w:r>
        <w:rPr>
          <w:noProof/>
        </w:rPr>
        <w:t>Jasmina Tubić</w:t>
      </w:r>
    </w:p>
    <w:p w:rsidRDefault="00E33F7A" w:rsidP="00E33F7A" w:rsidR="00E33F7A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E33F7A" w:rsidP="00E33F7A" w:rsidR="00E33F7A">
      <w:pPr>
        <w:jc w:val="both"/>
      </w:pPr>
    </w:p>
    <w:p w:rsidRDefault="00E33F7A" w:rsidP="00E33F7A" w:rsidR="00E33F7A">
      <w:pPr>
        <w:jc w:val="both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3F7A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484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St-271/2018-11</izvorni_sadrzaj>
    <derivirana_varijabla naziv="DomainObject.Oznaka_1">St-271/2018-11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Futura 22 d.o.o. zastupanog po punomoćniku Marijana Škalić</izvorni_sadrzaj>
    <derivirana_varijabla naziv="DomainObject.Predmet.ProtustrankaFormated_1">  La Futura 22 d.o.o. zastupanog po punomoćniku Marijana Škalić</derivirana_varijabla>
  </DomainObject.Predmet.ProtustrankaFormated>
  <DomainObject.Predmet.ProtustrankaFormatedOIB>
    <izvorni_sadrzaj>  La Futura 22 d.o.o., OIB 26547205733 zastupanog po punomoćniku Marijana Škalić</izvorni_sadrzaj>
    <derivirana_varijabla naziv="DomainObject.Predmet.ProtustrankaFormatedOIB_1">  La Futura 22 d.o.o., OIB 26547205733 zastupanog po punomoćniku Marijana Škalić</derivirana_varijabla>
  </DomainObject.Predmet.ProtustrankaFormatedOIB>
  <DomainObject.Predmet.ProtustrankaFormatedWithAdress>
    <izvorni_sadrzaj> La Futura 22 d.o.o., Samoborska cesta 86 A, 10000 Zagreb zastupanog po punomoćniku Marijana Škalić</izvorni_sadrzaj>
    <derivirana_varijabla naziv="DomainObject.Predmet.ProtustrankaFormatedWithAdress_1"> La Futura 22 d.o.o., Samoborska cesta 86 A, 10000 Zagreb zastupanog po punomoćniku Marijana Škalić</derivirana_varijabla>
  </DomainObject.Predmet.ProtustrankaFormatedWithAdress>
  <DomainObject.Predmet.ProtustrankaFormatedWithAdressOIB>
    <izvorni_sadrzaj> La Futura 22 d.o.o., OIB 26547205733, Samoborska cesta 86 A, 10000 Zagreb zastupanog po punomoćniku Marijana Škalić</izvorni_sadrzaj>
    <derivirana_varijabla naziv="DomainObject.Predmet.ProtustrankaFormatedWithAdressOIB_1"> La Futura 22 d.o.o., OIB 26547205733, Samoborska cesta 86 A, 10000 Zagreb zastupanog po punomoćniku Marijana Škalić</derivirana_varijabla>
  </DomainObject.Predmet.ProtustrankaFormatedWithAdressOIB>
  <DomainObject.Predmet.ProtustrankaWithAdress>
    <izvorni_sadrzaj>La Futura 22 d.o.o. Samoborska cesta 86 A, 10000 Zagreb</izvorni_sadrzaj>
    <derivirana_varijabla naziv="DomainObject.Predmet.ProtustrankaWithAdress_1">La Futura 22 d.o.o. Samoborska cesta 86 A, 10000 Zagreb</derivirana_varijabla>
  </DomainObject.Predmet.ProtustrankaWithAdress>
  <DomainObject.Predmet.ProtustrankaWithAdressOIB>
    <izvorni_sadrzaj>La Futura 22 d.o.o., OIB 26547205733, Samoborska cesta 86 A, 10000 Zagreb</izvorni_sadrzaj>
    <derivirana_varijabla naziv="DomainObject.Predmet.ProtustrankaWithAdressOIB_1">La Futura 22 d.o.o., OIB 26547205733, Samoborska cesta 86 A, 10000 Zagreb</derivirana_varijabla>
  </DomainObject.Predmet.ProtustrankaWithAdressOIB>
  <DomainObject.Predmet.ProtustrankaNazivFormated>
    <izvorni_sadrzaj>La Futura 22 d.o.o.</izvorni_sadrzaj>
    <derivirana_varijabla naziv="DomainObject.Predmet.ProtustrankaNazivFormated_1">La Futura 22 d.o.o.</derivirana_varijabla>
  </DomainObject.Predmet.ProtustrankaNazivFormated>
  <DomainObject.Predmet.ProtustrankaNazivFormatedOIB>
    <izvorni_sadrzaj>La Futura 22 d.o.o., OIB 26547205733</izvorni_sadrzaj>
    <derivirana_varijabla naziv="DomainObject.Predmet.ProtustrankaNazivFormatedOIB_1">La Futura 22 d.o.o., OIB 26547205733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 Futura 22 d.o.o. zastupanog po punomoćniku Marijana Škalić</item>
    </izvorni_sadrzaj>
    <derivirana_varijabla naziv="DomainObject.Predmet.ProtuStrankaListFormated_1">
      <item>La Futura 22 d.o.o. zastupanog po punomoćniku Marijana Škalić</item>
    </derivirana_varijabla>
  </DomainObject.Predmet.ProtuStrankaListFormated>
  <DomainObject.Predmet.ProtuStrankaListFormatedOIB>
    <izvorni_sadrzaj>
      <item>La Futura 22 d.o.o., OIB 26547205733 zastupanog po punomoćniku Marijana Škalić</item>
    </izvorni_sadrzaj>
    <derivirana_varijabla naziv="DomainObject.Predmet.ProtuStrankaListFormatedOIB_1">
      <item>La Futura 22 d.o.o., OIB 26547205733 zastupanog po punomoćniku Marijana Škalić</item>
    </derivirana_varijabla>
  </DomainObject.Predmet.ProtuStrankaListFormatedOIB>
  <DomainObject.Predmet.ProtuStrankaListFormatedWithAdress>
    <izvorni_sadrzaj>
      <item>La Futura 22 d.o.o., Samoborska cesta 86 A, 10000 Zagreb zastupanog po punomoćniku Marijana Škalić</item>
    </izvorni_sadrzaj>
    <derivirana_varijabla naziv="DomainObject.Predmet.ProtuStrankaListFormatedWithAdress_1">
      <item>La Futura 22 d.o.o., Samoborska cesta 86 A, 10000 Zagreb zastupanog po punomoćniku Marijana Škalić</item>
    </derivirana_varijabla>
  </DomainObject.Predmet.ProtuStrankaListFormatedWithAdress>
  <DomainObject.Predmet.ProtuStrankaListFormatedWithAdressOIB>
    <izvorni_sadrzaj>
      <item>La Futura 22 d.o.o., OIB 26547205733, Samoborska cesta 86 A, 10000 Zagreb zastupanog po punomoćniku Marijana Škalić</item>
    </izvorni_sadrzaj>
    <derivirana_varijabla naziv="DomainObject.Predmet.ProtuStrankaListFormatedWithAdressOIB_1">
      <item>La Futura 22 d.o.o., OIB 26547205733, Samoborska cesta 86 A, 10000 Zagreb zastupanog po punomoćniku Marijana Škalić</item>
    </derivirana_varijabla>
  </DomainObject.Predmet.ProtuStrankaListFormatedWithAdressOIB>
  <DomainObject.Predmet.ProtuStrankaListNazivFormated>
    <izvorni_sadrzaj>
      <item>La Futura 22 d.o.o.</item>
    </izvorni_sadrzaj>
    <derivirana_varijabla naziv="DomainObject.Predmet.ProtuStrankaListNazivFormated_1">
      <item>La Futura 22 d.o.o.</item>
    </derivirana_varijabla>
  </DomainObject.Predmet.ProtuStrankaListNazivFormated>
  <DomainObject.Predmet.ProtuStrankaListNazivFormatedOIB>
    <izvorni_sadrzaj>
      <item>La Futura 22 d.o.o., OIB 26547205733</item>
    </izvorni_sadrzaj>
    <derivirana_varijabla naziv="DomainObject.Predmet.ProtuStrankaListNazivFormatedOIB_1">
      <item>La Futura 22 d.o.o., OIB 26547205733</item>
    </derivirana_varijabla>
  </DomainObject.Predmet.ProtuStrankaListNazivFormatedOIB>
  <DomainObject.Predmet.OstaliListFormated>
    <izvorni_sadrzaj>
      <item>Marijana Škalić punomoćnik sudionika u postupku La Futura 22 d.o.o.</item>
    </izvorni_sadrzaj>
    <derivirana_varijabla naziv="DomainObject.Predmet.OstaliListFormated_1">
      <item>Marijana Škalić punomoćnik sudionika u postupku La Futura 22 d.o.o.</item>
    </derivirana_varijabla>
  </DomainObject.Predmet.OstaliListFormated>
  <DomainObject.Predmet.OstaliListFormatedOIB>
    <izvorni_sadrzaj>
      <item>Marijana Škalić, OIB 54606928478 punomoćnik sudionika u postupku La Futura 22 d.o.o.</item>
    </izvorni_sadrzaj>
    <derivirana_varijabla naziv="DomainObject.Predmet.OstaliListFormatedOIB_1">
      <item>Marijana Škalić, OIB 54606928478 punomoćnik sudionika u postupku La Futura 22 d.o.o.</item>
    </derivirana_varijabla>
  </DomainObject.Predmet.OstaliListFormatedOIB>
  <DomainObject.Predmet.OstaliListFormatedWithAdress>
    <izvorni_sadrzaj>
      <item>Marijana Škalić, samoborska cesta 86 A, 10000 Zagreb punomoćnik sudionika u postupku La Futura 22 d.o.o.</item>
    </izvorni_sadrzaj>
    <derivirana_varijabla naziv="DomainObject.Predmet.OstaliListFormatedWithAdress_1">
      <item>Marijana Škalić, samoborska cesta 86 A, 10000 Zagreb punomoćnik sudionika u postupku La Futura 22 d.o.o.</item>
    </derivirana_varijabla>
  </DomainObject.Predmet.OstaliListFormatedWithAdress>
  <DomainObject.Predmet.OstaliListFormatedWithAdressOIB>
    <izvorni_sadrzaj>
      <item>Marijana Škalić, OIB 54606928478, samoborska cesta 86 A, 10000 Zagreb punomoćnik sudionika u postupku La Futura 22 d.o.o.</item>
    </izvorni_sadrzaj>
    <derivirana_varijabla naziv="DomainObject.Predmet.OstaliListFormatedWithAdressOIB_1">
      <item>Marijana Škalić, OIB 54606928478, samoborska cesta 86 A, 10000 Zagreb punomoćnik sudionika u postupku La Futura 22 d.o.o.</item>
    </derivirana_varijabla>
  </DomainObject.Predmet.OstaliListFormatedWithAdressOIB>
  <DomainObject.Predmet.OstaliListNazivFormated>
    <izvorni_sadrzaj>
      <item>Marijana Škalić</item>
    </izvorni_sadrzaj>
    <derivirana_varijabla naziv="DomainObject.Predmet.OstaliListNazivFormated_1">
      <item>Marijana Škalić</item>
    </derivirana_varijabla>
  </DomainObject.Predmet.OstaliListNazivFormated>
  <DomainObject.Predmet.OstaliListNazivFormatedOIB>
    <izvorni_sadrzaj>
      <item>Marijana Škalić, OIB 54606928478</item>
    </izvorni_sadrzaj>
    <derivirana_varijabla naziv="DomainObject.Predmet.OstaliListNazivFormatedOIB_1">
      <item>Marijana Škalić, OIB 54606928478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St-271/2018-11</izvorni_sadrzaj>
    <derivirana_varijabla naziv="DomainObject.PoslovniBrojDokumenta_1">St-271/2018-11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 Futura 22 d.o.o.</izvorni_sadrzaj>
    <derivirana_varijabla naziv="DomainObject.Predmet.ProtustrankaIDrugi_1">La Futura 22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 Futura 22 d.o.o., OIB 26547205733, Samoborska cesta 86 A, 10000 Zagreb</izvorni_sadrzaj>
    <derivirana_varijabla naziv="DomainObject.Predmet.ProtustrankaIDrugiAdressOIB_1">La Futura 22 d.o.o., OIB 26547205733, Samoborska cesta 86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Futura 22 d.o.o.</item>
      <item>FINA Regionalni centar Zagreb</item>
      <item>Marijana Škalić</item>
    </izvorni_sadrzaj>
    <derivirana_varijabla naziv="DomainObject.Predmet.SudioniciListNaziv_1">
      <item>La Futura 22 d.o.o.</item>
      <item>FINA Regionalni centar Zagreb</item>
      <item>Marijana Škalić</item>
    </derivirana_varijabla>
  </DomainObject.Predmet.SudioniciListNaziv>
  <DomainObject.Predmet.SudioniciListAdressOIB>
    <izvorni_sadrzaj>
      <item>La Futura 22 d.o.o., OIB 26547205733, Samoborska cesta 86 A,10000 Zagreb</item>
      <item>FINA Regionalni centar Zagreb, OIB 85821130368, Trg svibanjskih žrtava 1995. br. 1,10000 Zagreb</item>
      <item>Marijana Škalić, OIB 54606928478, samoborska cesta 86 A,10000 Zagreb</item>
    </izvorni_sadrzaj>
    <derivirana_varijabla naziv="DomainObject.Predmet.SudioniciListAdressOIB_1">
      <item>La Futura 22 d.o.o., OIB 26547205733, Samoborska cesta 86 A,10000 Zagreb</item>
      <item>FINA Regionalni centar Zagreb, OIB 85821130368, Trg svibanjskih žrtava 1995. br. 1,10000 Zagreb</item>
      <item>Marijana Škalić, OIB 54606928478, samoborska cesta 86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FDD812-107A-4266-89F8-D1122FE39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2754</properties:Characters>
  <properties:Lines>58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2018-08-09T08:36:00Z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St-271/2018-11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