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9ca4" w14:paraId="6bf9ca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23A7B">
        <w:t>4936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623A7B" w:rsidRPr="00623A7B">
        <w:rPr>
          <w:rFonts w:eastAsia="Calibri"/>
          <w:lang w:eastAsia="en-US"/>
        </w:rPr>
        <w:t>DUMIČIĆ POSLOVNO SAVJETOVANJE d.o.o., Zagreb, Kopernikova 30, OIB: 78680449114</w:t>
      </w:r>
      <w:r w:rsidR="000C388C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801CCA">
        <w:t>5.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623A7B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23A7B" w:rsidRPr="00623A7B">
        <w:rPr>
          <w:rFonts w:eastAsia="Calibri"/>
          <w:lang w:eastAsia="en-US"/>
        </w:rPr>
        <w:t>DUMIČIĆ POSLOVNO SAVJETOVANJE d.o.o., Z</w:t>
      </w:r>
      <w:r w:rsidR="00623A7B">
        <w:rPr>
          <w:rFonts w:eastAsia="Calibri"/>
          <w:lang w:eastAsia="en-US"/>
        </w:rPr>
        <w:t>agreb, Kopernikova 30, OIB: 786</w:t>
      </w:r>
      <w:r w:rsidR="00623A7B" w:rsidRPr="00623A7B">
        <w:rPr>
          <w:rFonts w:eastAsia="Calibri"/>
          <w:lang w:eastAsia="en-US"/>
        </w:rPr>
        <w:t>80449114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801CCA">
        <w:t>5.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95C6C">
        <w:t>14,</w:t>
      </w:r>
      <w:r w:rsidR="004E3DFE">
        <w:t>55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23A7B">
        <w:t>Mladen Janiška, Zagreb,</w:t>
      </w:r>
      <w:r w:rsidR="00623A7B" w:rsidRPr="00623A7B">
        <w:t xml:space="preserve"> </w:t>
      </w:r>
      <w:r w:rsidR="00623A7B">
        <w:t>Ribnjak 52, OIB: 52042379273</w:t>
      </w:r>
      <w:r w:rsidR="00505C8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623A7B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23A7B" w:rsidRPr="00623A7B">
        <w:rPr>
          <w:rFonts w:eastAsia="Calibri"/>
          <w:lang w:eastAsia="en-US"/>
        </w:rPr>
        <w:t>DUMIČIĆ POSLOVNO SAVJETOVANJE d.o.o., Zagreb, Kopernikova 30, OIB: 78680449114</w:t>
      </w:r>
      <w:r w:rsidR="000C388C">
        <w:rPr>
          <w:rFonts w:eastAsia="Calibri"/>
          <w:lang w:eastAsia="en-US"/>
        </w:rPr>
        <w:t>,</w:t>
      </w:r>
      <w:r w:rsidR="00C241E6">
        <w:rPr>
          <w:rFonts w:eastAsia="Calibri"/>
          <w:lang w:eastAsia="en-US"/>
        </w:rPr>
        <w:t xml:space="preserve"> sa danom </w:t>
      </w:r>
      <w:r w:rsidR="00801CCA">
        <w:rPr>
          <w:rFonts w:eastAsia="Calibri"/>
          <w:lang w:eastAsia="en-US"/>
        </w:rPr>
        <w:t>5.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623A7B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23A7B" w:rsidRPr="00623A7B">
        <w:rPr>
          <w:rFonts w:eastAsia="Calibri"/>
          <w:lang w:eastAsia="en-US"/>
        </w:rPr>
        <w:t>DUMIČIĆ POSLOVNO SAVJETOVANJE d.o.o., Zagreb, Kopernikova 30, OIB: 78680449114</w:t>
      </w:r>
      <w:r w:rsidR="000C388C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23A7B" w:rsidRPr="00623A7B">
        <w:rPr>
          <w:rFonts w:eastAsia="Calibri"/>
          <w:lang w:eastAsia="en-US"/>
        </w:rPr>
        <w:t>DUMIČIĆ POSLOVNO SAVJETOVANJE d.o.o., Zagreb, Kopernikova 30, OIB: 78680449114</w:t>
      </w:r>
      <w:r w:rsidR="000C388C">
        <w:rPr>
          <w:rFonts w:eastAsia="Calibri"/>
          <w:lang w:eastAsia="en-US"/>
        </w:rPr>
        <w:t>,</w:t>
      </w:r>
      <w:r w:rsidR="00631A90">
        <w:t xml:space="preserve"> dana </w:t>
      </w:r>
      <w:r w:rsidR="00623A7B">
        <w:t>13.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623A7B">
        <w:t>4936</w:t>
      </w:r>
      <w:r w:rsidR="00B0604A">
        <w:t>/16</w:t>
      </w:r>
      <w:r>
        <w:t xml:space="preserve"> od </w:t>
      </w:r>
      <w:r w:rsidR="000C388C">
        <w:t>1</w:t>
      </w:r>
      <w:r w:rsidR="00623A7B">
        <w:t>1</w:t>
      </w:r>
      <w:r w:rsidR="000C388C">
        <w:t>. listopada</w:t>
      </w:r>
      <w:r w:rsidR="00801CCA">
        <w:t xml:space="preserve"> 2017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0C388C">
        <w:t>1</w:t>
      </w:r>
      <w:r w:rsidR="00623A7B">
        <w:t>7</w:t>
      </w:r>
      <w:r w:rsidR="00801CCA">
        <w:t>. listopada 2017</w:t>
      </w:r>
      <w:r>
        <w:t xml:space="preserve">. proizlazi da dužnik </w:t>
      </w:r>
      <w:r w:rsidR="00B0604A">
        <w:t xml:space="preserve">na dan </w:t>
      </w:r>
      <w:r w:rsidR="00801CCA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623A7B">
        <w:t>383.102,88</w:t>
      </w:r>
      <w:r w:rsidR="00AF1B3C">
        <w:t xml:space="preserve"> kn</w:t>
      </w:r>
      <w:r>
        <w:t xml:space="preserve"> i </w:t>
      </w:r>
      <w:r w:rsidR="00623A7B">
        <w:t>316</w:t>
      </w:r>
      <w:r>
        <w:t xml:space="preserve"> dana neprekidne blokade (list </w:t>
      </w:r>
      <w:r w:rsidR="00623A7B">
        <w:t>9</w:t>
      </w:r>
      <w:r w:rsidR="00B276A8">
        <w:t xml:space="preserve"> </w:t>
      </w:r>
      <w:r>
        <w:t>spisa).</w:t>
      </w:r>
    </w:p>
    <w:p w:rsidRDefault="00801CCA" w:rsidP="00F6264F" w:rsidR="00801CCA">
      <w:pPr>
        <w:ind w:firstLine="708"/>
        <w:jc w:val="both"/>
      </w:pPr>
    </w:p>
    <w:p w:rsidRDefault="00801CCA" w:rsidP="00F6264F" w:rsidR="00801CCA">
      <w:pPr>
        <w:ind w:firstLine="708"/>
        <w:jc w:val="both"/>
      </w:pPr>
      <w:r>
        <w:t xml:space="preserve">Iz sustava e-Blokade proizlazi da je ukupan nenaplaćeni iznos obveza na dan 5. ožujka 2018. po svim neizvršenim osnovama za plaćanje na računu dužnika </w:t>
      </w:r>
      <w:r w:rsidR="00623A7B">
        <w:t>1.679.277,30</w:t>
      </w:r>
      <w:r>
        <w:t xml:space="preserve"> kn, a početak blokade računa traje </w:t>
      </w:r>
      <w:r w:rsidR="00623A7B">
        <w:t xml:space="preserve">neprekidno </w:t>
      </w:r>
      <w:r>
        <w:t xml:space="preserve">od </w:t>
      </w:r>
      <w:r w:rsidR="00623A7B">
        <w:t>21. listopada</w:t>
      </w:r>
      <w:r w:rsidR="000C388C">
        <w:t xml:space="preserve"> 2014</w:t>
      </w:r>
      <w:r>
        <w:t>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informacijskog sustava zemljišnih knjiga proizlazi da</w:t>
      </w:r>
      <w:r w:rsidR="00C95C6C">
        <w:t xml:space="preserve"> </w:t>
      </w:r>
      <w:r>
        <w:t xml:space="preserve">dužnik </w:t>
      </w:r>
      <w:r w:rsidR="00505C81">
        <w:t xml:space="preserve">nije evidentiran kao </w:t>
      </w:r>
      <w:r w:rsidR="00C95C6C">
        <w:t>vlasnik nekretnin</w:t>
      </w:r>
      <w:r w:rsidR="00505C81">
        <w:t>a</w:t>
      </w:r>
      <w:r w:rsidR="00C95C6C">
        <w:t xml:space="preserve"> </w:t>
      </w:r>
      <w:r w:rsidR="00EE7C7F">
        <w:t xml:space="preserve">(list </w:t>
      </w:r>
      <w:r w:rsidR="00623A7B">
        <w:t>21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505C81" w:rsidP="00F6264F" w:rsidR="00505C81">
      <w:pPr>
        <w:ind w:firstLine="708"/>
        <w:jc w:val="both"/>
      </w:pPr>
      <w:r>
        <w:t xml:space="preserve">Iz Uvjerenja Policijske uprave </w:t>
      </w:r>
      <w:r w:rsidR="000C388C">
        <w:t>zagrebačke</w:t>
      </w:r>
      <w:r>
        <w:t xml:space="preserve"> od </w:t>
      </w:r>
      <w:r w:rsidR="00623A7B">
        <w:t xml:space="preserve">8. prosinca </w:t>
      </w:r>
      <w:r>
        <w:t xml:space="preserve">2017. proizlazi da dužnik nije evidentiran kao vlasnik vozila (list </w:t>
      </w:r>
      <w:r w:rsidR="00623A7B">
        <w:t>22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623A7B" w:rsidP="00F6264F" w:rsidR="00623A7B">
      <w:pPr>
        <w:ind w:firstLine="708"/>
        <w:jc w:val="both"/>
      </w:pPr>
      <w:r>
        <w:t>Iz podneska Porezne uprave, Područni ured Zagreb od 10. siječnja 2018. proizlazi da dužnik nema imovine (list 23 spisa).</w:t>
      </w:r>
    </w:p>
    <w:p w:rsidRDefault="00623A7B" w:rsidP="00F6264F" w:rsidR="00623A7B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623A7B">
        <w:t>4936</w:t>
      </w:r>
      <w:r w:rsidR="00B0604A">
        <w:t>/16</w:t>
      </w:r>
      <w:r>
        <w:t xml:space="preserve"> od </w:t>
      </w:r>
      <w:r w:rsidR="00623A7B">
        <w:t>23</w:t>
      </w:r>
      <w:r w:rsidR="00801CCA">
        <w:t>. siječnja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23A7B">
        <w:t>23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0C388C">
        <w:t>5.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B27F97" w:rsidR="00B27F9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B27F97">
        <w:t>, v.r.</w:t>
      </w:r>
    </w:p>
    <w:p w:rsidRDefault="00B27F97" w:rsidP="00B27F97" w:rsidR="00B27F97">
      <w:r>
        <w:t xml:space="preserve">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Draženka Prpić</w:t>
      </w:r>
    </w:p>
    <w:p w:rsidRDefault="00B27F97" w:rsidP="00B27F97" w:rsidR="00B27F97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ED4" w:rsidR="00177ED4">
      <w:r>
        <w:separator/>
      </w:r>
    </w:p>
  </w:endnote>
  <w:endnote w:id="0" w:type="continuationSeparator">
    <w:p w:rsidRDefault="00177ED4" w:rsidR="00177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ED4" w:rsidR="00177ED4">
      <w:r>
        <w:separator/>
      </w:r>
    </w:p>
  </w:footnote>
  <w:footnote w:id="0" w:type="continuationSeparator">
    <w:p w:rsidRDefault="00177ED4" w:rsidR="00177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F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23A7B">
      <w:t>4936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C388C"/>
    <w:rsid w:val="000E4868"/>
    <w:rsid w:val="00174993"/>
    <w:rsid w:val="00177ED4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21E4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E3DFE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3A7B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27F97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4936</izvorni_sadrzaj>
    <derivirana_varijabla naziv="DomainObject.Predmet.Broj_1">4936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St-4936/2016</izvorni_sadrzaj>
    <derivirana_varijabla naziv="DomainObject.Predmet.OznakaBroj_1">St-4936/2016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DUMIČIĆ POSLOVNO SAVJETOVANJE d.o.o. zastupanog po punomoćniku Vinko Dumičić</izvorni_sadrzaj>
    <derivirana_varijabla naziv="DomainObject.Predmet.ProtustrankaFormated_1">  DUMIČIĆ POSLOVNO SAVJETOVANJE d.o.o. zastupanog po punomoćniku Vinko Dumičić</derivirana_varijabla>
  </DomainObject.Predmet.ProtustrankaFormated>
  <DomainObject.Predmet.ProtustrankaFormatedOIB>
    <izvorni_sadrzaj>  DUMIČIĆ POSLOVNO SAVJETOVANJE d.o.o., OIB 78680449114 zastupanog po punomoćniku Vinko Dumičić</izvorni_sadrzaj>
    <derivirana_varijabla naziv="DomainObject.Predmet.ProtustrankaFormatedOIB_1">  DUMIČIĆ POSLOVNO SAVJETOVANJE d.o.o., OIB 78680449114 zastupanog po punomoćniku Vinko Dumičić</derivirana_varijabla>
  </DomainObject.Predmet.ProtustrankaFormatedOIB>
  <DomainObject.Predmet.ProtustrankaFormatedWithAdress>
    <izvorni_sadrzaj> DUMIČIĆ POSLOVNO SAVJETOVANJE d.o.o., Kopernikova 30, 10000 Zagreb zastupanog po punomoćniku Vinko Dumičić</izvorni_sadrzaj>
    <derivirana_varijabla naziv="DomainObject.Predmet.ProtustrankaFormatedWithAdress_1"> DUMIČIĆ POSLOVNO SAVJETOVANJE d.o.o., Kopernikova 30, 10000 Zagreb zastupanog po punomoćniku Vinko Dumičić</derivirana_varijabla>
  </DomainObject.Predmet.ProtustrankaFormatedWithAdress>
  <DomainObject.Predmet.ProtustrankaFormatedWithAdressOIB>
    <izvorni_sadrzaj> DUMIČIĆ POSLOVNO SAVJETOVANJE d.o.o., OIB 78680449114, Kopernikova 30, 10000 Zagreb zastupanog po punomoćniku Vinko Dumičić</izvorni_sadrzaj>
    <derivirana_varijabla naziv="DomainObject.Predmet.ProtustrankaFormatedWithAdressOIB_1"> DUMIČIĆ POSLOVNO SAVJETOVANJE d.o.o., OIB 78680449114, Kopernikova 30, 10000 Zagreb zastupanog po punomoćniku Vinko Dumičić</derivirana_varijabla>
  </DomainObject.Predmet.ProtustrankaFormatedWithAdressOIB>
  <DomainObject.Predmet.ProtustrankaWithAdress>
    <izvorni_sadrzaj>DUMIČIĆ POSLOVNO SAVJETOVANJE d.o.o. Kopernikova 30, 10000 Zagreb</izvorni_sadrzaj>
    <derivirana_varijabla naziv="DomainObject.Predmet.ProtustrankaWithAdress_1">DUMIČIĆ POSLOVNO SAVJETOVANJE d.o.o. Kopernikova 30, 10000 Zagreb</derivirana_varijabla>
  </DomainObject.Predmet.ProtustrankaWithAdress>
  <DomainObject.Predmet.ProtustrankaWithAdressOIB>
    <izvorni_sadrzaj>DUMIČIĆ POSLOVNO SAVJETOVANJE d.o.o., OIB 78680449114, Kopernikova 30, 10000 Zagreb</izvorni_sadrzaj>
    <derivirana_varijabla naziv="DomainObject.Predmet.ProtustrankaWithAdressOIB_1">DUMIČIĆ POSLOVNO SAVJETOVANJE d.o.o., OIB 78680449114, Kopernikova 30, 10000 Zagreb</derivirana_varijabla>
  </DomainObject.Predmet.ProtustrankaWithAdressOIB>
  <DomainObject.Predmet.ProtustrankaNazivFormated>
    <izvorni_sadrzaj>DUMIČIĆ POSLOVNO SAVJETOVANJE d.o.o.</izvorni_sadrzaj>
    <derivirana_varijabla naziv="DomainObject.Predmet.ProtustrankaNazivFormated_1">DUMIČIĆ POSLOVNO SAVJETOVANJE d.o.o.</derivirana_varijabla>
  </DomainObject.Predmet.ProtustrankaNazivFormated>
  <DomainObject.Predmet.ProtustrankaNazivFormatedOIB>
    <izvorni_sadrzaj>DUMIČIĆ POSLOVNO SAVJETOVANJE d.o.o., OIB 78680449114</izvorni_sadrzaj>
    <derivirana_varijabla naziv="DomainObject.Predmet.ProtustrankaNazivFormatedOIB_1">DUMIČIĆ POSLOVNO SAVJETOVANJE d.o.o., OIB 78680449114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DUMIČIĆ POSLOVNO SAVJETOVANJE d.o.o. zastupanog po punomoćniku Vinko Dumičić</item>
    </izvorni_sadrzaj>
    <derivirana_varijabla naziv="DomainObject.Predmet.ProtuStrankaListFormated_1">
      <item>DUMIČIĆ POSLOVNO SAVJETOVANJE d.o.o. zastupanog po punomoćniku Vinko Dumičić</item>
    </derivirana_varijabla>
  </DomainObject.Predmet.ProtuStrankaListFormated>
  <DomainObject.Predmet.ProtuStrankaListFormatedOIB>
    <izvorni_sadrzaj>
      <item>DUMIČIĆ POSLOVNO SAVJETOVANJE d.o.o., OIB 78680449114 zastupanog po punomoćniku Vinko Dumičić</item>
    </izvorni_sadrzaj>
    <derivirana_varijabla naziv="DomainObject.Predmet.ProtuStrankaListFormatedOIB_1">
      <item>DUMIČIĆ POSLOVNO SAVJETOVANJE d.o.o., OIB 78680449114 zastupanog po punomoćniku Vinko Dumičić</item>
    </derivirana_varijabla>
  </DomainObject.Predmet.ProtuStrankaListFormatedOIB>
  <DomainObject.Predmet.ProtuStrankaListFormatedWithAdress>
    <izvorni_sadrzaj>
      <item>DUMIČIĆ POSLOVNO SAVJETOVANJE d.o.o., Kopernikova 30, 10000 Zagreb zastupanog po punomoćniku Vinko Dumičić</item>
    </izvorni_sadrzaj>
    <derivirana_varijabla naziv="DomainObject.Predmet.ProtuStrankaListFormatedWithAdress_1">
      <item>DUMIČIĆ POSLOVNO SAVJETOVANJE d.o.o., Kopernikova 30, 10000 Zagreb zastupanog po punomoćniku Vinko Dumičić</item>
    </derivirana_varijabla>
  </DomainObject.Predmet.ProtuStrankaListFormatedWithAdress>
  <DomainObject.Predmet.ProtuStrankaListFormatedWithAdressOIB>
    <izvorni_sadrzaj>
      <item>DUMIČIĆ POSLOVNO SAVJETOVANJE d.o.o., OIB 78680449114, Kopernikova 30, 10000 Zagreb zastupanog po punomoćniku Vinko Dumičić</item>
    </izvorni_sadrzaj>
    <derivirana_varijabla naziv="DomainObject.Predmet.ProtuStrankaListFormatedWithAdressOIB_1">
      <item>DUMIČIĆ POSLOVNO SAVJETOVANJE d.o.o., OIB 78680449114, Kopernikova 30, 10000 Zagreb zastupanog po punomoćniku Vinko Dumičić</item>
    </derivirana_varijabla>
  </DomainObject.Predmet.ProtuStrankaListFormatedWithAdressOIB>
  <DomainObject.Predmet.ProtuStrankaListNazivFormated>
    <izvorni_sadrzaj>
      <item>DUMIČIĆ POSLOVNO SAVJETOVANJE d.o.o.</item>
    </izvorni_sadrzaj>
    <derivirana_varijabla naziv="DomainObject.Predmet.ProtuStrankaListNazivFormated_1">
      <item>DUMIČIĆ POSLOVNO SAVJETOVANJE d.o.o.</item>
    </derivirana_varijabla>
  </DomainObject.Predmet.ProtuStrankaListNazivFormated>
  <DomainObject.Predmet.ProtuStrankaListNazivFormatedOIB>
    <izvorni_sadrzaj>
      <item>DUMIČIĆ POSLOVNO SAVJETOVANJE d.o.o., OIB 78680449114</item>
    </izvorni_sadrzaj>
    <derivirana_varijabla naziv="DomainObject.Predmet.ProtuStrankaListNazivFormatedOIB_1">
      <item>DUMIČIĆ POSLOVNO SAVJETOVANJE d.o.o., OIB 78680449114</item>
    </derivirana_varijabla>
  </DomainObject.Predmet.ProtuStrankaListNazivFormatedOIB>
  <DomainObject.Predmet.OstaliListFormated>
    <izvorni_sadrzaj>
      <item>Vinko Dumičić punomoćnik sudionika u postupku DUMIČIĆ POSLOVNO SAVJETOVANJE d.o.o.</item>
    </izvorni_sadrzaj>
    <derivirana_varijabla naziv="DomainObject.Predmet.OstaliListFormated_1">
      <item>Vinko Dumičić punomoćnik sudionika u postupku DUMIČIĆ POSLOVNO SAVJETOVANJE d.o.o.</item>
    </derivirana_varijabla>
  </DomainObject.Predmet.OstaliListFormated>
  <DomainObject.Predmet.OstaliListFormatedOIB>
    <izvorni_sadrzaj>
      <item>Vinko Dumičić, OIB 89052862209 punomoćnik sudionika u postupku DUMIČIĆ POSLOVNO SAVJETOVANJE d.o.o.</item>
    </izvorni_sadrzaj>
    <derivirana_varijabla naziv="DomainObject.Predmet.OstaliListFormatedOIB_1">
      <item>Vinko Dumičić, OIB 89052862209 punomoćnik sudionika u postupku DUMIČIĆ POSLOVNO SAVJETOVANJE d.o.o.</item>
    </derivirana_varijabla>
  </DomainObject.Predmet.OstaliListFormatedOIB>
  <DomainObject.Predmet.OstaliListFormatedWithAdress>
    <izvorni_sadrzaj>
      <item>Vinko Dumičić, Kopernikova 30, 10000 Zagreb punomoćnik sudionika u postupku DUMIČIĆ POSLOVNO SAVJETOVANJE d.o.o.</item>
    </izvorni_sadrzaj>
    <derivirana_varijabla naziv="DomainObject.Predmet.OstaliListFormatedWithAdress_1">
      <item>Vinko Dumičić, Kopernikova 30, 10000 Zagreb punomoćnik sudionika u postupku DUMIČIĆ POSLOVNO SAVJETOVANJE d.o.o.</item>
    </derivirana_varijabla>
  </DomainObject.Predmet.OstaliListFormatedWithAdress>
  <DomainObject.Predmet.OstaliListFormatedWithAdressOIB>
    <izvorni_sadrzaj>
      <item>Vinko Dumičić, OIB 89052862209, Kopernikova 30, 10000 Zagreb punomoćnik sudionika u postupku DUMIČIĆ POSLOVNO SAVJETOVANJE d.o.o.</item>
    </izvorni_sadrzaj>
    <derivirana_varijabla naziv="DomainObject.Predmet.OstaliListFormatedWithAdressOIB_1">
      <item>Vinko Dumičić, OIB 89052862209, Kopernikova 30, 10000 Zagreb punomoćnik sudionika u postupku DUMIČIĆ POSLOVNO SAVJETOVANJE d.o.o.</item>
    </derivirana_varijabla>
  </DomainObject.Predmet.OstaliListFormatedWithAdressOIB>
  <DomainObject.Predmet.OstaliListNazivFormated>
    <izvorni_sadrzaj>
      <item>Vinko Dumičić</item>
    </izvorni_sadrzaj>
    <derivirana_varijabla naziv="DomainObject.Predmet.OstaliListNazivFormated_1">
      <item>Vinko Dumičić</item>
    </derivirana_varijabla>
  </DomainObject.Predmet.OstaliListNazivFormated>
  <DomainObject.Predmet.OstaliListNazivFormatedOIB>
    <izvorni_sadrzaj>
      <item>Vinko Dumičić, OIB 89052862209</item>
    </izvorni_sadrzaj>
    <derivirana_varijabla naziv="DomainObject.Predmet.OstaliListNazivFormatedOIB_1">
      <item>Vinko Dumičić, OIB 89052862209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DUMIČIĆ POSLOVNO SAVJETOVANJE d.o.o.</izvorni_sadrzaj>
    <derivirana_varijabla naziv="DomainObject.Predmet.ProtustrankaIDrugi_1">DUMIČIĆ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DUMIČIĆ POSLOVNO SAVJETOVANJE d.o.o., OIB 78680449114, Kopernikova 30, 10000 Zagreb</izvorni_sadrzaj>
    <derivirana_varijabla naziv="DomainObject.Predmet.ProtustrankaIDrugiAdressOIB_1">DUMIČIĆ POSLOVNO SAVJETOVANJE d.o.o., OIB 78680449114, Kopernikova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DUMIČIĆ POSLOVNO SAVJETOVANJE d.o.o.</item>
      <item>Vinko Dumičić</item>
    </izvorni_sadrzaj>
    <derivirana_varijabla naziv="DomainObject.Predmet.SudioniciListNaziv_1">
      <item>FINA Regionalni centar Zagreb</item>
      <item>DUMIČIĆ POSLOVNO SAVJETOVANJE d.o.o.</item>
      <item>Vinko Dumičić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DUMIČIĆ POSLOVNO SAVJETOVANJE d.o.o., OIB 78680449114, Kopernikova 30,10000 Zagreb</item>
      <item>Vinko Dumičić, OIB 89052862209, Kopernikova 30,10000 Zagreb</item>
    </izvorni_sadrzaj>
    <derivirana_varijabla naziv="DomainObject.Predmet.SudioniciListAdressOIB_1">
      <item>FINA Regionalni centar Zagreb, OIB 85821130368, Trg svibanjskih žrtava 1995. br. 1,10000 Zagreb</item>
      <item>DUMIČIĆ POSLOVNO SAVJETOVANJE d.o.o., OIB 78680449114, Kopernikova 30,10000 Zagreb</item>
      <item>Vinko Dumičić, OIB 89052862209, Kopernikova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78680449114</item>
      <item>, OIB 89052862209</item>
    </izvorni_sadrzaj>
    <derivirana_varijabla naziv="DomainObject.Predmet.SudioniciListNazivOIB_1">
      <item>, OIB 85821130368</item>
      <item>, OIB 78680449114</item>
      <item>, OIB 89052862209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610</properties:Words>
  <properties:Characters>3231</properties:Characters>
  <properties:Lines>99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2018-03-05T13:46:00Z</dcterms:created>
  <dc:creator>Korisnik</dc:creator>
  <cp:lastModifiedBy>Draženka Prpić</cp:lastModifiedBy>
  <cp:lastPrinted>2018-03-05T13:48:00Z</cp:lastPrinted>
  <dcterms:modified xmlns:xsi="http://www.w3.org/2001/XMLSchema-instance" xsi:type="dcterms:W3CDTF">2018-03-05T13:48:00Z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-Zahirović Šema-St-4936-16.docx)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