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5047" w14:paraId="f9a504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630CCC">
        <w:t>14</w:t>
      </w:r>
      <w:r>
        <w:t>/</w:t>
      </w:r>
      <w:r w:rsidR="00E8650F">
        <w:t>1</w:t>
      </w:r>
      <w:r w:rsidR="00EB2CC7">
        <w:t>7</w:t>
      </w:r>
      <w:r>
        <w:t>-</w:t>
      </w:r>
      <w:r w:rsidR="00630CCC">
        <w:t>6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485CE8" w:rsidP="004E475E" w:rsidR="00485CE8">
      <w:pPr>
        <w:jc w:val="both"/>
      </w:pPr>
    </w:p>
    <w:p w:rsidRDefault="00611430" w:rsidP="00A639FF" w:rsidR="00A639FF">
      <w:pPr>
        <w:jc w:val="both"/>
      </w:pPr>
      <w:r>
        <w:tab/>
      </w:r>
      <w:r w:rsidR="00A639FF" w:rsidRPr="00BA0559">
        <w:t xml:space="preserve">Trgovački sud u Osijeku, po sucu mr. sc. Tihomiru Kovačeviću, kao stečajnom sucu, povodom prijedloga RH, MF, Porezna uprava, Područni ured </w:t>
      </w:r>
      <w:r w:rsidR="00A639FF">
        <w:t>Osijek</w:t>
      </w:r>
      <w:r w:rsidR="00A639FF" w:rsidRPr="00BA0559">
        <w:t xml:space="preserve">, zastupana po ŽDO u </w:t>
      </w:r>
      <w:r w:rsidR="00A639FF">
        <w:t>Osijeku</w:t>
      </w:r>
      <w:r w:rsidR="00A639FF" w:rsidRPr="00BA0559">
        <w:t xml:space="preserve"> OIB 18683136487 za otvaranje stečajnog postupka nad dužnikom </w:t>
      </w:r>
      <w:r w:rsidR="00BF6DB0">
        <w:t xml:space="preserve">4 </w:t>
      </w:r>
      <w:r w:rsidR="00A639FF">
        <w:t>MONTERA j.d.o.o. za usluge, Vukovar, Olajnica 9/13, MBS: 030163056</w:t>
      </w:r>
      <w:r w:rsidR="00A639FF" w:rsidRPr="00ED62CB">
        <w:t xml:space="preserve">, OIB: </w:t>
      </w:r>
      <w:r w:rsidR="00A639FF">
        <w:t>02964203103</w:t>
      </w:r>
      <w:r w:rsidR="00A639FF" w:rsidRPr="0041082E">
        <w:t xml:space="preserve">, </w:t>
      </w:r>
      <w:r w:rsidR="00A639FF" w:rsidRPr="00450C50">
        <w:t xml:space="preserve">dana </w:t>
      </w:r>
      <w:r w:rsidR="00A639FF">
        <w:t>19</w:t>
      </w:r>
      <w:r w:rsidR="00A639FF" w:rsidRPr="00BB1D14">
        <w:t xml:space="preserve">. </w:t>
      </w:r>
      <w:r w:rsidR="00A639FF">
        <w:t>veljače</w:t>
      </w:r>
      <w:r w:rsidR="00A639FF" w:rsidRPr="00BB1D14">
        <w:t xml:space="preserve"> </w:t>
      </w:r>
      <w:r w:rsidR="00A639FF" w:rsidRPr="00611430">
        <w:t>201</w:t>
      </w:r>
      <w:r w:rsidR="00A639FF">
        <w:t>8</w:t>
      </w:r>
      <w:r w:rsidR="00A639FF" w:rsidRPr="00611430">
        <w:t>.</w:t>
      </w:r>
    </w:p>
    <w:p w:rsidRDefault="00212370" w:rsidP="00212370" w:rsidR="00212370">
      <w:pPr>
        <w:jc w:val="both"/>
      </w:pPr>
    </w:p>
    <w:p w:rsidRDefault="00485CE8" w:rsidP="00212370" w:rsidR="00485CE8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485CE8" w:rsidP="00212370" w:rsidR="00485CE8">
      <w:pPr>
        <w:jc w:val="center"/>
      </w:pPr>
    </w:p>
    <w:p w:rsidRDefault="00212370" w:rsidP="00212370" w:rsidR="00212370">
      <w:pPr>
        <w:jc w:val="both"/>
      </w:pPr>
    </w:p>
    <w:p w:rsidRDefault="00212370" w:rsidP="00A639FF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BF6DB0">
        <w:t xml:space="preserve">4 </w:t>
      </w:r>
      <w:r w:rsidR="00A639FF" w:rsidRPr="00A639FF">
        <w:t>MONTERA j.d.o.o. za usluge, Vukovar, Olajnica 9/13, MBS: 030163056, OIB: 02964203103</w:t>
      </w:r>
      <w:r>
        <w:t>.</w:t>
      </w:r>
    </w:p>
    <w:p w:rsidRDefault="00212370" w:rsidP="00212370" w:rsidR="00212370">
      <w:pPr>
        <w:jc w:val="both"/>
      </w:pPr>
    </w:p>
    <w:p w:rsidRDefault="00212370" w:rsidP="006214B5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639FF">
        <w:t>Ivan Mikić Nova Gradiška, Gundulićeva bb</w:t>
      </w:r>
      <w:r w:rsidR="006214B5" w:rsidRPr="006214B5">
        <w:t xml:space="preserve">, OIB </w:t>
      </w:r>
      <w:r w:rsidR="00EA1823">
        <w:t>72220905423</w:t>
      </w:r>
      <w:r>
        <w:t>, izabran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6214B5">
        <w:t>2</w:t>
      </w:r>
      <w:r w:rsidR="008216E9">
        <w:t>8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7B33BA" w:rsidP="007B33BA" w:rsidR="007B33BA">
      <w:pPr>
        <w:ind w:left="720"/>
        <w:jc w:val="both"/>
      </w:pPr>
    </w:p>
    <w:p w:rsidRDefault="00212370" w:rsidP="008216E9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BF6DB0">
        <w:t xml:space="preserve">4 </w:t>
      </w:r>
      <w:r w:rsidR="008216E9" w:rsidRPr="008216E9">
        <w:t>MONTERA j.d.o.o. za usluge, Vukovar, Olajnica 9/13, MBS: 030163056, OIB: 02964203103</w:t>
      </w:r>
    </w:p>
    <w:p w:rsidRDefault="00212370" w:rsidP="00212370" w:rsidR="00212370">
      <w:pPr>
        <w:jc w:val="both"/>
      </w:pPr>
    </w:p>
    <w:p w:rsidRDefault="008216E9" w:rsidP="00212370" w:rsidR="00212370">
      <w:pPr>
        <w:ind w:firstLine="720" w:left="2160"/>
      </w:pPr>
      <w:r>
        <w:t>4</w:t>
      </w:r>
      <w:r w:rsidR="00212370">
        <w:t xml:space="preserve">. </w:t>
      </w:r>
      <w:r w:rsidR="00517F7A">
        <w:t>travnj</w:t>
      </w:r>
      <w:r w:rsidR="008A153E">
        <w:t>a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BF6DB0">
        <w:t>11</w:t>
      </w:r>
      <w:r w:rsidR="00212370">
        <w:t>,</w:t>
      </w:r>
      <w:r w:rsidR="007B33BA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7B33BA" w:rsidP="00212370" w:rsidR="007B33BA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7B33BA" w:rsidP="00212370" w:rsidR="007B33BA">
      <w:pPr>
        <w:jc w:val="both"/>
      </w:pPr>
    </w:p>
    <w:p w:rsidRDefault="008216E9" w:rsidP="008216E9" w:rsidR="008216E9" w:rsidRPr="002031A1">
      <w:pPr>
        <w:ind w:firstLine="720"/>
        <w:jc w:val="both"/>
      </w:pPr>
      <w:r w:rsidRPr="002031A1">
        <w:t xml:space="preserve">Dana </w:t>
      </w:r>
      <w:r>
        <w:t>17</w:t>
      </w:r>
      <w:r w:rsidRPr="002031A1">
        <w:t>.</w:t>
      </w:r>
      <w:r>
        <w:t>1</w:t>
      </w:r>
      <w:r w:rsidRPr="002031A1">
        <w:t>0.201</w:t>
      </w:r>
      <w:r>
        <w:t>6</w:t>
      </w:r>
      <w:r w:rsidRPr="002031A1">
        <w:t>. zaprimljen je na ovome sudu zahtjev FINE Regionalni centar Osijek, Podružnica Osijek, klasa: 110-07/1</w:t>
      </w:r>
      <w:r>
        <w:t>6</w:t>
      </w:r>
      <w:r w:rsidRPr="002031A1">
        <w:t>-01/04 Ur. broj 04-06-1</w:t>
      </w:r>
      <w:r>
        <w:t>6</w:t>
      </w:r>
      <w:r w:rsidRPr="002031A1">
        <w:t>-</w:t>
      </w:r>
      <w:r>
        <w:t>12312</w:t>
      </w:r>
      <w:r w:rsidRPr="002031A1">
        <w:t xml:space="preserve"> od </w:t>
      </w:r>
      <w:r>
        <w:t>14</w:t>
      </w:r>
      <w:r w:rsidRPr="002031A1">
        <w:t>.</w:t>
      </w:r>
      <w:r>
        <w:t>1</w:t>
      </w:r>
      <w:r w:rsidRPr="002031A1">
        <w:t>0.201</w:t>
      </w:r>
      <w:r>
        <w:t>6</w:t>
      </w:r>
      <w:r w:rsidRPr="002031A1">
        <w:t xml:space="preserve">. godine, za </w:t>
      </w:r>
      <w:r>
        <w:t>provedbu skraćenog</w:t>
      </w:r>
      <w:r w:rsidRPr="002031A1">
        <w:t xml:space="preserve"> stečajnog postupka nad dužnikom </w:t>
      </w:r>
      <w:r w:rsidR="00BF6DB0">
        <w:t xml:space="preserve">4 </w:t>
      </w:r>
      <w:r w:rsidRPr="00BF19E4">
        <w:t>MONTERA j.d.o.o. za usluge, Vukovar, Olajnica 9/13, MBS: 030163056, OIB: 02964203103</w:t>
      </w:r>
      <w:r w:rsidRPr="002031A1">
        <w:t xml:space="preserve">, temeljem odredbe čl. </w:t>
      </w:r>
      <w:r>
        <w:t>429</w:t>
      </w:r>
      <w:r w:rsidRPr="002031A1">
        <w:t>. st. 1. Stečajnog zakona (NN 71/15 i 104/17, dalje: SZ).</w:t>
      </w:r>
    </w:p>
    <w:p w:rsidRDefault="008216E9" w:rsidP="008216E9" w:rsidR="008216E9" w:rsidRPr="002031A1">
      <w:pPr>
        <w:ind w:firstLine="720"/>
        <w:jc w:val="both"/>
      </w:pPr>
    </w:p>
    <w:p w:rsidRDefault="008216E9" w:rsidP="008216E9" w:rsidR="008216E9" w:rsidRPr="002031A1">
      <w:pPr>
        <w:ind w:firstLine="720"/>
        <w:jc w:val="both"/>
      </w:pPr>
      <w:r w:rsidRPr="002031A1">
        <w:t xml:space="preserve">U </w:t>
      </w:r>
      <w:r>
        <w:t>zahtjev</w:t>
      </w:r>
      <w:r w:rsidRPr="002031A1">
        <w:t xml:space="preserve">u je navela da na dan </w:t>
      </w:r>
      <w:r>
        <w:t>13</w:t>
      </w:r>
      <w:r w:rsidRPr="002031A1">
        <w:t>.</w:t>
      </w:r>
      <w:r>
        <w:t>10</w:t>
      </w:r>
      <w:r w:rsidRPr="002031A1">
        <w:t>.201</w:t>
      </w:r>
      <w:r>
        <w:t>6</w:t>
      </w:r>
      <w:r w:rsidRPr="002031A1">
        <w:t xml:space="preserve">. dužnik u Očevidniku redoslijeda osnova za plaćanje ima evidentirane neizvršene osnove za plaćanje u neprekinutom razdoblju od 120 dana, u ukupnom iznosu od </w:t>
      </w:r>
      <w:r>
        <w:t>68.215,35</w:t>
      </w:r>
      <w:r w:rsidRPr="002031A1">
        <w:t xml:space="preserve"> kn, u koji iznos je uračunata kamata i naknada FINE za provedbe ovrhe na novčanim sredstvima dužnika. Navodi da dužnik </w:t>
      </w:r>
      <w:r>
        <w:t>ne</w:t>
      </w:r>
      <w:r w:rsidRPr="002031A1">
        <w:t>ma zaposlen</w:t>
      </w:r>
      <w:r>
        <w:t>ih</w:t>
      </w:r>
      <w:r w:rsidRPr="002031A1">
        <w:t xml:space="preserve"> radnika. </w:t>
      </w:r>
    </w:p>
    <w:p w:rsidRDefault="008216E9" w:rsidP="008216E9" w:rsidR="008216E9" w:rsidRPr="002031A1">
      <w:pPr>
        <w:ind w:firstLine="720"/>
        <w:jc w:val="both"/>
      </w:pPr>
    </w:p>
    <w:p w:rsidRDefault="008216E9" w:rsidP="008216E9" w:rsidR="008216E9">
      <w:pPr>
        <w:ind w:firstLine="720"/>
        <w:jc w:val="both"/>
      </w:pPr>
      <w:r w:rsidRPr="002031A1">
        <w:t xml:space="preserve">Dostavlja popis računa i oročenih novčanih sredstava dužnika na dan </w:t>
      </w:r>
      <w:r>
        <w:t>13</w:t>
      </w:r>
      <w:r w:rsidRPr="002031A1">
        <w:t>.</w:t>
      </w:r>
      <w:r>
        <w:t>1</w:t>
      </w:r>
      <w:r w:rsidRPr="002031A1">
        <w:t>0.201</w:t>
      </w:r>
      <w:r>
        <w:t>6</w:t>
      </w:r>
      <w:r w:rsidRPr="002031A1">
        <w:t xml:space="preserve">., te navodi da na temelju čl. 112. st. 5. SZ dužnik na ime predujma za namirenje troškova stečajnog postupka </w:t>
      </w:r>
      <w:r>
        <w:t>ne</w:t>
      </w:r>
      <w:r w:rsidRPr="002031A1">
        <w:t xml:space="preserve">ma zaplijenjena novčana sredstva na dan </w:t>
      </w:r>
      <w:r w:rsidRPr="00E21598">
        <w:t>13.10.2016</w:t>
      </w:r>
      <w:r w:rsidRPr="002031A1">
        <w:t xml:space="preserve">. </w:t>
      </w:r>
    </w:p>
    <w:p w:rsidRDefault="008216E9" w:rsidP="008216E9" w:rsidR="008216E9">
      <w:pPr>
        <w:ind w:firstLine="720"/>
        <w:jc w:val="both"/>
      </w:pPr>
    </w:p>
    <w:p w:rsidRDefault="008216E9" w:rsidP="008216E9" w:rsidR="008216E9">
      <w:pPr>
        <w:ind w:firstLine="720"/>
        <w:jc w:val="both"/>
      </w:pPr>
      <w:r>
        <w:t>Dana 2.11.2016. sud je zaprimio prijedlog vjerovnika RH, MF, Porezne uprave zastupane po ŽDO u Vukovaru za otvaranje stečajnog postupka nad predmetnim dužnikom, pa je sud obustavio skraćeni stečajni postupak i nastavio postupak prema općim odredbama Stečajnog zakona.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</w:t>
      </w:r>
      <w:r w:rsidRPr="000625B3">
        <w:lastRenderedPageBreak/>
        <w:t>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66404" w:rsidP="00666404" w:rsidR="0066640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8216E9" w:rsidRPr="008216E9">
        <w:t>16. i čl. 109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7B33BA" w:rsidP="00212370" w:rsidR="007B33BA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C51D4E">
        <w:t>19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7B33BA" w:rsidP="00212370" w:rsidR="007B33BA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7B33BA" w:rsidP="00212370" w:rsidR="007B33BA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7B33BA" w:rsidP="00212370" w:rsidR="007B33BA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8216E9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8216E9" w:rsidRPr="008216E9">
        <w:t>Robert Rožić, Jarmina, Josipa Kozarca 42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8216E9">
        <w:t>4</w:t>
      </w:r>
      <w:r>
        <w:t>/</w:t>
      </w:r>
      <w:r w:rsidR="0066624A">
        <w:t>4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A0AF5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630CCC">
      <w:t>14</w:t>
    </w:r>
    <w:r w:rsidR="005416F7" w:rsidRPr="005416F7">
      <w:t>/17-</w:t>
    </w:r>
    <w:r w:rsidR="00630CCC">
      <w:t>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97BFA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A7EFB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85CE8"/>
    <w:rsid w:val="00487F23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195"/>
    <w:rsid w:val="005137EC"/>
    <w:rsid w:val="00517F7A"/>
    <w:rsid w:val="0053263A"/>
    <w:rsid w:val="005335A7"/>
    <w:rsid w:val="00534031"/>
    <w:rsid w:val="00537D2C"/>
    <w:rsid w:val="005416F7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14B5"/>
    <w:rsid w:val="00624E32"/>
    <w:rsid w:val="006303BE"/>
    <w:rsid w:val="00630694"/>
    <w:rsid w:val="00630CCC"/>
    <w:rsid w:val="006435F0"/>
    <w:rsid w:val="00650092"/>
    <w:rsid w:val="0065067F"/>
    <w:rsid w:val="00650D8D"/>
    <w:rsid w:val="00652FB8"/>
    <w:rsid w:val="00653EFD"/>
    <w:rsid w:val="00654848"/>
    <w:rsid w:val="00663D74"/>
    <w:rsid w:val="0066624A"/>
    <w:rsid w:val="0066640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37C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3BA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16E9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3491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39FF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0AF5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6DB0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51D4E"/>
    <w:rsid w:val="00C60AF3"/>
    <w:rsid w:val="00C61CE4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0AA2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1823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A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A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A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A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A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A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A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A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MONTERA j.d.o.o. za usluge</izvorni_sadrzaj>
    <derivirana_varijabla naziv="DomainObject.Predmet.ProtustrankaFormated_1">  4 MONTERA j.d.o.o. za usluge</derivirana_varijabla>
  </DomainObject.Predmet.ProtustrankaFormated>
  <DomainObject.Predmet.ProtustrankaFormatedOIB>
    <izvorni_sadrzaj>  4 MONTERA j.d.o.o. za usluge, OIB 02964203103</izvorni_sadrzaj>
    <derivirana_varijabla naziv="DomainObject.Predmet.ProtustrankaFormatedOIB_1">  4 MONTERA j.d.o.o. za usluge, OIB 02964203103</derivirana_varijabla>
  </DomainObject.Predmet.ProtustrankaFormatedOIB>
  <DomainObject.Predmet.ProtustrankaFormatedWithAdress>
    <izvorni_sadrzaj> 4 MONTERA j.d.o.o. za usluge, Olajnica 9/13, 32000 Vukovar</izvorni_sadrzaj>
    <derivirana_varijabla naziv="DomainObject.Predmet.ProtustrankaFormatedWithAdress_1"> 4 MONTERA j.d.o.o. za usluge, Olajnica 9/13, 32000 Vukovar</derivirana_varijabla>
  </DomainObject.Predmet.ProtustrankaFormatedWithAdress>
  <DomainObject.Predmet.ProtustrankaFormatedWithAdressOIB>
    <izvorni_sadrzaj> 4 MONTERA j.d.o.o. za usluge, OIB 02964203103, Olajnica 9/13, 32000 Vukovar</izvorni_sadrzaj>
    <derivirana_varijabla naziv="DomainObject.Predmet.ProtustrankaFormatedWithAdressOIB_1"> 4 MONTERA j.d.o.o. za usluge, OIB 02964203103, Olajnica 9/13, 32000 Vukovar</derivirana_varijabla>
  </DomainObject.Predmet.ProtustrankaFormatedWithAdressOIB>
  <DomainObject.Predmet.ProtustrankaWithAdress>
    <izvorni_sadrzaj>4 MONTERA j.d.o.o. za usluge Olajnica 9/13, 32000 Vukovar</izvorni_sadrzaj>
    <derivirana_varijabla naziv="DomainObject.Predmet.ProtustrankaWithAdress_1">4 MONTERA j.d.o.o. za usluge Olajnica 9/13, 32000 Vukovar</derivirana_varijabla>
  </DomainObject.Predmet.ProtustrankaWithAdress>
  <DomainObject.Predmet.ProtustrankaWithAdressOIB>
    <izvorni_sadrzaj>4 MONTERA j.d.o.o. za usluge, OIB 02964203103, Olajnica 9/13, 32000 Vukovar</izvorni_sadrzaj>
    <derivirana_varijabla naziv="DomainObject.Predmet.ProtustrankaWithAdressOIB_1">4 MONTERA j.d.o.o. za usluge, OIB 02964203103, Olajnica 9/13, 32000 Vukovar</derivirana_varijabla>
  </DomainObject.Predmet.ProtustrankaWithAdressOIB>
  <DomainObject.Predmet.ProtustrankaNazivFormated>
    <izvorni_sadrzaj>4 MONTERA j.d.o.o. za usluge</izvorni_sadrzaj>
    <derivirana_varijabla naziv="DomainObject.Predmet.ProtustrankaNazivFormated_1">4 MONTERA j.d.o.o. za usluge</derivirana_varijabla>
  </DomainObject.Predmet.ProtustrankaNazivFormated>
  <DomainObject.Predmet.ProtustrankaNazivFormatedOIB>
    <izvorni_sadrzaj>4 MONTERA j.d.o.o. za usluge, OIB 02964203103</izvorni_sadrzaj>
    <derivirana_varijabla naziv="DomainObject.Predmet.ProtustrankaNazivFormatedOIB_1">4 MONTERA j.d.o.o. za usluge, OIB 02964203103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Porezno mjesto Vukovar</izvorni_sadrzaj>
    <derivirana_varijabla naziv="DomainObject.Predmet.StrankaFormated_1">  Ministarstvo financija Porezna uprava Porezno mjesto Vukovar</derivirana_varijabla>
  </DomainObject.Predmet.StrankaFormated>
  <DomainObject.Predmet.StrankaFormatedOIB>
    <izvorni_sadrzaj>  Ministarstvo financija Porezna uprava Porezno mjesto Vukovar, OIB 18683136487</izvorni_sadrzaj>
    <derivirana_varijabla naziv="DomainObject.Predmet.StrankaFormatedOIB_1">  Ministarstvo financija Porezna uprava Porezno mjesto Vukovar, OIB 18683136487</derivirana_varijabla>
  </DomainObject.Predmet.StrankaFormatedOIB>
  <DomainObject.Predmet.StrankaFormatedWithAdress>
    <izvorni_sadrzaj> Ministarstvo financija Porezna uprava Porezno mjesto Vukovar</izvorni_sadrzaj>
    <derivirana_varijabla naziv="DomainObject.Predmet.StrankaFormatedWithAdress_1"> Ministarstvo financija Porezna uprava Porezno mjesto Vukovar</derivirana_varijabla>
  </DomainObject.Predmet.StrankaFormatedWithAdress>
  <DomainObject.Predmet.StrankaFormatedWithAdressOIB>
    <izvorni_sadrzaj> Ministarstvo financija Porezna uprava Porezno mjesto Vukovar, OIB 18683136487</izvorni_sadrzaj>
    <derivirana_varijabla naziv="DomainObject.Predmet.StrankaFormatedWithAdressOIB_1"> Ministarstvo financija Porezna uprava Porezno mjesto Vukovar, OIB 18683136487</derivirana_varijabla>
  </DomainObject.Predmet.StrankaFormatedWithAdressOIB>
  <DomainObject.Predmet.StrankaWithAdress>
    <izvorni_sadrzaj>Ministarstvo financija Porezna uprava Porezno mjesto Vukovar </izvorni_sadrzaj>
    <derivirana_varijabla naziv="DomainObject.Predmet.StrankaWithAdress_1">Ministarstvo financija Porezna uprava Porezno mjesto Vukovar </derivirana_varijabla>
  </DomainObject.Predmet.StrankaWithAdress>
  <DomainObject.Predmet.StrankaWithAdressOIB>
    <izvorni_sadrzaj>Ministarstvo financija Porezna uprava Porezno mjesto Vukovar, OIB 18683136487</izvorni_sadrzaj>
    <derivirana_varijabla naziv="DomainObject.Predmet.StrankaWithAdressOIB_1">Ministarstvo financija Porezna uprava Porezno mjesto Vukovar, OIB 18683136487</derivirana_varijabla>
  </DomainObject.Predmet.StrankaWithAdressOIB>
  <DomainObject.Predmet.StrankaNazivFormated>
    <izvorni_sadrzaj>Ministarstvo financija Porezna uprava Porezno mjesto Vukovar</izvorni_sadrzaj>
    <derivirana_varijabla naziv="DomainObject.Predmet.StrankaNazivFormated_1">Ministarstvo financija Porezna uprava Porezno mjesto Vukovar</derivirana_varijabla>
  </DomainObject.Predmet.StrankaNazivFormated>
  <DomainObject.Predmet.StrankaNazivFormatedOIB>
    <izvorni_sadrzaj>Ministarstvo financija Porezna uprava Porezno mjesto Vukovar, OIB 18683136487</izvorni_sadrzaj>
    <derivirana_varijabla naziv="DomainObject.Predmet.StrankaNazivFormatedOIB_1">Ministarstvo financija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 Porezna uprava Porezno mjesto Vukovar</item>
    </izvorni_sadrzaj>
    <derivirana_varijabla naziv="DomainObject.Predmet.StrankaListFormated_1">
      <item>Ministarstvo financija Porezna uprava Porezno mjesto Vukovar</item>
    </derivirana_varijabla>
  </DomainObject.Predmet.StrankaListFormated>
  <DomainObject.Predmet.StrankaListFormatedOIB>
    <izvorni_sadrzaj>
      <item>Ministarstvo financija Porezna uprava Porezno mjesto Vukovar, OIB 18683136487</item>
    </izvorni_sadrzaj>
    <derivirana_varijabla naziv="DomainObject.Predmet.StrankaListFormatedOIB_1">
      <item>Ministarstvo financija Porezna uprava Porezno mjesto Vukovar, OIB 18683136487</item>
    </derivirana_varijabla>
  </DomainObject.Predmet.StrankaListFormatedOIB>
  <DomainObject.Predmet.StrankaListFormatedWithAdress>
    <izvorni_sadrzaj>
      <item>Ministarstvo financija Porezna uprava Porezno mjesto Vukovar</item>
    </izvorni_sadrzaj>
    <derivirana_varijabla naziv="DomainObject.Predmet.StrankaListFormatedWithAdress_1">
      <item>Ministarstvo financija Porezna uprava Porezno mjesto Vukovar</item>
    </derivirana_varijabla>
  </DomainObject.Predmet.StrankaListFormatedWithAdress>
  <DomainObject.Predmet.StrankaListFormatedWithAdressOIB>
    <izvorni_sadrzaj>
      <item>Ministarstvo financija Porezna uprava Porezno mjesto Vukovar, OIB 18683136487</item>
    </izvorni_sadrzaj>
    <derivirana_varijabla naziv="DomainObject.Predmet.StrankaListFormatedWithAdressOIB_1">
      <item>Ministarstvo financija Porezna uprava Porezno mjesto Vukovar, OIB 18683136487</item>
    </derivirana_varijabla>
  </DomainObject.Predmet.StrankaListFormatedWithAdressOIB>
  <DomainObject.Predmet.StrankaListNazivFormated>
    <izvorni_sadrzaj>
      <item>Ministarstvo financija Porezna uprava Porezno mjesto Vukovar</item>
    </izvorni_sadrzaj>
    <derivirana_varijabla naziv="DomainObject.Predmet.StrankaListNazivFormated_1">
      <item>Ministarstvo financija Porezna uprava Porezno mjesto Vukovar</item>
    </derivirana_varijabla>
  </DomainObject.Predmet.StrankaListNazivFormated>
  <DomainObject.Predmet.StrankaListNazivFormatedOIB>
    <izvorni_sadrzaj>
      <item>Ministarstvo financija Porezna uprava Porezno mjesto Vukovar, OIB 18683136487</item>
    </izvorni_sadrzaj>
    <derivirana_varijabla naziv="DomainObject.Predmet.StrankaListNazivFormatedOIB_1">
      <item>Ministarstvo financija Porezna uprava Porezno mjesto Vukovar, OIB 18683136487</item>
    </derivirana_varijabla>
  </DomainObject.Predmet.StrankaListNazivFormatedOIB>
  <DomainObject.Predmet.ProtuStrankaListFormated>
    <izvorni_sadrzaj>
      <item>4 MONTERA j.d.o.o. za usluge</item>
    </izvorni_sadrzaj>
    <derivirana_varijabla naziv="DomainObject.Predmet.ProtuStrankaListFormated_1">
      <item>4 MONTERA j.d.o.o. za usluge</item>
    </derivirana_varijabla>
  </DomainObject.Predmet.ProtuStrankaListFormated>
  <DomainObject.Predmet.ProtuStrankaListFormatedOIB>
    <izvorni_sadrzaj>
      <item>4 MONTERA j.d.o.o. za usluge, OIB 02964203103</item>
    </izvorni_sadrzaj>
    <derivirana_varijabla naziv="DomainObject.Predmet.ProtuStrankaListFormatedOIB_1">
      <item>4 MONTERA j.d.o.o. za usluge, OIB 02964203103</item>
    </derivirana_varijabla>
  </DomainObject.Predmet.ProtuStrankaListFormatedOIB>
  <DomainObject.Predmet.ProtuStrankaListFormatedWithAdress>
    <izvorni_sadrzaj>
      <item>4 MONTERA j.d.o.o. za usluge, Olajnica 9/13, 32000 Vukovar</item>
    </izvorni_sadrzaj>
    <derivirana_varijabla naziv="DomainObject.Predmet.ProtuStrankaListFormatedWithAdress_1">
      <item>4 MONTERA j.d.o.o. za usluge, Olajnica 9/13, 32000 Vukovar</item>
    </derivirana_varijabla>
  </DomainObject.Predmet.ProtuStrankaListFormatedWithAdress>
  <DomainObject.Predmet.ProtuStrankaListFormatedWithAdressOIB>
    <izvorni_sadrzaj>
      <item>4 MONTERA j.d.o.o. za usluge, OIB 02964203103, Olajnica 9/13, 32000 Vukovar</item>
    </izvorni_sadrzaj>
    <derivirana_varijabla naziv="DomainObject.Predmet.ProtuStrankaListFormatedWithAdressOIB_1">
      <item>4 MONTERA j.d.o.o. za usluge, OIB 02964203103, Olajnica 9/13, 32000 Vukovar</item>
    </derivirana_varijabla>
  </DomainObject.Predmet.ProtuStrankaListFormatedWithAdressOIB>
  <DomainObject.Predmet.ProtuStrankaListNazivFormated>
    <izvorni_sadrzaj>
      <item>4 MONTERA j.d.o.o. za usluge</item>
    </izvorni_sadrzaj>
    <derivirana_varijabla naziv="DomainObject.Predmet.ProtuStrankaListNazivFormated_1">
      <item>4 MONTERA j.d.o.o. za usluge</item>
    </derivirana_varijabla>
  </DomainObject.Predmet.ProtuStrankaListNazivFormated>
  <DomainObject.Predmet.ProtuStrankaListNazivFormatedOIB>
    <izvorni_sadrzaj>
      <item>4 MONTERA j.d.o.o. za usluge, OIB 02964203103</item>
    </izvorni_sadrzaj>
    <derivirana_varijabla naziv="DomainObject.Predmet.ProtuStrankaListNazivFormatedOIB_1">
      <item>4 MONTERA j.d.o.o. za usluge, OIB 02964203103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Porezno mjesto Vukovar</izvorni_sadrzaj>
    <derivirana_varijabla naziv="DomainObject.Predmet.StrankaIDrugi_1">Ministarstvo financija Porezna uprava Porezno mjesto Vukovar</derivirana_varijabla>
  </DomainObject.Predmet.StrankaIDrugi>
  <DomainObject.Predmet.ProtustrankaIDrugi>
    <izvorni_sadrzaj>4 MONTERA j.d.o.o. za usluge</izvorni_sadrzaj>
    <derivirana_varijabla naziv="DomainObject.Predmet.ProtustrankaIDrugi_1">4 MONTERA j.d.o.o. za usluge</derivirana_varijabla>
  </DomainObject.Predmet.ProtustrankaIDrugi>
  <DomainObject.Predmet.StrankaIDrugiAdressOIB>
    <izvorni_sadrzaj>Ministarstvo financija Porezna uprava Porezno mjesto Vukovar, OIB 18683136487</izvorni_sadrzaj>
    <derivirana_varijabla naziv="DomainObject.Predmet.StrankaIDrugiAdressOIB_1">Ministarstvo financija Porezna uprava Porezno mjesto Vukovar, OIB 18683136487</derivirana_varijabla>
  </DomainObject.Predmet.StrankaIDrugiAdressOIB>
  <DomainObject.Predmet.ProtustrankaIDrugiAdressOIB>
    <izvorni_sadrzaj>4 MONTERA j.d.o.o. za usluge, OIB 02964203103, Olajnica 9/13, 32000 Vukovar</izvorni_sadrzaj>
    <derivirana_varijabla naziv="DomainObject.Predmet.ProtustrankaIDrugiAdressOIB_1">4 MONTERA j.d.o.o. za usluge, OIB 02964203103, Olajnica 9/13,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MONTERA j.d.o.o. za usluge</item>
      <item>Ministarstvo financija Porezna uprava Porezno mjesto Vukovar</item>
    </izvorni_sadrzaj>
    <derivirana_varijabla naziv="DomainObject.Predmet.SudioniciListNaziv_1">
      <item>4 MONTERA j.d.o.o. za usluge</item>
      <item>Ministarstvo financija Porezna uprava Porezno mjesto Vukovar</item>
    </derivirana_varijabla>
  </DomainObject.Predmet.SudioniciListNaziv>
  <DomainObject.Predmet.SudioniciListAdressOIB>
    <izvorni_sadrzaj>
      <item>4 MONTERA j.d.o.o. za usluge, OIB 02964203103, Olajnica 9/13,32000 Vukovar</item>
      <item>Ministarstvo financija Porezna uprava Porezno mjesto Vukovar, OIB 18683136487</item>
    </izvorni_sadrzaj>
    <derivirana_varijabla naziv="DomainObject.Predmet.SudioniciListAdressOIB_1">
      <item>4 MONTERA j.d.o.o. za usluge, OIB 02964203103, Olajnica 9/13,32000 Vukovar</item>
      <item>Ministarstvo financija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02964203103</item>
      <item>, OIB 18683136487</item>
    </izvorni_sadrzaj>
    <derivirana_varijabla naziv="DomainObject.Predmet.SudioniciListNazivOIB_1">
      <item>, OIB 02964203103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89F9BA-84DA-4BF4-8092-B7263DB30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730</properties:Words>
  <properties:Characters>4142</properties:Characters>
  <properties:Lines>116</properties:Lines>
  <properties:Paragraphs>38</properties:Paragraphs>
  <properties:TotalTime>331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2018-02-19T08:57:00Z</cp:lastPrinted>
  <dcterms:modified xmlns:xsi="http://www.w3.org/2001/XMLSchema-instance" xsi:type="dcterms:W3CDTF">2018-02-19T09:00:00Z</dcterms:modified>
  <cp:revision>61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Prethodni postupak NAJNOVIJE - TO.docx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