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bb5f" w14:paraId="e8fbb5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5835FD">
        <w:rPr>
          <w:rFonts w:hAnsi="Times New Roman" w:ascii="Times New Roman"/>
          <w:szCs w:val="24"/>
          <w:lang w:val="hr-HR"/>
        </w:rPr>
        <w:t xml:space="preserve">TETRA PAK d.o.o., </w:t>
      </w:r>
      <w:r w:rsidR="005835FD" w:rsidRPr="005835FD">
        <w:rPr>
          <w:rFonts w:hAnsi="Times New Roman" w:ascii="Times New Roman"/>
          <w:szCs w:val="24"/>
          <w:lang w:val="hr-HR"/>
        </w:rPr>
        <w:t>Buzin, Bani 110</w:t>
      </w:r>
      <w:r w:rsidR="005835FD">
        <w:rPr>
          <w:rFonts w:hAnsi="Times New Roman" w:ascii="Times New Roman"/>
          <w:szCs w:val="24"/>
          <w:lang w:val="hr-HR"/>
        </w:rPr>
        <w:t>, OIB 33307806631</w:t>
      </w:r>
      <w:r w:rsidR="00A03497">
        <w:rPr>
          <w:rFonts w:hAnsi="Times New Roman" w:ascii="Times New Roman"/>
          <w:szCs w:val="24"/>
          <w:lang w:val="hr-HR"/>
        </w:rPr>
        <w:t xml:space="preserve">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1D5F99">
        <w:rPr>
          <w:rFonts w:hAnsi="Times New Roman" w:ascii="Times New Roman"/>
          <w:szCs w:val="24"/>
          <w:lang w:val="hr-HR"/>
        </w:rPr>
        <w:t xml:space="preserve">LEDO d.d., </w:t>
      </w:r>
      <w:r w:rsidR="001D5F99" w:rsidRPr="001D5F99">
        <w:rPr>
          <w:rFonts w:hAnsi="Times New Roman" w:ascii="Times New Roman"/>
          <w:szCs w:val="24"/>
          <w:lang w:val="hr-HR"/>
        </w:rPr>
        <w:t>Zagreb, Čavićeva 1a</w:t>
      </w:r>
      <w:r w:rsidR="001D5F99">
        <w:rPr>
          <w:rFonts w:hAnsi="Times New Roman" w:ascii="Times New Roman"/>
          <w:szCs w:val="24"/>
          <w:lang w:val="hr-HR"/>
        </w:rPr>
        <w:t>, OIB 87955947581</w:t>
      </w:r>
      <w:r w:rsidR="00A03497">
        <w:rPr>
          <w:rFonts w:hAnsi="Times New Roman" w:ascii="Times New Roman"/>
          <w:szCs w:val="24"/>
          <w:lang w:val="hr-HR"/>
        </w:rPr>
        <w:t xml:space="preserve">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5835FD">
        <w:rPr>
          <w:rFonts w:hAnsi="Times New Roman" w:ascii="Times New Roman"/>
          <w:szCs w:val="24"/>
          <w:lang w:val="hr-HR"/>
        </w:rPr>
        <w:t>40.257,50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4555A9">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4555A9" w:rsidP="004555A9" w:rsidR="004555A9" w:rsidRPr="004555A9">
      <w:pPr>
        <w:ind w:left="5040"/>
        <w:rPr>
          <w:rFonts w:hAnsi="Times New Roman" w:ascii="Times New Roman"/>
        </w:rPr>
      </w:pPr>
      <w:r w:rsidRPr="004555A9">
        <w:rPr>
          <w:rFonts w:hAnsi="Times New Roman" w:ascii="Times New Roman"/>
        </w:rPr>
        <w:t>Za točnost otpravka-ovlašteni službenik</w:t>
      </w:r>
    </w:p>
    <w:p w:rsidRDefault="004555A9" w:rsidP="004555A9" w:rsidR="004555A9" w:rsidRPr="004555A9">
      <w:pPr>
        <w:ind w:left="5040"/>
        <w:rPr>
          <w:rFonts w:hAnsi="Times New Roman" w:ascii="Times New Roman"/>
        </w:rPr>
      </w:pPr>
      <w:r w:rsidRPr="004555A9">
        <w:rPr>
          <w:rFonts w:hAnsi="Times New Roman" w:ascii="Times New Roman"/>
        </w:rPr>
        <w:tab/>
        <w:t xml:space="preserve">   Monika Grbac</w:t>
      </w:r>
    </w:p>
    <w:p w:rsidRDefault="007255ED" w:rsidP="004555A9" w:rsidR="00D11390" w:rsidRPr="004555A9">
      <w:pPr>
        <w:ind w:left="284"/>
        <w:jc w:val="both"/>
        <w:rPr>
          <w:rFonts w:hAnsi="Times New Roman" w:ascii="Times New Roman"/>
          <w:color w:val="FF0000"/>
          <w:lang w:val="hr-HR"/>
        </w:rPr>
      </w:pPr>
      <w:r w:rsidRPr="004555A9">
        <w:rPr>
          <w:rFonts w:hAnsi="Times New Roman" w:ascii="Times New Roman"/>
          <w:lang w:val="hr-HR"/>
        </w:rPr>
        <w:t xml:space="preserve"> </w:t>
      </w:r>
    </w:p>
    <w:sectPr w:rsidSect="00F94210" w:rsidR="00D11390" w:rsidRPr="004555A9">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4555A9" w:rsidRPr="004555A9">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4555A9">
      <w:rPr>
        <w:rFonts w:hAnsi="Times New Roman" w:ascii="Times New Roman"/>
        <w:lang w:val="hr-HR"/>
      </w:rPr>
      <w:t>1759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D5F99"/>
    <w:rsid w:val="001E7542"/>
    <w:rsid w:val="001F29E9"/>
    <w:rsid w:val="002061C9"/>
    <w:rsid w:val="002275FF"/>
    <w:rsid w:val="00235A1C"/>
    <w:rsid w:val="002414BF"/>
    <w:rsid w:val="002540C2"/>
    <w:rsid w:val="00260574"/>
    <w:rsid w:val="00266696"/>
    <w:rsid w:val="002746E8"/>
    <w:rsid w:val="00275EEA"/>
    <w:rsid w:val="00295012"/>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555A9"/>
    <w:rsid w:val="004720B4"/>
    <w:rsid w:val="004C3F18"/>
    <w:rsid w:val="004E2358"/>
    <w:rsid w:val="004E33AF"/>
    <w:rsid w:val="004F044D"/>
    <w:rsid w:val="004F419C"/>
    <w:rsid w:val="00500DCB"/>
    <w:rsid w:val="005232F7"/>
    <w:rsid w:val="00534708"/>
    <w:rsid w:val="0055178B"/>
    <w:rsid w:val="0055267D"/>
    <w:rsid w:val="00554B8F"/>
    <w:rsid w:val="00556DE4"/>
    <w:rsid w:val="00557D34"/>
    <w:rsid w:val="00566668"/>
    <w:rsid w:val="00570304"/>
    <w:rsid w:val="00576CE2"/>
    <w:rsid w:val="005835FD"/>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B7DF7"/>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3497"/>
    <w:rsid w:val="00A26683"/>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4555A9"/>
    <w:rPr>
      <w:color w:val="808080"/>
      <w:bdr w:space="0" w:sz="0" w:color="auto" w:val="none"/>
      <w:shd w:fill="auto" w:color="auto" w:val="clear"/>
    </w:rPr>
  </w:style>
  <w:style w:customStyle="true" w:styleId="eSPISCCParagraphDefaultFont" w:type="character">
    <w:name w:val="eSPIS_CC_Paragraph Default Font"/>
    <w:basedOn w:val="Zadanifontodlomka"/>
    <w:rsid w:val="004555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55A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555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55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4555A9"/>
    <w:rPr>
      <w:color w:val="808080"/>
      <w:bdr w:color="auto" w:space="0" w:sz="0" w:val="none"/>
      <w:shd w:color="auto" w:fill="auto" w:val="clear"/>
    </w:rPr>
  </w:style>
  <w:style w:customStyle="1" w:styleId="eSPISCCParagraphDefaultFont" w:type="character">
    <w:name w:val="eSPIS_CC_Paragraph Default Font"/>
    <w:basedOn w:val="Zadanifontodlomka"/>
    <w:rsid w:val="004555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55A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555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55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St-1138/2017-1759</izvorni_sadrzaj>
    <derivirana_varijabla naziv="DomainObject.Oznaka_1">St-1138/2017-1759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St-1138/2017-1759</izvorni_sadrzaj>
    <derivirana_varijabla naziv="DomainObject.PoslovniBrojDokumenta_1">St-1138/2017-1759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5515</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2017-12-05T12:33:00Z</dcterms:created>
  <dc:creator>Sudsko vijeæe</dc:creator>
  <cp:lastModifiedBy>Monika Grbac</cp:lastModifiedBy>
  <cp:lastPrinted>2017-12-05T12:37:00Z</cp:lastPrinted>
  <dcterms:modified xmlns:xsi="http://www.w3.org/2001/XMLSchema-instance" xsi:type="dcterms:W3CDTF">2017-12-05T12:37:00Z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