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cf58" w14:paraId="ba3cf58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 w:rsidR="00201536">
        <w:rPr>
          <w:lang w:val="pt-BR"/>
        </w:rPr>
        <w:t>MARIJA STANARA</w:t>
      </w:r>
      <w:r w:rsidR="006A6383">
        <w:rPr>
          <w:lang w:val="pt-BR"/>
        </w:rPr>
        <w:t>, vlasnik</w:t>
      </w:r>
      <w:r w:rsidR="00201536">
        <w:rPr>
          <w:lang w:val="pt-BR"/>
        </w:rPr>
        <w:t>a</w:t>
      </w:r>
      <w:r w:rsidR="006A6383">
        <w:rPr>
          <w:lang w:val="pt-BR"/>
        </w:rPr>
        <w:t xml:space="preserve"> obrta TERMOTEHNIK, Zadvorska II Odvojak br. 410257, Brezovica, OIB: 45407113720</w:t>
      </w:r>
      <w:r w:rsidRPr="00DC117D">
        <w:t>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6B7BE5">
        <w:t>20. travn</w:t>
      </w:r>
      <w:r w:rsidR="00861EF7">
        <w:t>j</w:t>
      </w:r>
      <w:r w:rsidR="006B7BE5">
        <w:t>a</w:t>
      </w:r>
      <w:r>
        <w:t xml:space="preserve"> 2018.,</w:t>
      </w: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00749F">
        <w:rPr>
          <w:lang w:val="pt-BR"/>
        </w:rPr>
        <w:t>MARIJEM STANAROM, vlasnikom obrta TERMOTEHNIK, Zadvorska II Odvojak br. 410257, Brezovica, OIB: 45407113720</w:t>
      </w:r>
      <w:r>
        <w:t>, određuje se za:</w:t>
      </w:r>
    </w:p>
    <w:p w:rsidRDefault="004B60A8" w:rsidP="004B60A8" w:rsidR="004B60A8"/>
    <w:p w:rsidRDefault="00F25670" w:rsidP="00E36393" w:rsidR="00E36393" w:rsidRPr="00C73D9B">
      <w:pPr>
        <w:jc w:val="center"/>
        <w:rPr>
          <w:b/>
        </w:rPr>
      </w:pPr>
      <w:r>
        <w:rPr>
          <w:b/>
          <w:u w:val="single"/>
        </w:rPr>
        <w:t>11. svibnja</w:t>
      </w:r>
      <w:r w:rsidR="00F35117" w:rsidRPr="00C73D9B">
        <w:rPr>
          <w:b/>
          <w:u w:val="single"/>
        </w:rPr>
        <w:t xml:space="preserve"> 2018</w:t>
      </w:r>
      <w:r w:rsidR="004B60A8" w:rsidRPr="00C73D9B">
        <w:rPr>
          <w:b/>
          <w:u w:val="single"/>
        </w:rPr>
        <w:t xml:space="preserve"> u </w:t>
      </w:r>
      <w:r w:rsidR="00F35117" w:rsidRPr="00C73D9B">
        <w:rPr>
          <w:b/>
          <w:u w:val="single"/>
        </w:rPr>
        <w:t>10,00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7A0CBC" w:rsidP="007A0CBC" w:rsidR="007A0CBC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4B60A8" w:rsidP="00D535BA" w:rsidR="00E36393">
      <w:pPr>
        <w:ind w:firstLine="708"/>
      </w:pPr>
      <w:r>
        <w:t xml:space="preserve"> 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FD3408">
        <w:t>2</w:t>
      </w:r>
      <w:r>
        <w:t xml:space="preserve">. </w:t>
      </w:r>
      <w:r w:rsidR="00FD3408">
        <w:t>svibnja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BE7C9B">
        <w:t xml:space="preserve">20. travnja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96EA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F96EA9" w:rsidP="001D7C1D" w:rsidR="00F96EA9"/>
    <w:p w:rsidRDefault="00F96EA9" w:rsidP="00F96EA9" w:rsidR="00F96EA9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F96EA9" w:rsidP="00F96EA9" w:rsidR="00C50C78" w:rsidRPr="00586EAD">
      <w:pPr>
        <w:rPr>
          <w:b/>
        </w:rPr>
      </w:pPr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0B3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6B7BE5">
          <w:t>802/18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749F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1C7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A1C1F"/>
    <w:rsid w:val="001D30AF"/>
    <w:rsid w:val="001D33C9"/>
    <w:rsid w:val="001D79D4"/>
    <w:rsid w:val="001D7C1D"/>
    <w:rsid w:val="001E4739"/>
    <w:rsid w:val="001E7BBD"/>
    <w:rsid w:val="0020114B"/>
    <w:rsid w:val="00201536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A6383"/>
    <w:rsid w:val="006B7BE5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20347"/>
    <w:rsid w:val="00823FC5"/>
    <w:rsid w:val="008310B3"/>
    <w:rsid w:val="00832796"/>
    <w:rsid w:val="00846FF0"/>
    <w:rsid w:val="00852B75"/>
    <w:rsid w:val="0085489D"/>
    <w:rsid w:val="008549C2"/>
    <w:rsid w:val="00857125"/>
    <w:rsid w:val="00861EF7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BE7C9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76B0"/>
    <w:rsid w:val="00D579EF"/>
    <w:rsid w:val="00D83009"/>
    <w:rsid w:val="00D91CEA"/>
    <w:rsid w:val="00DA6907"/>
    <w:rsid w:val="00DD1A2B"/>
    <w:rsid w:val="00DD4B2F"/>
    <w:rsid w:val="00DD6E91"/>
    <w:rsid w:val="00DF22BF"/>
    <w:rsid w:val="00DF5938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25670"/>
    <w:rsid w:val="00F35117"/>
    <w:rsid w:val="00F51BA5"/>
    <w:rsid w:val="00F64F82"/>
    <w:rsid w:val="00F66D6D"/>
    <w:rsid w:val="00F70A23"/>
    <w:rsid w:val="00F753F1"/>
    <w:rsid w:val="00F766EF"/>
    <w:rsid w:val="00F96EA9"/>
    <w:rsid w:val="00FB7F33"/>
    <w:rsid w:val="00FC5923"/>
    <w:rsid w:val="00F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St-802/2018-20</izvorni_sadrzaj>
    <derivirana_varijabla naziv="DomainObject.Oznaka_1">St-802/2018-20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Stanar</izvorni_sadrzaj>
    <derivirana_varijabla naziv="DomainObject.Predmet.ProtustrankaFormated_1">  Marijo Stanar</derivirana_varijabla>
  </DomainObject.Predmet.ProtustrankaFormated>
  <DomainObject.Predmet.ProtustrankaFormatedOIB>
    <izvorni_sadrzaj>  Marijo Stanar, OIB 45407113720</izvorni_sadrzaj>
    <derivirana_varijabla naziv="DomainObject.Predmet.ProtustrankaFormatedOIB_1">  Marijo Stanar, OIB 45407113720</derivirana_varijabla>
  </DomainObject.Predmet.ProtustrankaFormatedOIB>
  <DomainObject.Predmet.ProtustrankaFormatedWithAdress>
    <izvorni_sadrzaj> Marijo Stanar, Zadvorska II, Odvojak br. 4, 10257 Brezovica</izvorni_sadrzaj>
    <derivirana_varijabla naziv="DomainObject.Predmet.ProtustrankaFormatedWithAdress_1"> Marijo Stanar, Zadvorska II, Odvojak br. 4, 10257 Brezovica</derivirana_varijabla>
  </DomainObject.Predmet.ProtustrankaFormatedWithAdress>
  <DomainObject.Predmet.ProtustrankaFormatedWithAdressOIB>
    <izvorni_sadrzaj> Marijo Stanar, OIB 45407113720, Zadvorska II, Odvojak br. 4, 10257 Brezovica</izvorni_sadrzaj>
    <derivirana_varijabla naziv="DomainObject.Predmet.ProtustrankaFormatedWithAdressOIB_1"> Marijo Stanar, OIB 45407113720, Zadvorska II, Odvojak br. 4, 10257 Brezovica</derivirana_varijabla>
  </DomainObject.Predmet.ProtustrankaFormatedWithAdressOIB>
  <DomainObject.Predmet.ProtustrankaWithAdress>
    <izvorni_sadrzaj>Marijo Stanar Zadvorska II, Odvojak br. 4, 10257 Brezovica</izvorni_sadrzaj>
    <derivirana_varijabla naziv="DomainObject.Predmet.ProtustrankaWithAdress_1">Marijo Stanar Zadvorska II, Odvojak br. 4, 10257 Brezovica</derivirana_varijabla>
  </DomainObject.Predmet.ProtustrankaWithAdress>
  <DomainObject.Predmet.ProtustrankaWithAdressOIB>
    <izvorni_sadrzaj>Marijo Stanar, OIB 45407113720, Zadvorska II, Odvojak br. 4, 10257 Brezovica</izvorni_sadrzaj>
    <derivirana_varijabla naziv="DomainObject.Predmet.ProtustrankaWithAdressOIB_1">Marijo Stanar, OIB 45407113720, Zadvorska II, Odvojak br. 4, 10257 Brezovica</derivirana_varijabla>
  </DomainObject.Predmet.ProtustrankaWithAdressOIB>
  <DomainObject.Predmet.ProtustrankaNazivFormated>
    <izvorni_sadrzaj>Marijo Stanar</izvorni_sadrzaj>
    <derivirana_varijabla naziv="DomainObject.Predmet.ProtustrankaNazivFormated_1">Marijo Stanar</derivirana_varijabla>
  </DomainObject.Predmet.ProtustrankaNazivFormated>
  <DomainObject.Predmet.ProtustrankaNazivFormatedOIB>
    <izvorni_sadrzaj>Marijo Stanar, OIB 45407113720</izvorni_sadrzaj>
    <derivirana_varijabla naziv="DomainObject.Predmet.ProtustrankaNazivFormatedOIB_1">Marijo Stanar, OIB 45407113720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Stanar</izvorni_sadrzaj>
    <derivirana_varijabla naziv="DomainObject.Predmet.StrankaFormated_1">  Marijo Stanar</derivirana_varijabla>
  </DomainObject.Predmet.StrankaFormated>
  <DomainObject.Predmet.StrankaFormatedOIB>
    <izvorni_sadrzaj>  Marijo Stanar, OIB 45407113720</izvorni_sadrzaj>
    <derivirana_varijabla naziv="DomainObject.Predmet.StrankaFormatedOIB_1">  Marijo Stanar, OIB 45407113720</derivirana_varijabla>
  </DomainObject.Predmet.StrankaFormatedOIB>
  <DomainObject.Predmet.StrankaFormatedWithAdress>
    <izvorni_sadrzaj> Marijo Stanar, Zadvorska II, Odvojak br. 4, 10257 Brezovica</izvorni_sadrzaj>
    <derivirana_varijabla naziv="DomainObject.Predmet.StrankaFormatedWithAdress_1"> Marijo Stanar, Zadvorska II, Odvojak br. 4, 10257 Brezovica</derivirana_varijabla>
  </DomainObject.Predmet.StrankaFormatedWithAdress>
  <DomainObject.Predmet.StrankaFormatedWithAdressOIB>
    <izvorni_sadrzaj> Marijo Stanar, OIB 45407113720, Zadvorska II, Odvojak br. 4, 10257 Brezovica</izvorni_sadrzaj>
    <derivirana_varijabla naziv="DomainObject.Predmet.StrankaFormatedWithAdressOIB_1"> Marijo Stanar, OIB 45407113720, Zadvorska II, Odvojak br. 4, 10257 Brezovica</derivirana_varijabla>
  </DomainObject.Predmet.StrankaFormatedWithAdressOIB>
  <DomainObject.Predmet.StrankaWithAdress>
    <izvorni_sadrzaj>Marijo Stanar Zadvorska II, Odvojak br. 4,10257 Brezovica</izvorni_sadrzaj>
    <derivirana_varijabla naziv="DomainObject.Predmet.StrankaWithAdress_1">Marijo Stanar Zadvorska II, Odvojak br. 4,10257 Brezovica</derivirana_varijabla>
  </DomainObject.Predmet.StrankaWithAdress>
  <DomainObject.Predmet.StrankaWithAdressOIB>
    <izvorni_sadrzaj>Marijo Stanar, OIB 45407113720, Zadvorska II, Odvojak br. 4,10257 Brezovica</izvorni_sadrzaj>
    <derivirana_varijabla naziv="DomainObject.Predmet.StrankaWithAdressOIB_1">Marijo Stanar, OIB 45407113720, Zadvorska II, Odvojak br. 4,10257 Brezovica</derivirana_varijabla>
  </DomainObject.Predmet.StrankaWithAdressOIB>
  <DomainObject.Predmet.StrankaNazivFormated>
    <izvorni_sadrzaj>Marijo Stanar</izvorni_sadrzaj>
    <derivirana_varijabla naziv="DomainObject.Predmet.StrankaNazivFormated_1">Marijo Stanar</derivirana_varijabla>
  </DomainObject.Predmet.StrankaNazivFormated>
  <DomainObject.Predmet.StrankaNazivFormatedOIB>
    <izvorni_sadrzaj>Marijo Stanar, OIB 45407113720</izvorni_sadrzaj>
    <derivirana_varijabla naziv="DomainObject.Predmet.StrankaNazivFormatedOIB_1">Marijo Stanar, OIB 45407113720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Marijo Stanar</item>
    </izvorni_sadrzaj>
    <derivirana_varijabla naziv="DomainObject.Predmet.StrankaListFormated_1">
      <item>Marijo Stanar</item>
    </derivirana_varijabla>
  </DomainObject.Predmet.StrankaListFormated>
  <DomainObject.Predmet.StrankaListFormatedOIB>
    <izvorni_sadrzaj>
      <item>Marijo Stanar, OIB 45407113720</item>
    </izvorni_sadrzaj>
    <derivirana_varijabla naziv="DomainObject.Predmet.StrankaListFormatedOIB_1">
      <item>Marijo Stanar, OIB 45407113720</item>
    </derivirana_varijabla>
  </DomainObject.Predmet.StrankaListFormatedOIB>
  <DomainObject.Predmet.StrankaListFormatedWithAdress>
    <izvorni_sadrzaj>
      <item>Marijo Stanar, Zadvorska II, Odvojak br. 4, 10257 Brezovica</item>
    </izvorni_sadrzaj>
    <derivirana_varijabla naziv="DomainObject.Predmet.StrankaListFormatedWithAdress_1">
      <item>Marijo Stanar, Zadvorska II, Odvojak br. 4, 10257 Brezovica</item>
    </derivirana_varijabla>
  </DomainObject.Predmet.StrankaListFormatedWithAdress>
  <DomainObject.Predmet.StrankaListFormatedWithAdressOIB>
    <izvorni_sadrzaj>
      <item>Marijo Stanar, OIB 45407113720, Zadvorska II, Odvojak br. 4, 10257 Brezovica</item>
    </izvorni_sadrzaj>
    <derivirana_varijabla naziv="DomainObject.Predmet.StrankaListFormatedWithAdressOIB_1">
      <item>Marijo Stanar, OIB 45407113720, Zadvorska II, Odvojak br. 4, 10257 Brezovica</item>
    </derivirana_varijabla>
  </DomainObject.Predmet.StrankaListFormatedWithAdressOIB>
  <DomainObject.Predmet.StrankaListNazivFormated>
    <izvorni_sadrzaj>
      <item>Marijo Stanar</item>
    </izvorni_sadrzaj>
    <derivirana_varijabla naziv="DomainObject.Predmet.StrankaListNazivFormated_1">
      <item>Marijo Stanar</item>
    </derivirana_varijabla>
  </DomainObject.Predmet.StrankaListNazivFormated>
  <DomainObject.Predmet.StrankaListNazivFormatedOIB>
    <izvorni_sadrzaj>
      <item>Marijo Stanar, OIB 45407113720</item>
    </izvorni_sadrzaj>
    <derivirana_varijabla naziv="DomainObject.Predmet.StrankaListNazivFormatedOIB_1">
      <item>Marijo Stanar, OIB 45407113720</item>
    </derivirana_varijabla>
  </DomainObject.Predmet.StrankaListNazivFormatedOIB>
  <DomainObject.Predmet.ProtuStrankaListFormated>
    <izvorni_sadrzaj>
      <item>Marijo Stanar</item>
    </izvorni_sadrzaj>
    <derivirana_varijabla naziv="DomainObject.Predmet.ProtuStrankaListFormated_1">
      <item>Marijo Stanar</item>
    </derivirana_varijabla>
  </DomainObject.Predmet.ProtuStrankaListFormated>
  <DomainObject.Predmet.ProtuStrankaListFormatedOIB>
    <izvorni_sadrzaj>
      <item>Marijo Stanar, OIB 45407113720</item>
    </izvorni_sadrzaj>
    <derivirana_varijabla naziv="DomainObject.Predmet.ProtuStrankaListFormatedOIB_1">
      <item>Marijo Stanar, OIB 45407113720</item>
    </derivirana_varijabla>
  </DomainObject.Predmet.ProtuStrankaListFormatedOIB>
  <DomainObject.Predmet.ProtuStrankaListFormatedWithAdress>
    <izvorni_sadrzaj>
      <item>Marijo Stanar, Zadvorska II, Odvojak br. 4, 10257 Brezovica</item>
    </izvorni_sadrzaj>
    <derivirana_varijabla naziv="DomainObject.Predmet.ProtuStrankaListFormatedWithAdress_1">
      <item>Marijo Stanar, Zadvorska II, Odvojak br. 4, 10257 Brezovica</item>
    </derivirana_varijabla>
  </DomainObject.Predmet.ProtuStrankaListFormatedWithAdress>
  <DomainObject.Predmet.ProtuStrankaListFormatedWithAdressOIB>
    <izvorni_sadrzaj>
      <item>Marijo Stanar, OIB 45407113720, Zadvorska II, Odvojak br. 4, 10257 Brezovica</item>
    </izvorni_sadrzaj>
    <derivirana_varijabla naziv="DomainObject.Predmet.ProtuStrankaListFormatedWithAdressOIB_1">
      <item>Marijo Stanar, OIB 45407113720, Zadvorska II, Odvojak br. 4, 10257 Brezovica</item>
    </derivirana_varijabla>
  </DomainObject.Predmet.ProtuStrankaListFormatedWithAdressOIB>
  <DomainObject.Predmet.ProtuStrankaListNazivFormated>
    <izvorni_sadrzaj>
      <item>Marijo Stanar</item>
    </izvorni_sadrzaj>
    <derivirana_varijabla naziv="DomainObject.Predmet.ProtuStrankaListNazivFormated_1">
      <item>Marijo Stanar</item>
    </derivirana_varijabla>
  </DomainObject.Predmet.ProtuStrankaListNazivFormated>
  <DomainObject.Predmet.ProtuStrankaListNazivFormatedOIB>
    <izvorni_sadrzaj>
      <item>Marijo Stanar, OIB 45407113720</item>
    </izvorni_sadrzaj>
    <derivirana_varijabla naziv="DomainObject.Predmet.ProtuStrankaListNazivFormatedOIB_1">
      <item>Marijo Stanar, OIB 45407113720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St-802/2018-20</izvorni_sadrzaj>
    <derivirana_varijabla naziv="DomainObject.PoslovniBrojDokumenta_1">St-802/2018-20</derivirana_varijabla>
  </DomainObject.PoslovniBrojDokumenta>
  <DomainObject.Predmet.StrankaIDrugi>
    <izvorni_sadrzaj>Marijo Stanar</izvorni_sadrzaj>
    <derivirana_varijabla naziv="DomainObject.Predmet.StrankaIDrugi_1">Marijo Stanar</derivirana_varijabla>
  </DomainObject.Predmet.StrankaIDrugi>
  <DomainObject.Predmet.ProtustrankaIDrugi>
    <izvorni_sadrzaj>Marijo Stanar</izvorni_sadrzaj>
    <derivirana_varijabla naziv="DomainObject.Predmet.ProtustrankaIDrugi_1">Marijo Stanar</derivirana_varijabla>
  </DomainObject.Predmet.ProtustrankaIDrugi>
  <DomainObject.Predmet.StrankaIDrugiAdressOIB>
    <izvorni_sadrzaj>Marijo Stanar, OIB 45407113720, Zadvorska II, Odvojak br. 4, 10257 Brezovica</izvorni_sadrzaj>
    <derivirana_varijabla naziv="DomainObject.Predmet.StrankaIDrugiAdressOIB_1">Marijo Stanar, OIB 45407113720, Zadvorska II, Odvojak br. 4, 10257 Brezovica</derivirana_varijabla>
  </DomainObject.Predmet.StrankaIDrugiAdressOIB>
  <DomainObject.Predmet.ProtustrankaIDrugiAdressOIB>
    <izvorni_sadrzaj>Marijo Stanar, OIB 45407113720, Zadvorska II, Odvojak br. 4, 10257 Brezovica</izvorni_sadrzaj>
    <derivirana_varijabla naziv="DomainObject.Predmet.ProtustrankaIDrugiAdressOIB_1">Marijo Stanar, OIB 45407113720, Zadvorska II, Odvojak br.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Stanar</item>
      <item>Marijo Stanar</item>
    </izvorni_sadrzaj>
    <derivirana_varijabla naziv="DomainObject.Predmet.SudioniciListNaziv_1">
      <item>Marijo Stanar</item>
      <item>Marijo Stanar</item>
    </derivirana_varijabla>
  </DomainObject.Predmet.SudioniciListNaziv>
  <DomainObject.Predmet.SudioniciListAdressOIB>
    <izvorni_sadrzaj>
      <item>Marijo Stanar, OIB 45407113720, Zadvorska II, Odvojak br. 4,10257 Brezovica</item>
      <item>Marijo Stanar, OIB 45407113720, Zadvorska II, Odvojak br. 4,10257 Brezovica</item>
    </izvorni_sadrzaj>
    <derivirana_varijabla naziv="DomainObject.Predmet.SudioniciListAdressOIB_1">
      <item>Marijo Stanar, OIB 45407113720, Zadvorska II, Odvojak br. 4,10257 Brezovica</item>
      <item>Marijo Stanar, OIB 45407113720, Zadvorska II, Odvojak br.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45407113720</item>
      <item>, OIB 45407113720</item>
    </izvorni_sadrzaj>
    <derivirana_varijabla naziv="DomainObject.Predmet.SudioniciListNazivOIB_1">
      <item>, OIB 45407113720</item>
      <item>, OIB 45407113720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E5B12-107C-44A5-B696-362672145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1067</properties:Characters>
  <properties:Lines>43</properties:Lines>
  <properties:Paragraphs>22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2018-03-30T07:23:00Z</dcterms:created>
  <dc:creator>nribaric</dc:creator>
  <cp:lastModifiedBy>Katarina Drndelić</cp:lastModifiedBy>
  <cp:lastPrinted>2018-04-20T06:56:00Z</cp:lastPrinted>
  <dcterms:modified xmlns:xsi="http://www.w3.org/2001/XMLSchema-instance" xsi:type="dcterms:W3CDTF">2018-04-20T06:56:00Z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St-802/2018-20 / Odluka - Rješenje (Rješenje_ročište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