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0298" w14:paraId="7540298" w:rsidRDefault="00FB603D" w:rsidP="00FB603D" w:rsidR="00FB603D">
      <w:pPr>
        <w:ind w:firstLine="720"/>
        <w:jc w:val="both"/>
        <w15:collapsed w:val="false"/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F3EBB">
        <w:tab/>
      </w:r>
      <w:r w:rsidR="001F3EBB">
        <w:tab/>
      </w:r>
      <w:r w:rsidR="001F3EBB">
        <w:tab/>
      </w:r>
      <w:r w:rsidR="001F3EBB">
        <w:tab/>
      </w:r>
      <w:r w:rsidR="001F3EBB">
        <w:tab/>
      </w:r>
      <w:r w:rsidR="001F3EBB">
        <w:tab/>
      </w:r>
      <w:r w:rsidR="001F3EBB">
        <w:tab/>
        <w:t>94.</w:t>
      </w:r>
      <w:r w:rsidR="001F3EBB">
        <w:tab/>
        <w:t>St-4065/15-14</w:t>
      </w:r>
    </w:p>
    <w:p w:rsidRDefault="00FB603D" w:rsidP="00FB603D" w:rsidR="00FB603D">
      <w:pPr>
        <w:jc w:val="both"/>
      </w:pPr>
      <w:r>
        <w:t xml:space="preserve">     REPUBLIKA HRVATSKA</w:t>
      </w:r>
    </w:p>
    <w:p w:rsidRDefault="00FB603D" w:rsidP="00FB603D" w:rsidR="00FB603D">
      <w:pPr>
        <w:jc w:val="both"/>
      </w:pPr>
      <w:r>
        <w:t>TRGOVAČKI SUD U ZAGREBU</w:t>
      </w:r>
    </w:p>
    <w:p w:rsidRDefault="00FB603D" w:rsidP="00FB603D" w:rsidR="00FB603D">
      <w:pPr>
        <w:jc w:val="both"/>
      </w:pPr>
      <w:r>
        <w:t xml:space="preserve">        Zagreb, Amruševa 2/II</w:t>
      </w:r>
    </w:p>
    <w:p w:rsidRDefault="00FB603D" w:rsidP="00FB603D" w:rsidR="00FB603D">
      <w:pPr>
        <w:jc w:val="both"/>
      </w:pPr>
    </w:p>
    <w:p w:rsidRDefault="00FB603D" w:rsidP="00FB603D" w:rsidR="00FB603D">
      <w:pPr>
        <w:jc w:val="both"/>
      </w:pPr>
    </w:p>
    <w:p w:rsidRDefault="009044AB" w:rsidP="00FB603D" w:rsidR="00FB603D">
      <w:pPr>
        <w:jc w:val="center"/>
      </w:pPr>
      <w:r>
        <w:t>U  I M E   R E P U B L I K E   H R V A T S K E</w:t>
      </w:r>
    </w:p>
    <w:p w:rsidRDefault="00FB603D" w:rsidP="00FB603D" w:rsidR="00FB603D">
      <w:pPr>
        <w:jc w:val="center"/>
      </w:pPr>
    </w:p>
    <w:p w:rsidRDefault="009044AB" w:rsidP="00FB603D" w:rsidR="009044AB">
      <w:pPr>
        <w:jc w:val="center"/>
      </w:pPr>
      <w:r>
        <w:t>R J E Š E NJ E</w:t>
      </w:r>
    </w:p>
    <w:p w:rsidRDefault="009044AB" w:rsidP="009044AB" w:rsidR="009044AB">
      <w:pPr>
        <w:jc w:val="both"/>
      </w:pPr>
    </w:p>
    <w:p w:rsidRDefault="00285C4B" w:rsidP="009044AB" w:rsidR="00285C4B">
      <w:pPr>
        <w:jc w:val="both"/>
      </w:pPr>
    </w:p>
    <w:p w:rsidRDefault="009044AB" w:rsidP="004654B5" w:rsidR="001F3EBB">
      <w:pPr>
        <w:ind w:firstLine="708"/>
        <w:jc w:val="both"/>
      </w:pPr>
      <w:r>
        <w:t xml:space="preserve">Trgovački sud u Zagrebu </w:t>
      </w:r>
      <w:r w:rsidR="00FB603D">
        <w:t>po sucu toga suda Nikoli Ribariću</w:t>
      </w:r>
      <w:r w:rsidR="00FB603D" w:rsidRPr="00FB603D">
        <w:t>, na prijedlog sudskog savjetnika Bojana Petraša</w:t>
      </w:r>
      <w:r>
        <w:t xml:space="preserve">, postupajući po prijedlogu Financijske agencije, u </w:t>
      </w:r>
      <w:r w:rsidR="00A27172">
        <w:t xml:space="preserve">skraćenom </w:t>
      </w:r>
      <w:r>
        <w:t xml:space="preserve">stečajnom </w:t>
      </w:r>
      <w:r w:rsidR="00FB603D">
        <w:t xml:space="preserve">postupku nad dužnikom </w:t>
      </w:r>
      <w:r w:rsidR="001F3EBB" w:rsidRPr="001F3EBB">
        <w:t>ORNELA-ULTRA d.o.o. Zagreb, Deanovića Mirka 32, OIB 77814719107</w:t>
      </w:r>
      <w:r w:rsidR="00FB603D">
        <w:t xml:space="preserve">, </w:t>
      </w:r>
      <w:r w:rsidR="002C1BD1">
        <w:t>30</w:t>
      </w:r>
      <w:r>
        <w:t>.</w:t>
      </w:r>
      <w:r w:rsidR="00FB603D">
        <w:t xml:space="preserve"> </w:t>
      </w:r>
      <w:r w:rsidR="001F3EBB">
        <w:t>lip</w:t>
      </w:r>
      <w:r>
        <w:t>nja 2016.</w:t>
      </w:r>
    </w:p>
    <w:p w:rsidRDefault="001F3EBB" w:rsidP="001F3EBB" w:rsidR="001F3EBB" w:rsidRPr="001F3EBB">
      <w:pPr>
        <w:jc w:val="both"/>
      </w:pPr>
    </w:p>
    <w:p w:rsidRDefault="009044AB" w:rsidP="009044AB" w:rsidR="009044AB" w:rsidRPr="00FB603D">
      <w:pPr>
        <w:jc w:val="center"/>
      </w:pPr>
      <w:r w:rsidRPr="00FB603D">
        <w:t xml:space="preserve">r i j e š i o   j e </w:t>
      </w:r>
    </w:p>
    <w:p w:rsidRDefault="009044AB" w:rsidP="009044AB" w:rsidR="009044AB">
      <w:pPr>
        <w:jc w:val="center"/>
        <w:rPr>
          <w:b/>
        </w:rPr>
      </w:pPr>
    </w:p>
    <w:p w:rsidRDefault="00285C4B" w:rsidP="009044AB" w:rsidR="00285C4B">
      <w:pPr>
        <w:jc w:val="center"/>
        <w:rPr>
          <w:b/>
        </w:rPr>
      </w:pPr>
    </w:p>
    <w:p w:rsidRDefault="009044AB" w:rsidP="00285C4B" w:rsidR="009044AB">
      <w:pPr>
        <w:ind w:firstLine="720"/>
        <w:jc w:val="both"/>
      </w:pPr>
      <w:r>
        <w:t xml:space="preserve">Obustavlja se stečajni postupak nad dužnikom </w:t>
      </w:r>
      <w:r w:rsidR="001F3EBB" w:rsidRPr="001F3EBB">
        <w:t>ORNELA-ULTRA d.o.o. Zagreb, Deanovića Mirka 32, OIB 77814719107</w:t>
      </w:r>
      <w:r>
        <w:t>.</w:t>
      </w:r>
    </w:p>
    <w:p w:rsidRDefault="002458C1" w:rsidP="002458C1" w:rsidR="002458C1">
      <w:pPr>
        <w:jc w:val="both"/>
      </w:pPr>
    </w:p>
    <w:p w:rsidRDefault="002458C1" w:rsidP="002458C1" w:rsidR="002458C1">
      <w:pPr>
        <w:jc w:val="both"/>
      </w:pPr>
    </w:p>
    <w:p w:rsidRDefault="009044AB" w:rsidP="009044AB" w:rsidR="00BB5E46" w:rsidRPr="00C37D39">
      <w:pPr>
        <w:jc w:val="center"/>
      </w:pPr>
      <w:r w:rsidRPr="00C37D39">
        <w:t>Obrazloženje</w:t>
      </w:r>
    </w:p>
    <w:p w:rsidRDefault="009044AB" w:rsidP="009044AB" w:rsidR="009044AB"/>
    <w:p w:rsidRDefault="002458C1" w:rsidP="009044AB" w:rsidR="002458C1" w:rsidRPr="00C37D39"/>
    <w:p w:rsidRDefault="002458C1" w:rsidP="00285C4B" w:rsidR="00285C4B">
      <w:pPr>
        <w:ind w:firstLine="709"/>
        <w:jc w:val="both"/>
      </w:pPr>
      <w:r>
        <w:t xml:space="preserve">Financijska agencija, </w:t>
      </w:r>
      <w:r w:rsidR="009044AB">
        <w:t>Regionalni centar Zag</w:t>
      </w:r>
      <w:r w:rsidR="002A5E92">
        <w:t>reb je</w:t>
      </w:r>
      <w:r>
        <w:t xml:space="preserve"> ovom sudu 30</w:t>
      </w:r>
      <w:r w:rsidR="009044AB">
        <w:t>.</w:t>
      </w:r>
      <w:r>
        <w:t xml:space="preserve"> listopada 2015</w:t>
      </w:r>
      <w:r w:rsidR="009044AB">
        <w:t xml:space="preserve">. </w:t>
      </w:r>
      <w:r w:rsidR="002A5E92">
        <w:t xml:space="preserve">podnijela </w:t>
      </w:r>
      <w:r w:rsidR="009044AB">
        <w:t xml:space="preserve">prijedlog za otvaranje </w:t>
      </w:r>
      <w:r>
        <w:t xml:space="preserve">stečajnog postupka nad dužnikom </w:t>
      </w:r>
      <w:r w:rsidR="001F3EBB" w:rsidRPr="001F3EBB">
        <w:t>ORNELA-ULTRA d.o.o. Zagreb, Deanovića Mirka 32, OIB 77814719107</w:t>
      </w:r>
      <w:r>
        <w:t>.</w:t>
      </w:r>
    </w:p>
    <w:p w:rsidRDefault="00285C4B" w:rsidP="00285C4B" w:rsidR="00285C4B">
      <w:pPr>
        <w:jc w:val="both"/>
      </w:pPr>
    </w:p>
    <w:p w:rsidRDefault="009044AB" w:rsidP="00285C4B" w:rsidR="009044AB">
      <w:pPr>
        <w:ind w:firstLine="709"/>
        <w:jc w:val="both"/>
      </w:pPr>
      <w:r>
        <w:t>Prijed</w:t>
      </w:r>
      <w:r w:rsidR="002458C1">
        <w:t>log je podnesen u skladu s odredbom čl. 110. st.</w:t>
      </w:r>
      <w:r>
        <w:t xml:space="preserve"> 1. </w:t>
      </w:r>
      <w:r w:rsidR="002458C1" w:rsidRPr="002458C1">
        <w:t>Stečajnog zakona (»Narodne novine« broj 71/15; u daljnjem tekstu: SZ)</w:t>
      </w:r>
      <w:r>
        <w:t>.</w:t>
      </w:r>
    </w:p>
    <w:p w:rsidRDefault="009044AB" w:rsidP="002A5E92" w:rsidR="009044AB">
      <w:pPr>
        <w:jc w:val="both"/>
      </w:pPr>
    </w:p>
    <w:p w:rsidRDefault="001F3EBB" w:rsidP="009044AB" w:rsidR="009044AB">
      <w:pPr>
        <w:ind w:firstLine="709"/>
        <w:jc w:val="both"/>
      </w:pPr>
      <w:r>
        <w:t>Dužnik je uz podnesak od 27</w:t>
      </w:r>
      <w:r w:rsidR="009044AB">
        <w:t>.</w:t>
      </w:r>
      <w:r>
        <w:t xml:space="preserve"> lip</w:t>
      </w:r>
      <w:r w:rsidR="002A5E92">
        <w:t xml:space="preserve">nja 2016. </w:t>
      </w:r>
      <w:r w:rsidR="009044AB">
        <w:t>do</w:t>
      </w:r>
      <w:r w:rsidR="002A5E92">
        <w:t xml:space="preserve">stavio sudu potvrdu </w:t>
      </w:r>
      <w:r>
        <w:t xml:space="preserve">Financijske agencije (list 20 spisa) </w:t>
      </w:r>
      <w:r w:rsidR="009044AB">
        <w:t>iz koje je vidljivo da na dan</w:t>
      </w:r>
      <w:r w:rsidR="002A5E92">
        <w:t xml:space="preserve"> izdavanja potvrde njegov račun</w:t>
      </w:r>
      <w:r w:rsidR="009044AB">
        <w:t xml:space="preserve"> nije u blokadi.</w:t>
      </w:r>
      <w:r w:rsidR="00A91FFC">
        <w:t xml:space="preserve"> Također, iz obavijesti Financijske agencije od 24. lipnja 2016. proizlazi </w:t>
      </w:r>
      <w:r w:rsidR="00675244">
        <w:t>kako</w:t>
      </w:r>
      <w:r w:rsidR="00A91FFC">
        <w:t xml:space="preserve"> dužnik u Očevidniku redoslijeda osnova za plaćanje </w:t>
      </w:r>
      <w:r w:rsidR="008478D3">
        <w:t xml:space="preserve">(list 18 spisa) </w:t>
      </w:r>
      <w:r w:rsidR="00A91FFC">
        <w:t xml:space="preserve">nema evidentiranih neizvršenih osnova za plaćanje, niti ih je imao </w:t>
      </w:r>
      <w:r w:rsidR="004654B5">
        <w:t>na dan 1. rujna 2015.</w:t>
      </w:r>
    </w:p>
    <w:p w:rsidRDefault="002A5E92" w:rsidP="002A5E92" w:rsidR="002A5E92">
      <w:pPr>
        <w:jc w:val="both"/>
      </w:pPr>
    </w:p>
    <w:p w:rsidRDefault="009044AB" w:rsidP="009044AB" w:rsidR="009044AB">
      <w:pPr>
        <w:ind w:firstLine="709"/>
        <w:jc w:val="both"/>
      </w:pPr>
      <w:r>
        <w:t>Prema odredbi članka 128. stavak 9. SZ-a</w:t>
      </w:r>
      <w:r w:rsidR="002A5E92">
        <w:t>,</w:t>
      </w:r>
      <w:r>
        <w:t xml:space="preserve"> ako dužnik do završetka prethodnog postupka postane sposoban za plaćan</w:t>
      </w:r>
      <w:r w:rsidR="002A5E92">
        <w:t>je, sud će postupak obustaviti.</w:t>
      </w:r>
    </w:p>
    <w:p w:rsidRDefault="002A5E92" w:rsidP="002A5E92" w:rsidR="002A5E92">
      <w:pPr>
        <w:jc w:val="both"/>
      </w:pPr>
    </w:p>
    <w:p w:rsidRDefault="00322CF5" w:rsidP="009044AB" w:rsidR="009044AB">
      <w:pPr>
        <w:ind w:firstLine="709"/>
        <w:jc w:val="both"/>
      </w:pPr>
      <w:r>
        <w:lastRenderedPageBreak/>
        <w:t>Budući da iz navedene obavijesti</w:t>
      </w:r>
      <w:r w:rsidR="009044AB">
        <w:t xml:space="preserve"> </w:t>
      </w:r>
      <w:r w:rsidR="001F3EBB">
        <w:t>Financijske agencije</w:t>
      </w:r>
      <w:r w:rsidR="001F3EBB" w:rsidRPr="001F3EBB">
        <w:t xml:space="preserve"> </w:t>
      </w:r>
      <w:r>
        <w:t>proizlazi</w:t>
      </w:r>
      <w:r w:rsidR="009044AB">
        <w:t xml:space="preserve"> da je dužnik postao sposoban za plaćanje</w:t>
      </w:r>
      <w:r w:rsidR="002A5E92">
        <w:t>, valjalo je u skladu sa spomenutom</w:t>
      </w:r>
      <w:r w:rsidR="009044AB">
        <w:t xml:space="preserve"> </w:t>
      </w:r>
      <w:r w:rsidR="002A5E92">
        <w:t>odredbom čl. 128. st.</w:t>
      </w:r>
      <w:r w:rsidR="009044AB">
        <w:t xml:space="preserve"> 9. SZ-a</w:t>
      </w:r>
      <w:r w:rsidR="002A5E92">
        <w:t xml:space="preserve">, </w:t>
      </w:r>
      <w:r w:rsidR="00285C4B">
        <w:t>odlučiti</w:t>
      </w:r>
      <w:r w:rsidR="009044AB">
        <w:t xml:space="preserve"> kao u izreci</w:t>
      </w:r>
      <w:r w:rsidR="00285C4B">
        <w:t xml:space="preserve"> rješenja</w:t>
      </w:r>
      <w:r w:rsidR="009044AB">
        <w:t xml:space="preserve">. </w:t>
      </w:r>
    </w:p>
    <w:p w:rsidRDefault="009044AB" w:rsidP="002A5E92" w:rsidR="009044AB"/>
    <w:p w:rsidRDefault="002A5E92" w:rsidP="002A5E92" w:rsidR="002A5E92"/>
    <w:p w:rsidRDefault="009044AB" w:rsidP="002A5E92" w:rsidR="009044AB">
      <w:pPr>
        <w:jc w:val="center"/>
      </w:pPr>
      <w:r w:rsidRPr="00C37D39">
        <w:t xml:space="preserve">U Zagrebu </w:t>
      </w:r>
      <w:r w:rsidR="002C1BD1">
        <w:t>30</w:t>
      </w:r>
      <w:r>
        <w:t>.</w:t>
      </w:r>
      <w:r w:rsidR="002A5E92">
        <w:t xml:space="preserve"> </w:t>
      </w:r>
      <w:r w:rsidR="001F3EBB">
        <w:t>lip</w:t>
      </w:r>
      <w:r>
        <w:t>nja</w:t>
      </w:r>
      <w:r>
        <w:rPr>
          <w:color w:val="FF0000"/>
        </w:rPr>
        <w:t xml:space="preserve"> </w:t>
      </w:r>
      <w:r w:rsidRPr="00C37D39">
        <w:t>201</w:t>
      </w:r>
      <w:r>
        <w:t>6.</w:t>
      </w:r>
    </w:p>
    <w:p w:rsidRDefault="002A5E92" w:rsidP="002A5E92" w:rsidR="002A5E92">
      <w:pPr>
        <w:jc w:val="center"/>
      </w:pPr>
    </w:p>
    <w:p w:rsidRDefault="002A5E92" w:rsidP="002A5E92" w:rsidR="002A5E92">
      <w:pPr>
        <w:jc w:val="center"/>
      </w:pPr>
    </w:p>
    <w:p w:rsidRDefault="009044AB" w:rsidP="002A5E92" w:rsidR="002A5E92">
      <w:pPr>
        <w:tabs>
          <w:tab w:pos="5100" w:val="left"/>
        </w:tabs>
        <w:ind w:firstLine="720"/>
        <w:jc w:val="both"/>
      </w:pPr>
      <w:r w:rsidRPr="00C37D39">
        <w:tab/>
      </w:r>
      <w:r>
        <w:tab/>
      </w:r>
      <w:r>
        <w:tab/>
      </w:r>
      <w:r w:rsidR="002A5E92">
        <w:t xml:space="preserve">        SUDAC:</w:t>
      </w:r>
    </w:p>
    <w:p w:rsidRDefault="002A5E92" w:rsidP="002A5E92" w:rsidR="002A5E92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NIKOLA RIBARIĆ, v.r.</w:t>
      </w:r>
    </w:p>
    <w:p w:rsidRDefault="002A5E92" w:rsidP="002A5E92" w:rsidR="002A5E92">
      <w:pPr>
        <w:tabs>
          <w:tab w:pos="5100" w:val="left"/>
        </w:tabs>
        <w:jc w:val="both"/>
      </w:pPr>
    </w:p>
    <w:p w:rsidRDefault="002A5E92" w:rsidP="002A5E92" w:rsidR="002A5E92">
      <w:pPr>
        <w:tabs>
          <w:tab w:pos="5100" w:val="left"/>
        </w:tabs>
        <w:ind w:left="6480"/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   Nacrt odluke izradio:</w:t>
      </w:r>
    </w:p>
    <w:p w:rsidRDefault="002A5E92" w:rsidP="002A5E92" w:rsidR="002A5E92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Sudski savjetnik BOJAN PETRAŠ, v.r.</w:t>
      </w:r>
    </w:p>
    <w:p w:rsidRDefault="002A5E92" w:rsidP="002A5E92" w:rsidR="002A5E92">
      <w:pPr>
        <w:tabs>
          <w:tab w:pos="5100" w:val="left"/>
        </w:tabs>
        <w:ind w:firstLine="720"/>
        <w:jc w:val="both"/>
      </w:pPr>
    </w:p>
    <w:p w:rsidRDefault="002A5E92" w:rsidP="002A5E92" w:rsidR="002A5E92">
      <w:pPr>
        <w:tabs>
          <w:tab w:pos="5100" w:val="left"/>
        </w:tabs>
        <w:ind w:firstLine="720"/>
        <w:jc w:val="both"/>
      </w:pPr>
    </w:p>
    <w:p w:rsidRDefault="002A5E92" w:rsidP="002A5E92" w:rsidR="002A5E92">
      <w:pPr>
        <w:tabs>
          <w:tab w:pos="5100" w:val="left"/>
        </w:tabs>
        <w:ind w:firstLine="720"/>
        <w:jc w:val="both"/>
      </w:pPr>
    </w:p>
    <w:p w:rsidRDefault="002A5E92" w:rsidP="002A5E92" w:rsidR="002A5E92">
      <w:pPr>
        <w:tabs>
          <w:tab w:pos="5100" w:val="left"/>
        </w:tabs>
        <w:ind w:firstLine="720"/>
        <w:jc w:val="both"/>
      </w:pPr>
    </w:p>
    <w:p w:rsidRDefault="002A5E92" w:rsidP="002A5E92" w:rsidR="002A5E92">
      <w:pPr>
        <w:tabs>
          <w:tab w:pos="5100" w:val="left"/>
        </w:tabs>
        <w:jc w:val="both"/>
      </w:pPr>
      <w:r>
        <w:t>UPUTA O PRAVNOM LIJEKU:</w:t>
      </w:r>
    </w:p>
    <w:p w:rsidRDefault="002A5E92" w:rsidP="002A5E92" w:rsidR="002A5E92">
      <w:pPr>
        <w:tabs>
          <w:tab w:pos="5100" w:val="left"/>
        </w:tabs>
        <w:jc w:val="both"/>
      </w:pPr>
      <w:r>
        <w:t>Protiv ovog rješenja dopuštena je žalba Visokom trgovačkom sudu Republike Hrvatske u roku od 8 dana od dana primitka otpravka rješenja, koja se podnosi put</w:t>
      </w:r>
      <w:r w:rsidR="00676A37">
        <w:t>em ovog suda u tri primjerka.</w:t>
      </w:r>
    </w:p>
    <w:p w:rsidRDefault="002A5E92" w:rsidP="00BB5C48" w:rsidR="002A5E92">
      <w:pPr>
        <w:tabs>
          <w:tab w:pos="5100" w:val="left"/>
        </w:tabs>
        <w:jc w:val="both"/>
      </w:pPr>
    </w:p>
    <w:p w:rsidRDefault="002A5E92" w:rsidP="00BB5C48" w:rsidR="002A5E92">
      <w:pPr>
        <w:tabs>
          <w:tab w:pos="5100" w:val="left"/>
        </w:tabs>
        <w:jc w:val="both"/>
      </w:pPr>
    </w:p>
    <w:p w:rsidRDefault="002A5E92" w:rsidP="00BB5C48" w:rsidR="002A5E92">
      <w:pPr>
        <w:tabs>
          <w:tab w:pos="5100" w:val="left"/>
        </w:tabs>
        <w:jc w:val="both"/>
      </w:pPr>
      <w:r>
        <w:t xml:space="preserve">  </w:t>
      </w:r>
      <w:r>
        <w:tab/>
      </w:r>
      <w:r>
        <w:tab/>
        <w:t>Za točnost otpravka, ovl. službenik:</w:t>
      </w:r>
    </w:p>
    <w:p w:rsidRDefault="002A5E92" w:rsidP="002A5E92" w:rsidR="009044AB" w:rsidRPr="00C37D39">
      <w:pPr>
        <w:tabs>
          <w:tab w:pos="5100" w:val="left"/>
        </w:tabs>
        <w:ind w:firstLine="720"/>
        <w:jc w:val="both"/>
      </w:pPr>
      <w:r>
        <w:t xml:space="preserve">        </w:t>
      </w:r>
      <w:r>
        <w:tab/>
      </w:r>
      <w:r>
        <w:tab/>
      </w:r>
      <w:r>
        <w:tab/>
        <w:t>DARINKA ČUSAK</w:t>
      </w:r>
    </w:p>
    <w:p w:rsidRDefault="003A4DF3" w:rsidP="003A4DF3" w:rsidR="003A4DF3">
      <w:pPr>
        <w:jc w:val="both"/>
      </w:pPr>
    </w:p>
    <w:sectPr w:rsidSect="002A5E92" w:rsidR="003A4DF3">
      <w:headerReference w:type="even" r:id="rId11"/>
      <w:headerReference w:type="default" r:id="rId12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C52" w:rsidR="00D06C52">
      <w:r>
        <w:separator/>
      </w:r>
    </w:p>
  </w:endnote>
  <w:endnote w:id="0" w:type="continuationSeparator">
    <w:p w:rsidRDefault="00D06C52" w:rsidR="00D06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C52" w:rsidR="00D06C52">
      <w:r>
        <w:separator/>
      </w:r>
    </w:p>
  </w:footnote>
  <w:footnote w:id="0" w:type="continuationSeparator">
    <w:p w:rsidRDefault="00D06C52" w:rsidR="00D06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201451"/>
      <w:docPartObj>
        <w:docPartGallery w:val="Page Numbers (Top of Page)"/>
        <w:docPartUnique/>
      </w:docPartObj>
    </w:sdtPr>
    <w:sdtEndPr/>
    <w:sdtContent>
      <w:p w:rsidRDefault="00CC2B6B" w:rsidP="00CC2B6B" w:rsidR="00CC2B6B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C0E">
          <w:rPr>
            <w:noProof/>
          </w:rPr>
          <w:t>2</w:t>
        </w:r>
        <w:r>
          <w:fldChar w:fldCharType="end"/>
        </w:r>
        <w:r>
          <w:t xml:space="preserve">                                          </w:t>
        </w:r>
        <w:r w:rsidRPr="00CC2B6B">
          <w:t>94.     St-4065/15-14</w:t>
        </w:r>
      </w:p>
    </w:sdtContent>
  </w:sdt>
  <w:p w:rsidRDefault="00D06C52" w:rsidP="007072E6" w:rsidR="00D06C52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BFADBE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cs="Symbol" w:hAnsi="Symbol" w:ascii="Symbol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  <w:lang w:eastAsia="hr-HR"/>
      </w:rPr>
    </w:lvl>
  </w:abstractNum>
  <w:abstractNum w:abstractNumId="4">
    <w:nsid w:val="04945E33"/>
    <w:multiLevelType w:val="hybridMultilevel"/>
    <w:tmpl w:val="AE905F3E"/>
    <w:lvl w:tplc="FFC0334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5E9667C"/>
    <w:multiLevelType w:val="hybridMultilevel"/>
    <w:tmpl w:val="BAEA2C8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7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096176F3"/>
    <w:multiLevelType w:val="hybridMultilevel"/>
    <w:tmpl w:val="141031B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9A0614F"/>
    <w:multiLevelType w:val="hybridMultilevel"/>
    <w:tmpl w:val="E924CA06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0DCE38A0"/>
    <w:multiLevelType w:val="hybridMultilevel"/>
    <w:tmpl w:val="4A96E006"/>
    <w:lvl w:tplc="486A8D0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color w:val="auto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15727936"/>
    <w:multiLevelType w:val="hybridMultilevel"/>
    <w:tmpl w:val="C09A6EBC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5D552CF"/>
    <w:multiLevelType w:val="hybridMultilevel"/>
    <w:tmpl w:val="D66EE1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7CE4C546" w:ilvl="1">
      <w:start w:val="1"/>
      <w:numFmt w:val="lowerLetter"/>
      <w:lvlText w:val="%2."/>
      <w:lvlJc w:val="left"/>
      <w:pPr>
        <w:ind w:hanging="360" w:left="1440"/>
      </w:pPr>
      <w:rPr>
        <w:b/>
        <w:i w:val="false"/>
        <w:u w:val="single"/>
      </w:r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80415EF"/>
    <w:multiLevelType w:val="hybridMultilevel"/>
    <w:tmpl w:val="EC9A510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227465BA"/>
    <w:multiLevelType w:val="hybridMultilevel"/>
    <w:tmpl w:val="6130DF0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AAB0D37"/>
    <w:multiLevelType w:val="hybridMultilevel"/>
    <w:tmpl w:val="5F8CE2E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3A7C728D"/>
    <w:multiLevelType w:val="hybridMultilevel"/>
    <w:tmpl w:val="E8DE3A22"/>
    <w:lvl w:tplc="B0D6A48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67F346C"/>
    <w:multiLevelType w:val="hybridMultilevel"/>
    <w:tmpl w:val="BFD009E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D7B1CE5"/>
    <w:multiLevelType w:val="hybridMultilevel"/>
    <w:tmpl w:val="5F92F5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F1B1748"/>
    <w:multiLevelType w:val="hybridMultilevel"/>
    <w:tmpl w:val="65FE302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0613FC8"/>
    <w:multiLevelType w:val="hybridMultilevel"/>
    <w:tmpl w:val="49A6D8DA"/>
    <w:lvl w:tplc="92D43890" w:ilvl="0">
      <w:start w:val="1"/>
      <w:numFmt w:val="upperRoman"/>
      <w:pStyle w:val="Grafikeoznake21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0">
    <w:nsid w:val="696221A2"/>
    <w:multiLevelType w:val="hybridMultilevel"/>
    <w:tmpl w:val="05780D7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0734786"/>
    <w:multiLevelType w:val="hybridMultilevel"/>
    <w:tmpl w:val="1F7C5F5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A7A7579"/>
    <w:multiLevelType w:val="hybridMultilevel"/>
    <w:tmpl w:val="5414E134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B177867"/>
    <w:multiLevelType w:val="hybridMultilevel"/>
    <w:tmpl w:val="DB5AA45A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8"/>
  </w:num>
  <w:num w:numId="2">
    <w:abstractNumId w:val="25"/>
  </w:num>
  <w:num w:numId="3">
    <w:abstractNumId w:val="35"/>
  </w:num>
  <w:num w:numId="4">
    <w:abstractNumId w:val="7"/>
  </w:num>
  <w:num w:numId="5">
    <w:abstractNumId w:val="13"/>
  </w:num>
  <w:num w:numId="6">
    <w:abstractNumId w:val="11"/>
  </w:num>
  <w:num w:numId="7">
    <w:abstractNumId w:val="20"/>
  </w:num>
  <w:num w:numId="8">
    <w:abstractNumId w:val="18"/>
  </w:num>
  <w:num w:numId="9">
    <w:abstractNumId w:val="32"/>
  </w:num>
  <w:num w:numId="10">
    <w:abstractNumId w:val="1"/>
  </w:num>
  <w:num w:numId="11">
    <w:abstractNumId w:val="8"/>
  </w:num>
  <w:num w:numId="12">
    <w:abstractNumId w:val="21"/>
  </w:num>
  <w:num w:numId="13">
    <w:abstractNumId w:val="26"/>
  </w:num>
  <w:num w:numId="14">
    <w:abstractNumId w:val="24"/>
  </w:num>
  <w:num w:numId="15">
    <w:abstractNumId w:val="0"/>
  </w:num>
  <w:num w:numId="16">
    <w:abstractNumId w:val="15"/>
  </w:num>
  <w:num w:numId="17">
    <w:abstractNumId w:val="33"/>
  </w:num>
  <w:num w:numId="18">
    <w:abstractNumId w:val="9"/>
  </w:num>
  <w:num w:numId="19">
    <w:abstractNumId w:val="5"/>
  </w:num>
  <w:num w:numId="20">
    <w:abstractNumId w:val="27"/>
  </w:num>
  <w:num w:numId="21">
    <w:abstractNumId w:val="17"/>
  </w:num>
  <w:num w:numId="22">
    <w:abstractNumId w:val="22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0"/>
  </w:num>
  <w:num w:numId="26">
    <w:abstractNumId w:val="34"/>
  </w:num>
  <w:num w:numId="27">
    <w:abstractNumId w:val="14"/>
  </w:num>
  <w:num w:numId="28">
    <w:abstractNumId w:val="19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6"/>
  </w:num>
  <w:num w:numId="33">
    <w:abstractNumId w:val="31"/>
  </w:num>
  <w:num w:numId="34">
    <w:abstractNumId w:val="2"/>
  </w:num>
  <w:num w:numId="35">
    <w:abstractNumId w:val="3"/>
  </w:num>
  <w:num w:numId="36">
    <w:abstractNumId w:val="6"/>
  </w:num>
  <w:num w:numId="37">
    <w:abstractNumId w:val="6"/>
    <w:lvlOverride w:ilvl="0">
      <w:startOverride w:val="1"/>
    </w:lvlOverride>
  </w:num>
  <w:num w:numId="38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6E44"/>
    <w:rsid w:val="00036C64"/>
    <w:rsid w:val="00042443"/>
    <w:rsid w:val="00050BA2"/>
    <w:rsid w:val="00066E49"/>
    <w:rsid w:val="000811FC"/>
    <w:rsid w:val="00091288"/>
    <w:rsid w:val="000A2DB7"/>
    <w:rsid w:val="000C4975"/>
    <w:rsid w:val="00103954"/>
    <w:rsid w:val="00107865"/>
    <w:rsid w:val="00112ABC"/>
    <w:rsid w:val="001225CB"/>
    <w:rsid w:val="00126B49"/>
    <w:rsid w:val="00132B4D"/>
    <w:rsid w:val="001529FC"/>
    <w:rsid w:val="00170D3E"/>
    <w:rsid w:val="001757F8"/>
    <w:rsid w:val="00180F72"/>
    <w:rsid w:val="001B47F3"/>
    <w:rsid w:val="001D0F89"/>
    <w:rsid w:val="001D3681"/>
    <w:rsid w:val="001D440C"/>
    <w:rsid w:val="001E4A85"/>
    <w:rsid w:val="001F3EBB"/>
    <w:rsid w:val="001F7DAB"/>
    <w:rsid w:val="00237430"/>
    <w:rsid w:val="002458C1"/>
    <w:rsid w:val="002510AE"/>
    <w:rsid w:val="00272A8B"/>
    <w:rsid w:val="00285C4B"/>
    <w:rsid w:val="00287050"/>
    <w:rsid w:val="002A451E"/>
    <w:rsid w:val="002A5E92"/>
    <w:rsid w:val="002A6F27"/>
    <w:rsid w:val="002C1BD1"/>
    <w:rsid w:val="00304F52"/>
    <w:rsid w:val="00322CF5"/>
    <w:rsid w:val="00341ACD"/>
    <w:rsid w:val="00360CB7"/>
    <w:rsid w:val="0037373A"/>
    <w:rsid w:val="003A4DF3"/>
    <w:rsid w:val="003D0D2C"/>
    <w:rsid w:val="003F054E"/>
    <w:rsid w:val="003F4934"/>
    <w:rsid w:val="0041301F"/>
    <w:rsid w:val="004175BA"/>
    <w:rsid w:val="00453E0D"/>
    <w:rsid w:val="00454BAF"/>
    <w:rsid w:val="004654B5"/>
    <w:rsid w:val="00470C81"/>
    <w:rsid w:val="004736C7"/>
    <w:rsid w:val="004775DB"/>
    <w:rsid w:val="00481B9C"/>
    <w:rsid w:val="00485C05"/>
    <w:rsid w:val="00490851"/>
    <w:rsid w:val="0049792E"/>
    <w:rsid w:val="004E77A7"/>
    <w:rsid w:val="004F24AB"/>
    <w:rsid w:val="00503EBF"/>
    <w:rsid w:val="005155D7"/>
    <w:rsid w:val="00517FAA"/>
    <w:rsid w:val="0055552E"/>
    <w:rsid w:val="005853AE"/>
    <w:rsid w:val="00587523"/>
    <w:rsid w:val="00595C15"/>
    <w:rsid w:val="005D2EB3"/>
    <w:rsid w:val="005D3D30"/>
    <w:rsid w:val="005D7892"/>
    <w:rsid w:val="005F0B4E"/>
    <w:rsid w:val="006249A8"/>
    <w:rsid w:val="00634E69"/>
    <w:rsid w:val="00643F4A"/>
    <w:rsid w:val="00661968"/>
    <w:rsid w:val="006622FB"/>
    <w:rsid w:val="00675244"/>
    <w:rsid w:val="00676A37"/>
    <w:rsid w:val="00676E6D"/>
    <w:rsid w:val="006A5245"/>
    <w:rsid w:val="006C4406"/>
    <w:rsid w:val="006D1CC5"/>
    <w:rsid w:val="006F7A56"/>
    <w:rsid w:val="00706D83"/>
    <w:rsid w:val="007072E6"/>
    <w:rsid w:val="00717C0E"/>
    <w:rsid w:val="00724F42"/>
    <w:rsid w:val="0073166A"/>
    <w:rsid w:val="007601CC"/>
    <w:rsid w:val="00782129"/>
    <w:rsid w:val="00782139"/>
    <w:rsid w:val="0079435C"/>
    <w:rsid w:val="007C77CF"/>
    <w:rsid w:val="007E5623"/>
    <w:rsid w:val="007F6ACD"/>
    <w:rsid w:val="008009C2"/>
    <w:rsid w:val="00806922"/>
    <w:rsid w:val="00817035"/>
    <w:rsid w:val="0083512E"/>
    <w:rsid w:val="008478D3"/>
    <w:rsid w:val="00872037"/>
    <w:rsid w:val="008A3D95"/>
    <w:rsid w:val="008B32B0"/>
    <w:rsid w:val="009044AB"/>
    <w:rsid w:val="00910DBC"/>
    <w:rsid w:val="00927A2C"/>
    <w:rsid w:val="0094133F"/>
    <w:rsid w:val="00960601"/>
    <w:rsid w:val="009630AA"/>
    <w:rsid w:val="009741FA"/>
    <w:rsid w:val="009A378D"/>
    <w:rsid w:val="009D32DA"/>
    <w:rsid w:val="009D57E8"/>
    <w:rsid w:val="009E78DE"/>
    <w:rsid w:val="009F6059"/>
    <w:rsid w:val="00A109F0"/>
    <w:rsid w:val="00A27172"/>
    <w:rsid w:val="00A41302"/>
    <w:rsid w:val="00A511E0"/>
    <w:rsid w:val="00A51BC7"/>
    <w:rsid w:val="00A576C1"/>
    <w:rsid w:val="00A81A06"/>
    <w:rsid w:val="00A91FFC"/>
    <w:rsid w:val="00AB4FAE"/>
    <w:rsid w:val="00AC37F3"/>
    <w:rsid w:val="00AE763D"/>
    <w:rsid w:val="00B627B5"/>
    <w:rsid w:val="00B65804"/>
    <w:rsid w:val="00B71902"/>
    <w:rsid w:val="00BB0EB1"/>
    <w:rsid w:val="00BB5C48"/>
    <w:rsid w:val="00BB5E46"/>
    <w:rsid w:val="00BC36F6"/>
    <w:rsid w:val="00BD1056"/>
    <w:rsid w:val="00C11A24"/>
    <w:rsid w:val="00C1314F"/>
    <w:rsid w:val="00C3023C"/>
    <w:rsid w:val="00C32EBF"/>
    <w:rsid w:val="00C72870"/>
    <w:rsid w:val="00CA2673"/>
    <w:rsid w:val="00CA399C"/>
    <w:rsid w:val="00CC2B6B"/>
    <w:rsid w:val="00CD5ED2"/>
    <w:rsid w:val="00CF7A2D"/>
    <w:rsid w:val="00D06C52"/>
    <w:rsid w:val="00D13D2F"/>
    <w:rsid w:val="00D234DB"/>
    <w:rsid w:val="00D2697B"/>
    <w:rsid w:val="00D550E3"/>
    <w:rsid w:val="00D67207"/>
    <w:rsid w:val="00D75B74"/>
    <w:rsid w:val="00D846BA"/>
    <w:rsid w:val="00D96D57"/>
    <w:rsid w:val="00DB5315"/>
    <w:rsid w:val="00DD394B"/>
    <w:rsid w:val="00DE7F89"/>
    <w:rsid w:val="00E0448E"/>
    <w:rsid w:val="00E16A6A"/>
    <w:rsid w:val="00E24F94"/>
    <w:rsid w:val="00E320F7"/>
    <w:rsid w:val="00E33521"/>
    <w:rsid w:val="00E51BF0"/>
    <w:rsid w:val="00E553E3"/>
    <w:rsid w:val="00E55EF8"/>
    <w:rsid w:val="00E57B63"/>
    <w:rsid w:val="00EC113A"/>
    <w:rsid w:val="00ED7889"/>
    <w:rsid w:val="00EF590A"/>
    <w:rsid w:val="00F06035"/>
    <w:rsid w:val="00F136DD"/>
    <w:rsid w:val="00F256DA"/>
    <w:rsid w:val="00F41D38"/>
    <w:rsid w:val="00F50BD7"/>
    <w:rsid w:val="00F62519"/>
    <w:rsid w:val="00F760E1"/>
    <w:rsid w:val="00FB603D"/>
    <w:rsid w:val="00FC15A2"/>
    <w:rsid w:val="00FD0C2F"/>
    <w:rsid w:val="00FD6525"/>
    <w:rsid w:val="00F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true" w:styleId="apple-converted-space" w:type="character">
    <w:name w:val="apple-converted-space"/>
    <w:rsid w:val="00490851"/>
  </w:style>
  <w:style w:customStyle="true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rsid w:val="00490851"/>
    <w:rPr>
      <w:rFonts w:hAnsi="Arial" w:ascii="Arial"/>
      <w:snapToGrid w:val="false"/>
      <w:lang w:eastAsia="en-US" w:val="fr-FR"/>
    </w:rPr>
  </w:style>
  <w:style w:customStyle="true" w:styleId="Srednjareetka2Char" w:type="character">
    <w:name w:val="Srednja rešetka 2 Char"/>
    <w:link w:val="Srednjareetka2"/>
    <w:uiPriority w:val="1"/>
    <w:rsid w:val="00490851"/>
    <w:rPr>
      <w:rFonts w:cs="Calibri" w:eastAsia="Calibri" w:hAnsi="Calibri" w:ascii="Calibri"/>
      <w:color w:val="17365D"/>
      <w:lang w:eastAsia="ja-JP" w:val="en-US"/>
    </w:rPr>
  </w:style>
  <w:style w:customStyle="true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hAnsi="Arial" w:ascii="Arial"/>
      <w:b/>
      <w:sz w:val="22"/>
      <w:szCs w:val="20"/>
      <w:lang w:eastAsia="de-DE" w:val="en-GB"/>
    </w:rPr>
  </w:style>
  <w:style w:customStyle="true" w:styleId="Heading1Char" w:type="character">
    <w:name w:val="Heading 1 Char"/>
    <w:uiPriority w:val="9"/>
    <w:rsid w:val="00490851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afikeoznake21" w:type="paragraph">
    <w:name w:val="Grafičke oznake 21"/>
    <w:basedOn w:val="Normal"/>
    <w:rsid w:val="00132B4D"/>
    <w:pPr>
      <w:widowControl w:val="false"/>
      <w:numPr>
        <w:numId w:val="1"/>
      </w:numPr>
      <w:suppressAutoHyphens/>
      <w:contextualSpacing/>
    </w:pPr>
    <w:rPr>
      <w:kern w:val="1"/>
      <w:lang w:bidi="hi-IN" w:eastAsia="zh-CN"/>
    </w:rPr>
  </w:style>
  <w:style w:customStyle="true" w:styleId="Naslov2Char" w:type="character">
    <w:name w:val="Naslov 2 Char"/>
    <w:basedOn w:val="Zadanifontodlomka"/>
    <w:link w:val="Naslov2"/>
    <w:semiHidden/>
    <w:rsid w:val="003A4DF3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1" w:styleId="apple-converted-space" w:type="character">
    <w:name w:val="apple-converted-space"/>
    <w:rsid w:val="00490851"/>
  </w:style>
  <w:style w:customStyle="1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ascii="Arial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rsid w:val="00490851"/>
    <w:rPr>
      <w:rFonts w:ascii="Arial" w:hAnsi="Arial"/>
      <w:snapToGrid w:val="0"/>
      <w:lang w:eastAsia="en-US" w:val="fr-FR"/>
    </w:rPr>
  </w:style>
  <w:style w:customStyle="1" w:styleId="Srednjareetka2Char" w:type="character">
    <w:name w:val="Srednja rešetka 2 Char"/>
    <w:link w:val="Srednjareetka2"/>
    <w:uiPriority w:val="1"/>
    <w:rsid w:val="00490851"/>
    <w:rPr>
      <w:rFonts w:ascii="Calibri" w:cs="Calibri" w:eastAsia="Calibri" w:hAnsi="Calibri"/>
      <w:color w:val="17365D"/>
      <w:lang w:eastAsia="ja-JP" w:val="en-US"/>
    </w:rPr>
  </w:style>
  <w:style w:customStyle="1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ascii="Arial" w:hAnsi="Arial"/>
      <w:b/>
      <w:sz w:val="22"/>
      <w:szCs w:val="20"/>
      <w:lang w:eastAsia="de-DE" w:val="en-GB"/>
    </w:rPr>
  </w:style>
  <w:style w:customStyle="1" w:styleId="Heading1Char" w:type="character">
    <w:name w:val="Heading 1 Char"/>
    <w:uiPriority w:val="9"/>
    <w:rsid w:val="00490851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afikeoznake21" w:type="paragraph">
    <w:name w:val="Grafičke oznake 21"/>
    <w:basedOn w:val="Normal"/>
    <w:rsid w:val="00132B4D"/>
    <w:pPr>
      <w:widowControl w:val="0"/>
      <w:numPr>
        <w:numId w:val="1"/>
      </w:numPr>
      <w:suppressAutoHyphens/>
      <w:contextualSpacing/>
    </w:pPr>
    <w:rPr>
      <w:kern w:val="1"/>
      <w:lang w:bidi="hi-IN" w:eastAsia="zh-CN"/>
    </w:rPr>
  </w:style>
  <w:style w:customStyle="1" w:styleId="Naslov2Char" w:type="character">
    <w:name w:val="Naslov 2 Char"/>
    <w:basedOn w:val="Zadanifontodlomka"/>
    <w:link w:val="Naslov2"/>
    <w:semiHidden/>
    <w:rsid w:val="003A4DF3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8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4065</izvorni_sadrzaj>
    <derivirana_varijabla naziv="DomainObject.Predmet.Broj_1">4065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St-4065/2015</izvorni_sadrzaj>
    <derivirana_varijabla naziv="DomainObject.Predmet.OznakaBroj_1">St-4065/2015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ORNELA-ULTRA d.o.o. zastupanog po punomoćniku ORNELA ŠARE; Krešimir Buljan</izvorni_sadrzaj>
    <derivirana_varijabla naziv="DomainObject.Predmet.ProtustrankaFormated_1">  ORNELA-ULTRA d.o.o. zastupanog po punomoćniku ORNELA ŠARE; Krešimir Buljan</derivirana_varijabla>
  </DomainObject.Predmet.ProtustrankaFormated>
  <DomainObject.Predmet.ProtustrankaFormatedOIB>
    <izvorni_sadrzaj>  ORNELA-ULTRA d.o.o., OIB 77814719107 zastupanog po punomoćniku ORNELA ŠARE; Krešimir Buljan</izvorni_sadrzaj>
    <derivirana_varijabla naziv="DomainObject.Predmet.ProtustrankaFormatedOIB_1">  ORNELA-ULTRA d.o.o., OIB 77814719107 zastupanog po punomoćniku ORNELA ŠARE; Krešimir Buljan</derivirana_varijabla>
  </DomainObject.Predmet.ProtustrankaFormatedOIB>
  <DomainObject.Predmet.ProtustrankaFormatedWithAdress>
    <izvorni_sadrzaj> ORNELA-ULTRA d.o.o., Deanovića Mirka 32, 10000 Zagreb zastupanog po punomoćniku ORNELA ŠARE; Krešimir Buljan</izvorni_sadrzaj>
    <derivirana_varijabla naziv="DomainObject.Predmet.ProtustrankaFormatedWithAdress_1"> ORNELA-ULTRA d.o.o., Deanovića Mirka 32, 10000 Zagreb zastupanog po punomoćniku ORNELA ŠARE; Krešimir Buljan</derivirana_varijabla>
  </DomainObject.Predmet.ProtustrankaFormatedWithAdress>
  <DomainObject.Predmet.ProtustrankaFormatedWithAdressOIB>
    <izvorni_sadrzaj> ORNELA-ULTRA d.o.o., OIB 77814719107, Deanovića Mirka 32, 10000 Zagreb zastupanog po punomoćniku ORNELA ŠARE; Krešimir Buljan</izvorni_sadrzaj>
    <derivirana_varijabla naziv="DomainObject.Predmet.ProtustrankaFormatedWithAdressOIB_1"> ORNELA-ULTRA d.o.o., OIB 77814719107, Deanovića Mirka 32, 10000 Zagreb zastupanog po punomoćniku ORNELA ŠARE; Krešimir Buljan</derivirana_varijabla>
  </DomainObject.Predmet.ProtustrankaFormatedWithAdressOIB>
  <DomainObject.Predmet.ProtustrankaWithAdress>
    <izvorni_sadrzaj>ORNELA-ULTRA d.o.o. Deanovića Mirka 32, 10000 Zagreb</izvorni_sadrzaj>
    <derivirana_varijabla naziv="DomainObject.Predmet.ProtustrankaWithAdress_1">ORNELA-ULTRA d.o.o. Deanovića Mirka 32, 10000 Zagreb</derivirana_varijabla>
  </DomainObject.Predmet.ProtustrankaWithAdress>
  <DomainObject.Predmet.ProtustrankaWithAdressOIB>
    <izvorni_sadrzaj>ORNELA-ULTRA d.o.o., OIB 77814719107, Deanovića Mirka 32, 10000 Zagreb</izvorni_sadrzaj>
    <derivirana_varijabla naziv="DomainObject.Predmet.ProtustrankaWithAdressOIB_1">ORNELA-ULTRA d.o.o., OIB 77814719107, Deanovića Mirka 32, 10000 Zagreb</derivirana_varijabla>
  </DomainObject.Predmet.ProtustrankaWithAdressOIB>
  <DomainObject.Predmet.ProtustrankaNazivFormated>
    <izvorni_sadrzaj>ORNELA-ULTRA d.o.o.</izvorni_sadrzaj>
    <derivirana_varijabla naziv="DomainObject.Predmet.ProtustrankaNazivFormated_1">ORNELA-ULTRA d.o.o.</derivirana_varijabla>
  </DomainObject.Predmet.ProtustrankaNazivFormated>
  <DomainObject.Predmet.ProtustrankaNazivFormatedOIB>
    <izvorni_sadrzaj>ORNELA-ULTRA d.o.o., OIB 77814719107</izvorni_sadrzaj>
    <derivirana_varijabla naziv="DomainObject.Predmet.ProtustrankaNazivFormatedOIB_1">ORNELA-ULTRA d.o.o., OIB 77814719107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ORNELA-ULTRA d.o.o. zastupanog po punomoćniku ORNELA ŠARE; Krešimir Buljan</item>
    </izvorni_sadrzaj>
    <derivirana_varijabla naziv="DomainObject.Predmet.ProtuStrankaListFormated_1">
      <item>ORNELA-ULTRA d.o.o. zastupanog po punomoćniku ORNELA ŠARE; Krešimir Buljan</item>
    </derivirana_varijabla>
  </DomainObject.Predmet.ProtuStrankaListFormated>
  <DomainObject.Predmet.ProtuStrankaListFormatedOIB>
    <izvorni_sadrzaj>
      <item>ORNELA-ULTRA d.o.o., OIB 77814719107 zastupanog po punomoćniku ORNELA ŠARE; Krešimir Buljan</item>
    </izvorni_sadrzaj>
    <derivirana_varijabla naziv="DomainObject.Predmet.ProtuStrankaListFormatedOIB_1">
      <item>ORNELA-ULTRA d.o.o., OIB 77814719107 zastupanog po punomoćniku ORNELA ŠARE; Krešimir Buljan</item>
    </derivirana_varijabla>
  </DomainObject.Predmet.ProtuStrankaListFormatedOIB>
  <DomainObject.Predmet.ProtuStrankaListFormatedWithAdress>
    <izvorni_sadrzaj>
      <item>ORNELA-ULTRA d.o.o., Deanovića Mirka 32, 10000 Zagreb zastupanog po punomoćniku ORNELA ŠARE; Krešimir Buljan</item>
    </izvorni_sadrzaj>
    <derivirana_varijabla naziv="DomainObject.Predmet.ProtuStrankaListFormatedWithAdress_1">
      <item>ORNELA-ULTRA d.o.o., Deanovića Mirka 32, 10000 Zagreb zastupanog po punomoćniku ORNELA ŠARE; Krešimir Buljan</item>
    </derivirana_varijabla>
  </DomainObject.Predmet.ProtuStrankaListFormatedWithAdress>
  <DomainObject.Predmet.ProtuStrankaListFormatedWithAdressOIB>
    <izvorni_sadrzaj>
      <item>ORNELA-ULTRA d.o.o., OIB 77814719107, Deanovića Mirka 32, 10000 Zagreb zastupanog po punomoćniku ORNELA ŠARE; Krešimir Buljan</item>
    </izvorni_sadrzaj>
    <derivirana_varijabla naziv="DomainObject.Predmet.ProtuStrankaListFormatedWithAdressOIB_1">
      <item>ORNELA-ULTRA d.o.o., OIB 77814719107, Deanovića Mirka 32, 10000 Zagreb zastupanog po punomoćniku ORNELA ŠARE; Krešimir Buljan</item>
    </derivirana_varijabla>
  </DomainObject.Predmet.ProtuStrankaListFormatedWithAdressOIB>
  <DomainObject.Predmet.ProtuStrankaListNazivFormated>
    <izvorni_sadrzaj>
      <item>ORNELA-ULTRA d.o.o.</item>
    </izvorni_sadrzaj>
    <derivirana_varijabla naziv="DomainObject.Predmet.ProtuStrankaListNazivFormated_1">
      <item>ORNELA-ULTRA d.o.o.</item>
    </derivirana_varijabla>
  </DomainObject.Predmet.ProtuStrankaListNazivFormated>
  <DomainObject.Predmet.ProtuStrankaListNazivFormatedOIB>
    <izvorni_sadrzaj>
      <item>ORNELA-ULTRA d.o.o., OIB 77814719107</item>
    </izvorni_sadrzaj>
    <derivirana_varijabla naziv="DomainObject.Predmet.ProtuStrankaListNazivFormatedOIB_1">
      <item>ORNELA-ULTRA d.o.o., OIB 77814719107</item>
    </derivirana_varijabla>
  </DomainObject.Predmet.ProtuStrankaListNazivFormatedOIB>
  <DomainObject.Predmet.OstaliListFormated>
    <izvorni_sadrzaj>
      <item>HRVATSKI ZAVOD ZA MIROVINSKO OSIGURANJE</item>
      <item>ORNELA ŠARE punomoćnik sudionika u postupku ORNELA-ULTRA d.o.o.</item>
      <item>Krešimir Buljan punomoćnik sudionika u postupku ORNELA-ULTRA d.o.o.</item>
    </izvorni_sadrzaj>
    <derivirana_varijabla naziv="DomainObject.Predmet.OstaliListFormated_1">
      <item>HRVATSKI ZAVOD ZA MIROVINSKO OSIGURANJE</item>
      <item>ORNELA ŠARE punomoćnik sudionika u postupku ORNELA-ULTRA d.o.o.</item>
      <item>Krešimir Buljan punomoćnik sudionika u postupku ORNELA-ULTRA d.o.o.</item>
    </derivirana_varijabla>
  </DomainObject.Predmet.OstaliListFormated>
  <DomainObject.Predmet.OstaliListFormatedOIB>
    <izvorni_sadrzaj>
      <item>HRVATSKI ZAVOD ZA MIROVINSKO OSIGURANJE, OIB 84397956623</item>
      <item>ORNELA ŠARE, OIB 57369860587 punomoćnik sudionika u postupku ORNELA-ULTRA d.o.o.</item>
      <item>Krešimir Buljan, OIB 87604114866 punomoćnik sudionika u postupku ORNELA-ULTRA d.o.o.</item>
    </izvorni_sadrzaj>
    <derivirana_varijabla naziv="DomainObject.Predmet.OstaliListFormatedOIB_1">
      <item>HRVATSKI ZAVOD ZA MIROVINSKO OSIGURANJE, OIB 84397956623</item>
      <item>ORNELA ŠARE, OIB 57369860587 punomoćnik sudionika u postupku ORNELA-ULTRA d.o.o.</item>
      <item>Krešimir Buljan, OIB 87604114866 punomoćnik sudionika u postupku ORNELA-ULTRA d.o.o.</item>
    </derivirana_varijabla>
  </DomainObject.Predmet.OstaliListFormatedOIB>
  <DomainObject.Predmet.OstaliListFormatedWithAdress>
    <izvorni_sadrzaj>
      <item>HRVATSKI ZAVOD ZA MIROVINSKO OSIGURANJE, A. Mihanovića 3, 10000 Zagreb</item>
      <item>ORNELA ŠARE, MIRKA DEANOVIĆA 32, 10000 Zagreb punomoćnik sudionika u postupku ORNELA-ULTRA d.o.o.</item>
      <item>Krešimir Buljan, Ulica Ante Topić - Mimare 42, 10000 Zagreb punomoćnik sudionika u postupku ORNELA-ULTRA d.o.o.</item>
    </izvorni_sadrzaj>
    <derivirana_varijabla naziv="DomainObject.Predmet.OstaliListFormatedWithAdress_1">
      <item>HRVATSKI ZAVOD ZA MIROVINSKO OSIGURANJE, A. Mihanovića 3, 10000 Zagreb</item>
      <item>ORNELA ŠARE, MIRKA DEANOVIĆA 32, 10000 Zagreb punomoćnik sudionika u postupku ORNELA-ULTRA d.o.o.</item>
      <item>Krešimir Buljan, Ulica Ante Topić - Mimare 42, 10000 Zagreb punomoćnik sudionika u postupku ORNELA-ULTRA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ORNELA ŠARE, OIB 57369860587, MIRKA DEANOVIĆA 32, 10000 Zagreb punomoćnik sudionika u postupku ORNELA-ULTRA d.o.o.</item>
      <item>Krešimir Buljan, OIB 87604114866, Ulica Ante Topić - Mimare 42, 10000 Zagreb punomoćnik sudionika u postupku ORNELA-ULTRA d.o.o.</item>
    </izvorni_sadrzaj>
    <derivirana_varijabla naziv="DomainObject.Predmet.OstaliListFormatedWithAdressOIB_1">
      <item>HRVATSKI ZAVOD ZA MIROVINSKO OSIGURANJE, OIB 84397956623, A. Mihanovića 3, 10000 Zagreb</item>
      <item>ORNELA ŠARE, OIB 57369860587, MIRKA DEANOVIĆA 32, 10000 Zagreb punomoćnik sudionika u postupku ORNELA-ULTRA d.o.o.</item>
      <item>Krešimir Buljan, OIB 87604114866, Ulica Ante Topić - Mimare 42, 10000 Zagreb punomoćnik sudionika u postupku ORNELA-ULTRA d.o.o.</item>
    </derivirana_varijabla>
  </DomainObject.Predmet.OstaliListFormatedWithAdressOIB>
  <DomainObject.Predmet.OstaliListNazivFormated>
    <izvorni_sadrzaj>
      <item>HRVATSKI ZAVOD ZA MIROVINSKO OSIGURANJE</item>
      <item>ORNELA ŠARE</item>
      <item>Krešimir Buljan</item>
    </izvorni_sadrzaj>
    <derivirana_varijabla naziv="DomainObject.Predmet.OstaliListNazivFormated_1">
      <item>HRVATSKI ZAVOD ZA MIROVINSKO OSIGURANJE</item>
      <item>ORNELA ŠARE</item>
      <item>Krešimir Buljan</item>
    </derivirana_varijabla>
  </DomainObject.Predmet.OstaliListNazivFormated>
  <DomainObject.Predmet.OstaliListNazivFormatedOIB>
    <izvorni_sadrzaj>
      <item>HRVATSKI ZAVOD ZA MIROVINSKO OSIGURANJE, OIB 84397956623</item>
      <item>ORNELA ŠARE, OIB 57369860587</item>
      <item>Krešimir Buljan, OIB 87604114866</item>
    </izvorni_sadrzaj>
    <derivirana_varijabla naziv="DomainObject.Predmet.OstaliListNazivFormatedOIB_1">
      <item>HRVATSKI ZAVOD ZA MIROVINSKO OSIGURANJE, OIB 84397956623</item>
      <item>ORNELA ŠARE, OIB 57369860587</item>
      <item>Krešimir Buljan, OIB 87604114866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ORNELA-ULTRA d.o.o.</izvorni_sadrzaj>
    <derivirana_varijabla naziv="DomainObject.Predmet.ProtustrankaIDrugi_1">ORNELA-ULTRA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ORNELA-ULTRA d.o.o., OIB 77814719107, Deanovića Mirka 32, 10000 Zagreb</izvorni_sadrzaj>
    <derivirana_varijabla naziv="DomainObject.Predmet.ProtustrankaIDrugiAdressOIB_1">ORNELA-ULTRA d.o.o., OIB 77814719107, Deanovića Mirka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ORNELA-ULTRA d.o.o.</item>
      <item>HRVATSKI ZAVOD ZA MIROVINSKO OSIGURANJE</item>
      <item>ORNELA ŠARE</item>
      <item>Krešimir Buljan</item>
    </izvorni_sadrzaj>
    <derivirana_varijabla naziv="DomainObject.Predmet.SudioniciListNaziv_1">
      <item>FINA Regionalni centar Zagreb</item>
      <item>ORNELA-ULTRA d.o.o.</item>
      <item>HRVATSKI ZAVOD ZA MIROVINSKO OSIGURANJE</item>
      <item>ORNELA ŠARE</item>
      <item>Krešimir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ORNELA-ULTRA d.o.o., OIB 77814719107, Deanovića Mirka 32,10000 Zagreb</item>
      <item>HRVATSKI ZAVOD ZA MIROVINSKO OSIGURANJE, OIB 84397956623, A. Mihanovića 3,10000 Zagreb</item>
      <item>ORNELA ŠARE, OIB 57369860587, MIRKA DEANOVIĆA 32,10000 Zagreb</item>
      <item>Krešimir Buljan, OIB 87604114866, Ulica Ante Topić - Mimare 42,10000 Zagreb</item>
    </izvorni_sadrzaj>
    <derivirana_varijabla naziv="DomainObject.Predmet.SudioniciListAdressOIB_1">
      <item>FINA Regionalni centar Zagreb, OIB 85821130368, Trg svibanjskih žrtava 1995. 1,10000 Zagreb</item>
      <item>ORNELA-ULTRA d.o.o., OIB 77814719107, Deanovića Mirka 32,10000 Zagreb</item>
      <item>HRVATSKI ZAVOD ZA MIROVINSKO OSIGURANJE, OIB 84397956623, A. Mihanovića 3,10000 Zagreb</item>
      <item>ORNELA ŠARE, OIB 57369860587, MIRKA DEANOVIĆA 32,10000 Zagreb</item>
      <item>Krešimir Buljan, OIB 87604114866, Ulica Ante Topić - Mimare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77814719107</item>
      <item>, OIB 84397956623</item>
      <item>, OIB 57369860587</item>
      <item>, OIB 87604114866</item>
    </izvorni_sadrzaj>
    <derivirana_varijabla naziv="DomainObject.Predmet.SudioniciListNazivOIB_1">
      <item>, OIB 85821130368</item>
      <item>, OIB 77814719107</item>
      <item>, OIB 84397956623</item>
      <item>, OIB 57369860587</item>
      <item>, OIB 87604114866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C0C06-27E4-40DC-9462-CF4AADB12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1708</properties:Characters>
  <properties:Lines>67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2016-05-16T12:34:00Z</dcterms:created>
  <dc:creator>agalic</dc:creator>
  <cp:lastModifiedBy>Bojan Petraš</cp:lastModifiedBy>
  <cp:lastPrinted>2016-05-16T11:05:00Z</cp:lastPrinted>
  <dcterms:modified xmlns:xsi="http://www.w3.org/2001/XMLSchema-instance" xsi:type="dcterms:W3CDTF">2016-06-30T12:45:00Z</dcterms:modified>
  <cp:revision>19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