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178b" w14:paraId="1ee178b" w:rsidRDefault="006C4EBD" w:rsidP="006C4EBD" w:rsidR="006C4EBD" w:rsidRPr="003C7CAC">
      <w:pPr>
        <w:ind w:left="708"/>
        <w15:collapsed w:val="false"/>
        <w:rPr>
          <w:rFonts w:cstheme="minorBidi" w:eastAsiaTheme="minorHAnsi" w:hAnsiTheme="minorHAnsi" w:asciiTheme="minorHAnsi"/>
        </w:rPr>
      </w:pPr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C4EBD" w:rsidP="006C4EBD" w:rsidR="006C4EBD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6C4EBD" w:rsidP="006C4EBD" w:rsidR="006C4EBD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6C4EBD" w:rsidP="006C4EBD" w:rsidR="006C4EBD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6C4EBD" w:rsidP="006C4EBD" w:rsidR="006C4EBD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6C4EBD" w:rsidP="006C4EBD" w:rsidR="006C4EBD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EBD" w:rsidP="006C4EBD" w:rsidR="006C4EBD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EBD" w:rsidP="006C4EBD" w:rsidR="006C4EBD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6C4EBD" w:rsidP="006C4EBD" w:rsidR="006C4EBD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EBD" w:rsidP="006C4EBD" w:rsidR="006C4EBD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6C4EBD" w:rsidP="006C4EBD" w:rsidR="006C4EBD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EBD" w:rsidP="006C4EBD" w:rsidR="006C4EBD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postupajući po prijedlogu Republike Hrvatske, Ministarstva financija, Porezne uprave Zadar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za otvaranje stečajnoga postupka nad dužnikom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HOTEL ASSERIA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Benkovcu, Kralja Dmitra Zvonimira 60,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80313608964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Mati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Šuniću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Benkovca,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21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svibnja 2018.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C4EBD" w:rsidP="006C4EBD" w:rsidR="006C4EBD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EBD" w:rsidP="006C4EBD" w:rsidR="006C4EBD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6C4EBD" w:rsidP="006C4EBD" w:rsidR="006C4EBD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EBD" w:rsidP="006C4EBD" w:rsidR="006C4EBD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6C4EBD" w:rsidP="006C4EBD" w:rsidR="006C4EBD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29.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vibnja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10,00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6C4EBD" w:rsidP="006C4EBD" w:rsidR="006C4EBD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Mate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Šunić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6C4EBD" w:rsidP="006C4EBD" w:rsidR="006C4EBD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Mate </w:t>
      </w:r>
      <w:proofErr w:type="spellStart"/>
      <w:r>
        <w:rPr>
          <w:rFonts w:eastAsia="Times New Roman" w:hAnsi="Times New Roman" w:ascii="Times New Roman"/>
          <w:b/>
          <w:sz w:val="24"/>
          <w:szCs w:val="24"/>
          <w:lang w:eastAsia="hr-HR"/>
        </w:rPr>
        <w:t>Šunić</w:t>
      </w:r>
      <w:proofErr w:type="spellEnd"/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nje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govo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6C4EBD" w:rsidP="006C4EBD" w:rsidR="006C4EBD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EBD" w:rsidP="006C4EBD" w:rsidR="006C4EBD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21. svibnja 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6C4EBD" w:rsidP="006C4EBD" w:rsidR="006C4EBD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EBD" w:rsidP="006C4EBD" w:rsidR="006C4EBD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Sutkinja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Nena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6C4EBD" w:rsidP="006C4EBD" w:rsidR="006C4EB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EBD" w:rsidP="006C4EBD" w:rsidR="006C4EBD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6C4EBD" w:rsidP="006C4EBD" w:rsidR="006C4EBD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6C4EBD" w:rsidP="006C4EBD" w:rsidR="006C4EB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EBD" w:rsidP="006C4EBD" w:rsidR="006C4EB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EBD" w:rsidP="006C4EBD" w:rsidR="006C4EBD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6C4EBD" w:rsidP="006C4EBD" w:rsidR="006C4EBD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dužnika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Mati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Šuniću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Benkovca,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uz uputu i putem e-Oglasne ploče suda </w:t>
      </w:r>
    </w:p>
    <w:p w:rsidRDefault="006C4EBD" w:rsidP="006C4EBD" w:rsidR="006C4EBD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4C160F" w:rsidP="006C4EBD" w:rsidR="004C160F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Predlagatelju</w:t>
      </w:r>
      <w:bookmarkStart w:name="_GoBack" w:id="0"/>
      <w:bookmarkEnd w:id="0"/>
    </w:p>
    <w:p w:rsidRDefault="006C4EBD" w:rsidP="006C4EBD" w:rsidR="006C4EBD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i svima putem e-Oglasne ploče sudova-na dužnika   </w:t>
      </w:r>
    </w:p>
    <w:p w:rsidRDefault="00B8172B" w:rsidR="00B8172B"/>
    <w:sectPr w:rsidSect="00571970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EBD" w:rsidP="006C4EBD" w:rsidR="006C4EBD">
      <w:pPr>
        <w:spacing w:lineRule="auto" w:line="240" w:after="0"/>
      </w:pPr>
      <w:r>
        <w:separator/>
      </w:r>
    </w:p>
  </w:endnote>
  <w:endnote w:id="0" w:type="continuationSeparator">
    <w:p w:rsidRDefault="006C4EBD" w:rsidP="006C4EBD" w:rsidR="006C4E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EBD" w:rsidP="006C4EBD" w:rsidR="006C4EBD">
      <w:pPr>
        <w:spacing w:lineRule="auto" w:line="240" w:after="0"/>
      </w:pPr>
      <w:r>
        <w:separator/>
      </w:r>
    </w:p>
  </w:footnote>
  <w:footnote w:id="0" w:type="continuationSeparator">
    <w:p w:rsidRDefault="006C4EBD" w:rsidP="006C4EBD" w:rsidR="006C4E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EBD" w:rsidP="00CC1073" w:rsidR="00571970" w:rsidRPr="00CC1073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C160F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>
      <w:rPr>
        <w:rFonts w:eastAsia="Times New Roman" w:hAnsi="Times New Roman" w:ascii="Times New Roman"/>
        <w:sz w:val="24"/>
        <w:szCs w:val="24"/>
        <w:lang w:eastAsia="hr-HR"/>
      </w:rPr>
      <w:t>257/2017-4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EBD" w:rsidP="00CC1073" w:rsidR="00CC1073" w:rsidRPr="00CC1073">
    <w:pPr>
      <w:spacing w:lineRule="auto" w:line="240" w:after="0"/>
      <w:ind w:left="5664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>
      <w:rPr>
        <w:rFonts w:eastAsia="Times New Roman" w:hAnsi="Times New Roman" w:ascii="Times New Roman"/>
        <w:sz w:val="24"/>
        <w:szCs w:val="24"/>
        <w:lang w:eastAsia="hr-HR"/>
      </w:rPr>
      <w:t>257/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201</w:t>
    </w:r>
    <w:r>
      <w:rPr>
        <w:rFonts w:eastAsia="Times New Roman" w:hAnsi="Times New Roman" w:ascii="Times New Roman"/>
        <w:sz w:val="24"/>
        <w:szCs w:val="24"/>
        <w:lang w:eastAsia="hr-HR"/>
      </w:rPr>
      <w:t>7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-</w:t>
    </w:r>
    <w:r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4EBD"/>
    <w:rsid w:val="001002BF"/>
    <w:rsid w:val="004C160F"/>
    <w:rsid w:val="006C4EBD"/>
    <w:rsid w:val="00B8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4EBD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4E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4EB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C4E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C4EBD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6C4E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C4EBD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1002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02BF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2BF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2BF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2BF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4EBD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4E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4EB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C4E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C4EBD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6C4E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C4EBD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1002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02BF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2BF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2BF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2BF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St-257/2017-3</izvorni_sadrzaj>
    <derivirana_varijabla naziv="DomainObject.Oznaka_1">St-257/2017-3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ASSERIA društvo s ograničenom odgovornošću za turizam, ugostiteljstvo i poslovne usluge</izvorni_sadrzaj>
    <derivirana_varijabla naziv="DomainObject.Predmet.ProtustrankaFormated_1">  HOTEL ASSERIA društvo s ograničenom odgovornošću za turizam, ugostiteljstvo i poslovne usluge</derivirana_varijabla>
  </DomainObject.Predmet.ProtustrankaFormated>
  <DomainObject.Predmet.ProtustrankaFormatedOIB>
    <izvorni_sadrzaj>  HOTEL ASSERIA društvo s ograničenom odgovornošću za turizam, ugostiteljstvo i poslovne usluge, OIB 80313608964</izvorni_sadrzaj>
    <derivirana_varijabla naziv="DomainObject.Predmet.ProtustrankaFormatedOIB_1">  HOTEL ASSERIA društvo s ograničenom odgovornošću za turizam, ugostiteljstvo i poslovne usluge, OIB 80313608964</derivirana_varijabla>
  </DomainObject.Predmet.ProtustrankaFormatedOIB>
  <DomainObject.Predmet.ProtustrankaFormatedWithAdress>
    <izvorni_sadrzaj> HOTEL ASSERIA društvo s ograničenom odgovornošću za turizam, ugostiteljstvo i poslovne usluge, kralja Dmitra Zvonimira 60, 23420 Benkovac</izvorni_sadrzaj>
    <derivirana_varijabla naziv="DomainObject.Predmet.ProtustrankaFormatedWithAdress_1"> HOTEL ASSERIA društvo s ograničenom odgovornošću za turizam, ugostiteljstvo i poslovne usluge, kralja Dmitra Zvonimira 60, 23420 Benkovac</derivirana_varijabla>
  </DomainObject.Predmet.ProtustrankaFormatedWithAdress>
  <DomainObject.Predmet.ProtustrankaFormatedWithAdressOIB>
    <izvorni_sadrzaj> HOTEL ASSERIA društvo s ograničenom odgovornošću za turizam, ugostiteljstvo i poslovne usluge, OIB 80313608964, kralja Dmitra Zvonimira 60, 23420 Benkovac</izvorni_sadrzaj>
    <derivirana_varijabla naziv="DomainObject.Predmet.ProtustrankaFormatedWithAdressOIB_1"> HOTEL ASSERIA društvo s ograničenom odgovornošću za turizam, ugostiteljstvo i poslovne usluge, OIB 80313608964, kralja Dmitra Zvonimira 60, 23420 Benkovac</derivirana_varijabla>
  </DomainObject.Predmet.ProtustrankaFormatedWithAdressOIB>
  <DomainObject.Predmet.ProtustrankaWithAdress>
    <izvorni_sadrzaj>HOTEL ASSERIA društvo s ograničenom odgovornošću za turizam, ugostiteljstvo i poslovne usluge kralja Dmitra Zvonimira 60, 23420 Benkovac</izvorni_sadrzaj>
    <derivirana_varijabla naziv="DomainObject.Predmet.ProtustrankaWithAdress_1">HOTEL ASSERIA društvo s ograničenom odgovornošću za turizam, ugostiteljstvo i poslovne usluge kralja Dmitra Zvonimira 60, 23420 Benkovac</derivirana_varijabla>
  </DomainObject.Predmet.ProtustrankaWithAdress>
  <DomainObject.Predmet.ProtustrankaWithAdressOIB>
    <izvorni_sadrzaj>HOTEL ASSERIA društvo s ograničenom odgovornošću za turizam, ugostiteljstvo i poslovne usluge, OIB 80313608964, kralja Dmitra Zvonimira 60, 23420 Benkovac</izvorni_sadrzaj>
    <derivirana_varijabla naziv="DomainObject.Predmet.ProtustrankaWithAdressOIB_1">HOTEL ASSERIA društvo s ograničenom odgovornošću za turizam, ugostiteljstvo i poslovne usluge, OIB 80313608964, kralja Dmitra Zvonimira 60, 23420 Benkovac</derivirana_varijabla>
  </DomainObject.Predmet.ProtustrankaWithAdressOIB>
  <DomainObject.Predmet.ProtustrankaNazivFormated>
    <izvorni_sadrzaj>HOTEL ASSERIA društvo s ograničenom odgovornošću za turizam, ugostiteljstvo i poslovne usluge</izvorni_sadrzaj>
    <derivirana_varijabla naziv="DomainObject.Predmet.ProtustrankaNazivFormated_1">HOTEL ASSERIA društvo s ograničenom odgovornošću za turizam, ugostiteljstvo i poslovne usluge</derivirana_varijabla>
  </DomainObject.Predmet.ProtustrankaNazivFormated>
  <DomainObject.Predmet.ProtustrankaNazivFormatedOIB>
    <izvorni_sadrzaj>HOTEL ASSERIA društvo s ograničenom odgovornošću za turizam, ugostiteljstvo i poslovne usluge, OIB 80313608964</izvorni_sadrzaj>
    <derivirana_varijabla naziv="DomainObject.Predmet.ProtustrankaNazivFormatedOIB_1">HOTEL ASSERIA društvo s ograničenom odgovornošću za turizam, ugostiteljstvo i poslovne usluge, OIB 80313608964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Mate Šunić</izvorni_sadrzaj>
    <derivirana_varijabla naziv="DomainObject.Predmet.StrankaFormated_1">  Financijska agencija; Mate Šunić</derivirana_varijabla>
  </DomainObject.Predmet.StrankaFormated>
  <DomainObject.Predmet.StrankaFormatedOIB>
    <izvorni_sadrzaj>  Financijska agencija, OIB 85821130368; Mate Šunić, OIB 36318376494</izvorni_sadrzaj>
    <derivirana_varijabla naziv="DomainObject.Predmet.StrankaFormatedOIB_1">  Financijska agencija, OIB 85821130368; Mate Šunić, OIB 36318376494</derivirana_varijabla>
  </DomainObject.Predmet.StrankaFormatedOIB>
  <DomainObject.Predmet.StrankaFormatedWithAdress>
    <izvorni_sadrzaj> Financijska agencija, Ivana Danila 4, 23000 Zadar; Mate Šunić, Ulica Lovre Matačića 38, 23000 Zadar</izvorni_sadrzaj>
    <derivirana_varijabla naziv="DomainObject.Predmet.StrankaFormatedWithAdress_1"> Financijska agencija, Ivana Danila 4, 23000 Zadar; Mate Šunić, Ulica Lovre Matačića 38, 23000 Zadar</derivirana_varijabla>
  </DomainObject.Predmet.StrankaFormatedWithAdress>
  <DomainObject.Predmet.StrankaFormatedWithAdressOIB>
    <izvorni_sadrzaj> Financijska agencija, OIB 85821130368, Ivana Danila 4, 23000 Zadar; Mate Šunić, OIB 36318376494, Ulica Lovre Matačića 38, 23000 Zadar</izvorni_sadrzaj>
    <derivirana_varijabla naziv="DomainObject.Predmet.StrankaFormatedWithAdressOIB_1"> Financijska agencija, OIB 85821130368, Ivana Danila 4, 23000 Zadar; Mate Šunić, OIB 36318376494, Ulica Lovre Matačića 38, 23000 Zadar</derivirana_varijabla>
  </DomainObject.Predmet.StrankaFormatedWithAdressOIB>
  <DomainObject.Predmet.StrankaWithAdress>
    <izvorni_sadrzaj>Financijska agencija Ivana Danila 4,23000 Zadar,Mate Šunić Ulica Lovre Matačića 38,23000 Zadar</izvorni_sadrzaj>
    <derivirana_varijabla naziv="DomainObject.Predmet.StrankaWithAdress_1">Financijska agencija Ivana Danila 4,23000 Zadar,Mate Šunić Ulica Lovre Matačića 38,23000 Zadar</derivirana_varijabla>
  </DomainObject.Predmet.StrankaWithAdress>
  <DomainObject.Predmet.StrankaWithAdressOIB>
    <izvorni_sadrzaj>Financijska agencija, OIB 85821130368, Ivana Danila 4,23000 Zadar,Mate Šunić, OIB 36318376494, Ulica Lovre Matačića 38,23000 Zadar</izvorni_sadrzaj>
    <derivirana_varijabla naziv="DomainObject.Predmet.StrankaWithAdressOIB_1">Financijska agencija, OIB 85821130368, Ivana Danila 4,23000 Zadar,Mate Šunić, OIB 36318376494, Ulica Lovre Matačića 38,23000 Zadar</derivirana_varijabla>
  </DomainObject.Predmet.StrankaWithAdressOIB>
  <DomainObject.Predmet.StrankaNazivFormated>
    <izvorni_sadrzaj>Financijska agencija,Mate Šunić</izvorni_sadrzaj>
    <derivirana_varijabla naziv="DomainObject.Predmet.StrankaNazivFormated_1">Financijska agencija,Mate Šunić</derivirana_varijabla>
  </DomainObject.Predmet.StrankaNazivFormated>
  <DomainObject.Predmet.StrankaNazivFormatedOIB>
    <izvorni_sadrzaj>Financijska agencija, OIB 85821130368,Mate Šunić, OIB 36318376494</izvorni_sadrzaj>
    <derivirana_varijabla naziv="DomainObject.Predmet.StrankaNazivFormatedOIB_1">Financijska agencija, OIB 85821130368,Mate Šunić, OIB 36318376494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Mate Šunić</item>
    </izvorni_sadrzaj>
    <derivirana_varijabla naziv="DomainObject.Predmet.StrankaListFormated_1">
      <item>Financijska agencija</item>
      <item>Mate Šunić</item>
    </derivirana_varijabla>
  </DomainObject.Predmet.StrankaListFormated>
  <DomainObject.Predmet.StrankaListFormatedOIB>
    <izvorni_sadrzaj>
      <item>Financijska agencija, OIB 85821130368</item>
      <item>Mate Šunić, OIB 36318376494</item>
    </izvorni_sadrzaj>
    <derivirana_varijabla naziv="DomainObject.Predmet.StrankaListFormatedOIB_1">
      <item>Financijska agencija, OIB 85821130368</item>
      <item>Mate Šunić, OIB 36318376494</item>
    </derivirana_varijabla>
  </DomainObject.Predmet.StrankaListFormatedOIB>
  <DomainObject.Predmet.StrankaListFormatedWithAdress>
    <izvorni_sadrzaj>
      <item>Financijska agencija, Ivana Danila 4, 23000 Zadar</item>
      <item>Mate Šunić, Ulica Lovre Matačića 38, 23000 Zadar</item>
    </izvorni_sadrzaj>
    <derivirana_varijabla naziv="DomainObject.Predmet.StrankaListFormatedWithAdress_1">
      <item>Financijska agencija, Ivana Danila 4, 23000 Zadar</item>
      <item>Mate Šunić, Ulica Lovre Matačića 38,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Mate Šunić, OIB 36318376494, Ulica Lovre Matačića 38, 23000 Zadar</item>
    </izvorni_sadrzaj>
    <derivirana_varijabla naziv="DomainObject.Predmet.StrankaListFormatedWithAdressOIB_1">
      <item>Financijska agencija, OIB 85821130368, Ivana Danila 4, 23000 Zadar</item>
      <item>Mate Šunić, OIB 36318376494, Ulica Lovre Matačića 38, 23000 Zadar</item>
    </derivirana_varijabla>
  </DomainObject.Predmet.StrankaListFormatedWithAdressOIB>
  <DomainObject.Predmet.StrankaListNazivFormated>
    <izvorni_sadrzaj>
      <item>Financijska agencija</item>
      <item>Mate Šunić</item>
    </izvorni_sadrzaj>
    <derivirana_varijabla naziv="DomainObject.Predmet.StrankaListNazivFormated_1">
      <item>Financijska agencija</item>
      <item>Mate Šunić</item>
    </derivirana_varijabla>
  </DomainObject.Predmet.StrankaListNazivFormated>
  <DomainObject.Predmet.StrankaListNazivFormatedOIB>
    <izvorni_sadrzaj>
      <item>Financijska agencija, OIB 85821130368</item>
      <item>Mate Šunić, OIB 36318376494</item>
    </izvorni_sadrzaj>
    <derivirana_varijabla naziv="DomainObject.Predmet.StrankaListNazivFormatedOIB_1">
      <item>Financijska agencija, OIB 85821130368</item>
      <item>Mate Šunić, OIB 36318376494</item>
    </derivirana_varijabla>
  </DomainObject.Predmet.StrankaListNazivFormatedOIB>
  <DomainObject.Predmet.ProtuStrankaListFormated>
    <izvorni_sadrzaj>
      <item>HOTEL ASSERIA društvo s ograničenom odgovornošću za turizam, ugostiteljstvo i poslovne usluge</item>
    </izvorni_sadrzaj>
    <derivirana_varijabla naziv="DomainObject.Predmet.ProtuStrankaListFormated_1">
      <item>HOTEL ASSERIA društvo s ograničenom odgovornošću za turizam, ugostiteljstvo i poslovne usluge</item>
    </derivirana_varijabla>
  </DomainObject.Predmet.ProtuStrankaListFormated>
  <DomainObject.Predmet.ProtuStrankaListFormatedOIB>
    <izvorni_sadrzaj>
      <item>HOTEL ASSERIA društvo s ograničenom odgovornošću za turizam, ugostiteljstvo i poslovne usluge, OIB 80313608964</item>
    </izvorni_sadrzaj>
    <derivirana_varijabla naziv="DomainObject.Predmet.ProtuStrankaListFormatedOIB_1">
      <item>HOTEL ASSERIA društvo s ograničenom odgovornošću za turizam, ugostiteljstvo i poslovne usluge, OIB 80313608964</item>
    </derivirana_varijabla>
  </DomainObject.Predmet.ProtuStrankaListFormatedOIB>
  <DomainObject.Predmet.ProtuStrankaListFormatedWithAdress>
    <izvorni_sadrzaj>
      <item>HOTEL ASSERIA društvo s ograničenom odgovornošću za turizam, ugostiteljstvo i poslovne usluge, kralja Dmitra Zvonimira 60, 23420 Benkovac</item>
    </izvorni_sadrzaj>
    <derivirana_varijabla naziv="DomainObject.Predmet.ProtuStrankaListFormatedWithAdress_1">
      <item>HOTEL ASSERIA društvo s ograničenom odgovornošću za turizam, ugostiteljstvo i poslovne usluge, kralja Dmitra Zvonimira 60, 23420 Benkovac</item>
    </derivirana_varijabla>
  </DomainObject.Predmet.ProtuStrankaListFormatedWithAdress>
  <DomainObject.Predmet.ProtuStrankaListFormatedWithAdressOIB>
    <izvorni_sadrzaj>
      <item>HOTEL ASSERIA društvo s ograničenom odgovornošću za turizam, ugostiteljstvo i poslovne usluge, OIB 80313608964, kralja Dmitra Zvonimira 60, 23420 Benkovac</item>
    </izvorni_sadrzaj>
    <derivirana_varijabla naziv="DomainObject.Predmet.ProtuStrankaListFormatedWithAdressOIB_1">
      <item>HOTEL ASSERIA društvo s ograničenom odgovornošću za turizam, ugostiteljstvo i poslovne usluge, OIB 80313608964, kralja Dmitra Zvonimira 60, 23420 Benkovac</item>
    </derivirana_varijabla>
  </DomainObject.Predmet.ProtuStrankaListFormatedWithAdressOIB>
  <DomainObject.Predmet.ProtuStrankaListNazivFormated>
    <izvorni_sadrzaj>
      <item>HOTEL ASSERIA društvo s ograničenom odgovornošću za turizam, ugostiteljstvo i poslovne usluge</item>
    </izvorni_sadrzaj>
    <derivirana_varijabla naziv="DomainObject.Predmet.ProtuStrankaListNazivFormated_1">
      <item>HOTEL ASSERIA društvo s ograničenom odgovornošću za turizam, ugostiteljstvo i poslovne usluge</item>
    </derivirana_varijabla>
  </DomainObject.Predmet.ProtuStrankaListNazivFormated>
  <DomainObject.Predmet.ProtuStrankaListNazivFormatedOIB>
    <izvorni_sadrzaj>
      <item>HOTEL ASSERIA društvo s ograničenom odgovornošću za turizam, ugostiteljstvo i poslovne usluge, OIB 80313608964</item>
    </izvorni_sadrzaj>
    <derivirana_varijabla naziv="DomainObject.Predmet.ProtuStrankaListNazivFormatedOIB_1">
      <item>HOTEL ASSERIA društvo s ograničenom odgovornošću za turizam, ugostiteljstvo i poslovne usluge, OIB 80313608964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St-257/2017-3</izvorni_sadrzaj>
    <derivirana_varijabla naziv="DomainObject.PoslovniBrojDokumenta_1">St-257/2017-3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HOTEL ASSERIA društvo s ograničenom odgovornošću za turizam, ugostiteljstvo i poslovne usluge</izvorni_sadrzaj>
    <derivirana_varijabla naziv="DomainObject.Predmet.ProtustrankaIDrugi_1">HOTEL ASSERIA društvo s ograničenom odgovornošću za turizam, ugostiteljstvo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HOTEL ASSERIA društvo s ograničenom odgovornošću za turizam, ugostiteljstvo i poslovne usluge, OIB 80313608964, kralja Dmitra Zvonimira 60, 23420 Benkovac</izvorni_sadrzaj>
    <derivirana_varijabla naziv="DomainObject.Predmet.ProtustrankaIDrugiAdressOIB_1">HOTEL ASSERIA društvo s ograničenom odgovornošću za turizam, ugostiteljstvo i poslovne usluge, OIB 80313608964, kralja Dmitra Zvonimira 60,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ASSERIA društvo s ograničenom odgovornošću za turizam, ugostiteljstvo i poslovne usluge</item>
      <item>Financijska agencija</item>
      <item>Mate Šunić</item>
    </izvorni_sadrzaj>
    <derivirana_varijabla naziv="DomainObject.Predmet.SudioniciListNaziv_1">
      <item>HOTEL ASSERIA društvo s ograničenom odgovornošću za turizam, ugostiteljstvo i poslovne usluge</item>
      <item>Financijska agencija</item>
      <item>Mate Šunić</item>
    </derivirana_varijabla>
  </DomainObject.Predmet.SudioniciListNaziv>
  <DomainObject.Predmet.SudioniciListAdressOIB>
    <izvorni_sadrzaj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izvorni_sadrzaj>
    <derivirana_varijabla naziv="DomainObject.Predmet.SudioniciListAdressOIB_1"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80313608964</item>
      <item>, OIB 85821130368</item>
      <item>, OIB 36318376494</item>
    </izvorni_sadrzaj>
    <derivirana_varijabla naziv="DomainObject.Predmet.SudioniciListNazivOIB_1">
      <item>, OIB 80313608964</item>
      <item>, OIB 85821130368</item>
      <item>, OIB 36318376494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1769</properties:Characters>
  <properties:Lines>51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2018-05-21T11:00:00Z</dcterms:created>
  <dc:creator>Nena Mužanović</dc:creator>
  <cp:lastModifiedBy>Nena Mužanović</cp:lastModifiedBy>
  <cp:lastPrinted>2018-05-21T11:10:00Z</cp:lastPrinted>
  <dcterms:modified xmlns:xsi="http://www.w3.org/2001/XMLSchema-instance" xsi:type="dcterms:W3CDTF">2018-05-21T11:12:00Z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St-257/2017-3 / Odluka - Rješenje - pokretanje prethodnog postupka radi utvrđivanja uvjeta za otvaranje stečajnog postupka (St-257-2017_Hotel_asseria.docx)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