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37ec" w14:paraId="2a237e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58137F">
        <w:t>387</w:t>
      </w:r>
      <w:r w:rsidR="00F446C5">
        <w:t>/201</w:t>
      </w:r>
      <w:r w:rsidR="00DE736D">
        <w:t>6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721DA">
        <w:t>10</w:t>
      </w:r>
      <w:r w:rsidR="005D4DDE">
        <w:t xml:space="preserve">. </w:t>
      </w:r>
      <w:r w:rsidR="00C87BE4">
        <w:t>studenog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 w:rsidR="004F6F99">
        <w:t>Z</w:t>
      </w:r>
      <w:r w:rsidR="00B53644">
        <w:t xml:space="preserve">A TU I ZA VAN jednostavno društvo s ograničenom odgovornošću za usluge, </w:t>
      </w:r>
      <w:r w:rsidR="0072318B">
        <w:t xml:space="preserve">Zagreb, </w:t>
      </w:r>
      <w:r w:rsidR="00B53644">
        <w:t>Hanamanova 1 B</w:t>
      </w:r>
      <w:r w:rsidR="00B51587">
        <w:t xml:space="preserve">, </w:t>
      </w:r>
      <w:r w:rsidR="00B666B8">
        <w:t>MBS:080</w:t>
      </w:r>
      <w:r w:rsidR="00B53644">
        <w:t>912157</w:t>
      </w:r>
      <w:r w:rsidR="00B666B8">
        <w:t xml:space="preserve">, </w:t>
      </w:r>
      <w:r w:rsidR="00B666B8" w:rsidRPr="00CA377B">
        <w:t>OIB</w:t>
      </w:r>
      <w:r w:rsidR="00B666B8">
        <w:t>:</w:t>
      </w:r>
      <w:r w:rsidR="004F6F99">
        <w:t>4</w:t>
      </w:r>
      <w:r w:rsidR="00B53644">
        <w:t>2125618558</w:t>
      </w:r>
      <w:r w:rsidR="00CE475E">
        <w:t>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53644">
        <w:t>7.857,60</w:t>
      </w:r>
      <w:r w:rsidR="003C484F">
        <w:t xml:space="preserve"> </w:t>
      </w:r>
      <w:r w:rsidR="005D4DDE">
        <w:t>k</w:t>
      </w:r>
      <w:r w:rsidR="003538DF">
        <w:t>u</w:t>
      </w:r>
      <w:r w:rsidR="00AC4528">
        <w:t>n</w:t>
      </w:r>
      <w:r w:rsidR="0072318B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721DA">
        <w:t>10</w:t>
      </w:r>
      <w:r w:rsidR="005D4DDE">
        <w:t xml:space="preserve">. </w:t>
      </w:r>
      <w:r w:rsidR="005C01A2">
        <w:t>studenog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39DC"/>
    <w:rsid w:val="00066C0E"/>
    <w:rsid w:val="00070A81"/>
    <w:rsid w:val="000715E7"/>
    <w:rsid w:val="000721DA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17B3F"/>
    <w:rsid w:val="0012064E"/>
    <w:rsid w:val="001269CD"/>
    <w:rsid w:val="00142AE3"/>
    <w:rsid w:val="00144A4E"/>
    <w:rsid w:val="001648C9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43E7D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C484F"/>
    <w:rsid w:val="003D35F9"/>
    <w:rsid w:val="003D6101"/>
    <w:rsid w:val="003E3A15"/>
    <w:rsid w:val="003E5D1C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4F6F99"/>
    <w:rsid w:val="005067E5"/>
    <w:rsid w:val="005160D4"/>
    <w:rsid w:val="0053446F"/>
    <w:rsid w:val="00542A53"/>
    <w:rsid w:val="00545CDF"/>
    <w:rsid w:val="00550EE4"/>
    <w:rsid w:val="00572798"/>
    <w:rsid w:val="0058137F"/>
    <w:rsid w:val="00590AEF"/>
    <w:rsid w:val="00591994"/>
    <w:rsid w:val="005969B9"/>
    <w:rsid w:val="00596A88"/>
    <w:rsid w:val="005A0039"/>
    <w:rsid w:val="005A2D0A"/>
    <w:rsid w:val="005C01A2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318B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7F57DB"/>
    <w:rsid w:val="00803C0C"/>
    <w:rsid w:val="008044A2"/>
    <w:rsid w:val="00810301"/>
    <w:rsid w:val="008155EE"/>
    <w:rsid w:val="008173A8"/>
    <w:rsid w:val="00824D94"/>
    <w:rsid w:val="00852AA8"/>
    <w:rsid w:val="008613BD"/>
    <w:rsid w:val="00863025"/>
    <w:rsid w:val="00871F01"/>
    <w:rsid w:val="008738E5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0A3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B1FA5"/>
    <w:rsid w:val="00AC0A56"/>
    <w:rsid w:val="00AC4528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1587"/>
    <w:rsid w:val="00B53644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87BE4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DE736D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48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8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8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8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8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48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8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8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8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8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 TU I ZA VAN j.d.o.o.</izvorni_sadrzaj>
    <derivirana_varijabla naziv="DomainObject.Predmet.ProtustrankaFormated_1">  ZA TU I ZA VAN j.d.o.o.</derivirana_varijabla>
  </DomainObject.Predmet.ProtustrankaFormated>
  <DomainObject.Predmet.ProtustrankaFormatedOIB>
    <izvorni_sadrzaj>  ZA TU I ZA VAN j.d.o.o., OIB 42125618558</izvorni_sadrzaj>
    <derivirana_varijabla naziv="DomainObject.Predmet.ProtustrankaFormatedOIB_1">  ZA TU I ZA VAN j.d.o.o., OIB 42125618558</derivirana_varijabla>
  </DomainObject.Predmet.ProtustrankaFormatedOIB>
  <DomainObject.Predmet.ProtustrankaFormatedWithAdress>
    <izvorni_sadrzaj> ZA TU I ZA VAN j.d.o.o., Hanamanova 1 B, 10000 Zagreb</izvorni_sadrzaj>
    <derivirana_varijabla naziv="DomainObject.Predmet.ProtustrankaFormatedWithAdress_1"> ZA TU I ZA VAN j.d.o.o., Hanamanova 1 B, 10000 Zagreb</derivirana_varijabla>
  </DomainObject.Predmet.ProtustrankaFormatedWithAdress>
  <DomainObject.Predmet.ProtustrankaFormatedWithAdressOIB>
    <izvorni_sadrzaj> ZA TU I ZA VAN j.d.o.o., OIB 42125618558, Hanamanova 1 B, 10000 Zagreb</izvorni_sadrzaj>
    <derivirana_varijabla naziv="DomainObject.Predmet.ProtustrankaFormatedWithAdressOIB_1"> ZA TU I ZA VAN j.d.o.o., OIB 42125618558, Hanamanova 1 B, 10000 Zagreb</derivirana_varijabla>
  </DomainObject.Predmet.ProtustrankaFormatedWithAdressOIB>
  <DomainObject.Predmet.ProtustrankaWithAdress>
    <izvorni_sadrzaj>ZA TU I ZA VAN j.d.o.o. Hanamanova 1 B, 10000 Zagreb</izvorni_sadrzaj>
    <derivirana_varijabla naziv="DomainObject.Predmet.ProtustrankaWithAdress_1">ZA TU I ZA VAN j.d.o.o. Hanamanova 1 B, 10000 Zagreb</derivirana_varijabla>
  </DomainObject.Predmet.ProtustrankaWithAdress>
  <DomainObject.Predmet.ProtustrankaWithAdressOIB>
    <izvorni_sadrzaj>ZA TU I ZA VAN j.d.o.o., OIB 42125618558, Hanamanova 1 B, 10000 Zagreb</izvorni_sadrzaj>
    <derivirana_varijabla naziv="DomainObject.Predmet.ProtustrankaWithAdressOIB_1">ZA TU I ZA VAN j.d.o.o., OIB 42125618558, Hanamanova 1 B, 10000 Zagreb</derivirana_varijabla>
  </DomainObject.Predmet.ProtustrankaWithAdressOIB>
  <DomainObject.Predmet.ProtustrankaNazivFormated>
    <izvorni_sadrzaj>ZA TU I ZA VAN j.d.o.o.</izvorni_sadrzaj>
    <derivirana_varijabla naziv="DomainObject.Predmet.ProtustrankaNazivFormated_1">ZA TU I ZA VAN j.d.o.o.</derivirana_varijabla>
  </DomainObject.Predmet.ProtustrankaNazivFormated>
  <DomainObject.Predmet.ProtustrankaNazivFormatedOIB>
    <izvorni_sadrzaj>ZA TU I ZA VAN j.d.o.o., OIB 42125618558</izvorni_sadrzaj>
    <derivirana_varijabla naziv="DomainObject.Predmet.ProtustrankaNazivFormatedOIB_1">ZA TU I ZA VAN j.d.o.o., OIB 42125618558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 TU I ZA VAN j.d.o.o.</item>
    </izvorni_sadrzaj>
    <derivirana_varijabla naziv="DomainObject.Predmet.ProtuStrankaListFormated_1">
      <item>ZA TU I ZA VAN j.d.o.o.</item>
    </derivirana_varijabla>
  </DomainObject.Predmet.ProtuStrankaListFormated>
  <DomainObject.Predmet.ProtuStrankaListFormatedOIB>
    <izvorni_sadrzaj>
      <item>ZA TU I ZA VAN j.d.o.o., OIB 42125618558</item>
    </izvorni_sadrzaj>
    <derivirana_varijabla naziv="DomainObject.Predmet.ProtuStrankaListFormatedOIB_1">
      <item>ZA TU I ZA VAN j.d.o.o., OIB 42125618558</item>
    </derivirana_varijabla>
  </DomainObject.Predmet.ProtuStrankaListFormatedOIB>
  <DomainObject.Predmet.ProtuStrankaListFormatedWithAdress>
    <izvorni_sadrzaj>
      <item>ZA TU I ZA VAN j.d.o.o., Hanamanova 1 B, 10000 Zagreb</item>
    </izvorni_sadrzaj>
    <derivirana_varijabla naziv="DomainObject.Predmet.ProtuStrankaListFormatedWithAdress_1">
      <item>ZA TU I ZA VAN j.d.o.o., Hanamanova 1 B, 10000 Zagreb</item>
    </derivirana_varijabla>
  </DomainObject.Predmet.ProtuStrankaListFormatedWithAdress>
  <DomainObject.Predmet.ProtuStrankaListFormatedWithAdressOIB>
    <izvorni_sadrzaj>
      <item>ZA TU I ZA VAN j.d.o.o., OIB 42125618558, Hanamanova 1 B, 10000 Zagreb</item>
    </izvorni_sadrzaj>
    <derivirana_varijabla naziv="DomainObject.Predmet.ProtuStrankaListFormatedWithAdressOIB_1">
      <item>ZA TU I ZA VAN j.d.o.o., OIB 42125618558, Hanamanova 1 B, 10000 Zagreb</item>
    </derivirana_varijabla>
  </DomainObject.Predmet.ProtuStrankaListFormatedWithAdressOIB>
  <DomainObject.Predmet.ProtuStrankaListNazivFormated>
    <izvorni_sadrzaj>
      <item>ZA TU I ZA VAN j.d.o.o.</item>
    </izvorni_sadrzaj>
    <derivirana_varijabla naziv="DomainObject.Predmet.ProtuStrankaListNazivFormated_1">
      <item>ZA TU I ZA VAN j.d.o.o.</item>
    </derivirana_varijabla>
  </DomainObject.Predmet.ProtuStrankaListNazivFormated>
  <DomainObject.Predmet.ProtuStrankaListNazivFormatedOIB>
    <izvorni_sadrzaj>
      <item>ZA TU I ZA VAN j.d.o.o., OIB 42125618558</item>
    </izvorni_sadrzaj>
    <derivirana_varijabla naziv="DomainObject.Predmet.ProtuStrankaListNazivFormatedOIB_1">
      <item>ZA TU I ZA VAN j.d.o.o., OIB 42125618558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 TU I ZA VAN j.d.o.o.</izvorni_sadrzaj>
    <derivirana_varijabla naziv="DomainObject.Predmet.ProtustrankaIDrugi_1">ZA TU I ZA VAN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 TU I ZA VAN j.d.o.o., OIB 42125618558, Hanamanova 1 B, 10000 Zagreb</izvorni_sadrzaj>
    <derivirana_varijabla naziv="DomainObject.Predmet.ProtustrankaIDrugiAdressOIB_1">ZA TU I ZA VAN j.d.o.o., OIB 42125618558, Hanamanova 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 TU I ZA VAN j.d.o.o.</item>
    </izvorni_sadrzaj>
    <derivirana_varijabla naziv="DomainObject.Predmet.SudioniciListNaziv_1">
      <item>FINA Regionalni centar Zagreb</item>
      <item>ZA TU I ZA VAN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 TU I ZA VAN j.d.o.o., OIB 42125618558, Hanamanova 1 B,10000 Zagreb</item>
    </izvorni_sadrzaj>
    <derivirana_varijabla naziv="DomainObject.Predmet.SudioniciListAdressOIB_1">
      <item>FINA Regionalni centar Zagreb, OIB 85821130368, Trg svibanjskih žrtava 1995. 1,10000 Zagreb</item>
      <item>ZA TU I ZA VAN j.d.o.o., OIB 42125618558, Hanamanova 1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42125618558</item>
    </izvorni_sadrzaj>
    <derivirana_varijabla naziv="DomainObject.Predmet.SudioniciListNazivOIB_1">
      <item>, OIB 85821130368</item>
      <item>, OIB 42125618558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1363</properties:Characters>
  <properties:Lines>39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2016-11-07T13:35:00Z</dcterms:created>
  <dc:creator>ilukac</dc:creator>
  <cp:lastModifiedBy>Violeta Rihtar</cp:lastModifiedBy>
  <cp:lastPrinted>2016-10-19T13:39:00Z</cp:lastPrinted>
  <dcterms:modified xmlns:xsi="http://www.w3.org/2001/XMLSchema-instance" xsi:type="dcterms:W3CDTF">2016-11-10T13:13:00Z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