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5dc2" w14:paraId="2ee5dc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B1EAB">
        <w:t>2</w:t>
      </w:r>
      <w:r w:rsidR="00D42DF6">
        <w:t>1</w:t>
      </w:r>
      <w:r w:rsidR="00EB03B5">
        <w:t>3</w:t>
      </w:r>
      <w:r w:rsidR="00D42DF6">
        <w:t>1</w:t>
      </w:r>
      <w:r>
        <w:t>/</w:t>
      </w:r>
      <w:r w:rsidR="00E8650F">
        <w:t>16</w:t>
      </w:r>
      <w:r>
        <w:t>-</w:t>
      </w:r>
      <w:r w:rsidR="0020185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CB1EAB">
        <w:t xml:space="preserve">OIB 85821130368 </w:t>
      </w:r>
      <w:r w:rsidRPr="000B1DB2">
        <w:t xml:space="preserve">za otvaranje stečajnog postupka nad dužnikom </w:t>
      </w:r>
      <w:r w:rsidR="00EB03B5">
        <w:t>MARTONICA jednostavno društvo s ograničenom odgovornošću za trgovinu, turizam i usluge, Beli Manastir, Baranjska 15</w:t>
      </w:r>
      <w:r w:rsidR="00CB1EAB" w:rsidRPr="00CB1EAB">
        <w:t>, MBS 0301</w:t>
      </w:r>
      <w:r w:rsidR="005A0FB3">
        <w:t>45260</w:t>
      </w:r>
      <w:r w:rsidR="00CB1EAB" w:rsidRPr="00CB1EAB">
        <w:t xml:space="preserve">, OIB </w:t>
      </w:r>
      <w:r w:rsidR="005A0FB3">
        <w:t>57444324379</w:t>
      </w:r>
      <w:r w:rsidRPr="000B1DB2">
        <w:t xml:space="preserve">, dana </w:t>
      </w:r>
      <w:r w:rsidR="00DF5D62">
        <w:t>2</w:t>
      </w:r>
      <w:r w:rsidR="006113A7">
        <w:t>3</w:t>
      </w:r>
      <w:r>
        <w:t>.</w:t>
      </w:r>
      <w:r w:rsidRPr="000B1DB2">
        <w:t xml:space="preserve"> </w:t>
      </w:r>
      <w:r w:rsidR="006113A7">
        <w:t>kolovoz</w:t>
      </w:r>
      <w:r w:rsidR="00641D2E">
        <w:t>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5A0FB3">
        <w:t xml:space="preserve">Đurđa </w:t>
      </w:r>
      <w:r w:rsidR="00DA6030">
        <w:t xml:space="preserve">(Hohnjec) </w:t>
      </w:r>
      <w:r w:rsidR="005A0FB3">
        <w:t>Marton, Beli Manastir, Baranjska 15</w:t>
      </w:r>
      <w:r w:rsidR="00DC2C70">
        <w:t xml:space="preserve">, OIB </w:t>
      </w:r>
      <w:r w:rsidR="005A0FB3">
        <w:t>0465</w:t>
      </w:r>
      <w:r w:rsidR="00DA6030">
        <w:t>5557409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45996">
        <w:t>2</w:t>
      </w:r>
      <w:r w:rsidR="00F745E7">
        <w:t>1</w:t>
      </w:r>
      <w:r w:rsidR="00DA6030">
        <w:t>3</w:t>
      </w:r>
      <w:r w:rsidR="00F745E7">
        <w:t>1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DA6030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DA6030" w:rsidRPr="00DA6030">
        <w:t>Đurđ</w:t>
      </w:r>
      <w:r w:rsidR="00DA6030">
        <w:t>i</w:t>
      </w:r>
      <w:r w:rsidR="00DA6030" w:rsidRPr="00DA6030">
        <w:t xml:space="preserve"> (Hohnjec) Marton, Beli Manastir, Baranjska 15, OIB 04655557409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C13705">
        <w:t>10</w:t>
      </w:r>
      <w:r>
        <w:t>.0</w:t>
      </w:r>
      <w:r w:rsidR="006D22C9">
        <w:t>8</w:t>
      </w:r>
      <w:r>
        <w:t xml:space="preserve">.2016. zaprimljen je na ovome sudu </w:t>
      </w:r>
      <w:r w:rsidR="006610B9">
        <w:t>prijedlog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6D22C9">
        <w:t>1</w:t>
      </w:r>
      <w:r w:rsidR="00866A2A">
        <w:t>0931</w:t>
      </w:r>
      <w:r>
        <w:t xml:space="preserve"> od </w:t>
      </w:r>
      <w:r w:rsidR="00C13705">
        <w:t>9</w:t>
      </w:r>
      <w:r w:rsidR="00A15CA0">
        <w:t>.0</w:t>
      </w:r>
      <w:r w:rsidR="006D22C9">
        <w:t>8</w:t>
      </w:r>
      <w:r w:rsidR="00A15CA0">
        <w:t xml:space="preserve">.2016. godine, za </w:t>
      </w:r>
      <w:r w:rsidR="00A22E0B">
        <w:t>otvaranje</w:t>
      </w:r>
      <w:r w:rsidR="00A15CA0">
        <w:t xml:space="preserve"> stečajnog postupka nad dužnikom </w:t>
      </w:r>
      <w:r w:rsidR="00866A2A" w:rsidRPr="00866A2A">
        <w:t>MARTONICA jednostavno društvo s ograničenom odgovornošću za trgovinu, turizam i usluge, Beli Manastir, Baranjska 15, MBS 030145260, OIB 57444324379</w:t>
      </w:r>
      <w:r w:rsidR="00A15CA0">
        <w:t xml:space="preserve">, temeljem odredbe čl. </w:t>
      </w:r>
      <w:r w:rsidR="00251FA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563E51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je</w:t>
      </w:r>
      <w:r w:rsidR="00E42FA6">
        <w:t xml:space="preserve"> navela da na dan </w:t>
      </w:r>
      <w:r w:rsidR="00CD3093">
        <w:t>13</w:t>
      </w:r>
      <w:r w:rsidR="00950345">
        <w:t>.0</w:t>
      </w:r>
      <w:r w:rsidR="00C13705">
        <w:t>7</w:t>
      </w:r>
      <w:r w:rsidR="00E42FA6">
        <w:t>.201</w:t>
      </w:r>
      <w:r w:rsidR="00251FAA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CD3093">
        <w:t>54.284,64</w:t>
      </w:r>
      <w:r w:rsidR="00E42FA6">
        <w:t xml:space="preserve"> kn, u koji iznos je uračunata kamata i naknada FINE za provedbe ovrhe na novčanim sredstvima dužnika. Navodi da dužnik </w:t>
      </w:r>
      <w:r w:rsidR="003A3C5D">
        <w:t xml:space="preserve">ima </w:t>
      </w:r>
      <w:r w:rsidR="00CD3093">
        <w:t>1</w:t>
      </w:r>
      <w:r w:rsidR="003A3C5D">
        <w:t xml:space="preserve"> zaposlen</w:t>
      </w:r>
      <w:r w:rsidR="00CD3093">
        <w:t>og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CD3093">
        <w:t>13</w:t>
      </w:r>
      <w:r w:rsidR="005E56BF">
        <w:t>.0</w:t>
      </w:r>
      <w:r w:rsidR="008519CA">
        <w:t>7</w:t>
      </w:r>
      <w:r>
        <w:t xml:space="preserve">.2016., te </w:t>
      </w:r>
      <w:r w:rsidR="00C259F2">
        <w:t>navodi</w:t>
      </w:r>
      <w:r w:rsidR="008E7738">
        <w:t xml:space="preserve"> da</w:t>
      </w:r>
      <w:r w:rsidR="00946875">
        <w:t xml:space="preserve"> </w:t>
      </w:r>
      <w:r>
        <w:t xml:space="preserve">na temelju čl. 112. st. 5. SZ </w:t>
      </w:r>
      <w:r w:rsidR="00077836">
        <w:t xml:space="preserve">dužnik </w:t>
      </w:r>
      <w:r w:rsidR="00E42FA6">
        <w:t xml:space="preserve">na ime predujma za namirenje troškova stečajnog postupka </w:t>
      </w:r>
      <w:r w:rsidR="00946875">
        <w:t>ne</w:t>
      </w:r>
      <w:r w:rsidR="00E42FA6">
        <w:t>ma zaplijenjena novčana sredstva</w:t>
      </w:r>
      <w:r w:rsidR="00E956E4">
        <w:t xml:space="preserve"> na dan </w:t>
      </w:r>
      <w:r w:rsidR="00CD3093">
        <w:t>13</w:t>
      </w:r>
      <w:r w:rsidR="00E956E4">
        <w:t>.0</w:t>
      </w:r>
      <w:r w:rsidR="008519CA">
        <w:t>7</w:t>
      </w:r>
      <w:r w:rsidR="00E956E4">
        <w:t>.2016</w:t>
      </w:r>
      <w:r w:rsidR="005E56BF">
        <w:t>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110</w:t>
      </w:r>
      <w:r w:rsidRPr="00176811">
        <w:t xml:space="preserve">. st. </w:t>
      </w:r>
      <w:r w:rsidR="00E956E4">
        <w:t>1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F6874">
        <w:rPr>
          <w:b w:val="false"/>
        </w:rPr>
        <w:t>2</w:t>
      </w:r>
      <w:r w:rsidR="00867A9E">
        <w:rPr>
          <w:b w:val="false"/>
        </w:rPr>
        <w:t>3</w:t>
      </w:r>
      <w:r>
        <w:rPr>
          <w:b w:val="false"/>
        </w:rPr>
        <w:t xml:space="preserve">. </w:t>
      </w:r>
      <w:r w:rsidR="00867A9E">
        <w:rPr>
          <w:b w:val="false"/>
        </w:rPr>
        <w:t>kolovoz</w:t>
      </w:r>
      <w:r w:rsidR="00141CC3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CD3093" w:rsidP="00CD3093" w:rsidR="00CD3093">
      <w:pPr>
        <w:numPr>
          <w:ilvl w:val="0"/>
          <w:numId w:val="8"/>
        </w:numPr>
        <w:jc w:val="both"/>
      </w:pPr>
      <w:r w:rsidRPr="00CD3093">
        <w:t>Đurđa (Hohnjec) Marton, Beli Manastir, Baranjska 15</w:t>
      </w:r>
    </w:p>
    <w:p w:rsidRDefault="00E42FA6" w:rsidP="00CD3093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867A9E">
        <w:t>2</w:t>
      </w:r>
      <w:r w:rsidR="008519CA">
        <w:t>7</w:t>
      </w:r>
      <w:r w:rsidR="00410D9A">
        <w:t>.</w:t>
      </w:r>
      <w:r w:rsidR="003C50EE">
        <w:t>0</w:t>
      </w:r>
      <w:r w:rsidR="00867A9E">
        <w:t>9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55EF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20185D" w:rsidRPr="0020185D">
      <w:t>14 St-2</w:t>
    </w:r>
    <w:r w:rsidR="00D42DF6">
      <w:t>1</w:t>
    </w:r>
    <w:r w:rsidR="00EB03B5">
      <w:t>3</w:t>
    </w:r>
    <w:r w:rsidR="00D42DF6">
      <w:t>1</w:t>
    </w:r>
    <w:r w:rsidR="0020185D" w:rsidRPr="0020185D">
      <w:t>/16-3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555EF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51FAA"/>
    <w:rsid w:val="00260090"/>
    <w:rsid w:val="00260DC7"/>
    <w:rsid w:val="002665F9"/>
    <w:rsid w:val="002952DB"/>
    <w:rsid w:val="002C4C28"/>
    <w:rsid w:val="002C5C2E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2537D"/>
    <w:rsid w:val="00526AFE"/>
    <w:rsid w:val="0053263A"/>
    <w:rsid w:val="00533AEE"/>
    <w:rsid w:val="00534031"/>
    <w:rsid w:val="005428C9"/>
    <w:rsid w:val="00563E51"/>
    <w:rsid w:val="00576460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D22C9"/>
    <w:rsid w:val="006D7788"/>
    <w:rsid w:val="006F076A"/>
    <w:rsid w:val="00714198"/>
    <w:rsid w:val="0071667C"/>
    <w:rsid w:val="007412F6"/>
    <w:rsid w:val="00743F09"/>
    <w:rsid w:val="00746DE3"/>
    <w:rsid w:val="00753FC1"/>
    <w:rsid w:val="00766F65"/>
    <w:rsid w:val="00786DD1"/>
    <w:rsid w:val="00787851"/>
    <w:rsid w:val="007B56C5"/>
    <w:rsid w:val="007B7EDC"/>
    <w:rsid w:val="007C2E60"/>
    <w:rsid w:val="007C7C7F"/>
    <w:rsid w:val="007D4666"/>
    <w:rsid w:val="00806A76"/>
    <w:rsid w:val="00807C9D"/>
    <w:rsid w:val="00822AE5"/>
    <w:rsid w:val="00840E89"/>
    <w:rsid w:val="00842EE6"/>
    <w:rsid w:val="008508C3"/>
    <w:rsid w:val="008519CA"/>
    <w:rsid w:val="00866A2A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D0585"/>
    <w:rsid w:val="008E7738"/>
    <w:rsid w:val="00907C67"/>
    <w:rsid w:val="00913729"/>
    <w:rsid w:val="00925019"/>
    <w:rsid w:val="00925A27"/>
    <w:rsid w:val="00934FA1"/>
    <w:rsid w:val="009365DD"/>
    <w:rsid w:val="0094421A"/>
    <w:rsid w:val="00946875"/>
    <w:rsid w:val="00950345"/>
    <w:rsid w:val="009504AE"/>
    <w:rsid w:val="00955B33"/>
    <w:rsid w:val="0096332B"/>
    <w:rsid w:val="009635B8"/>
    <w:rsid w:val="009654F9"/>
    <w:rsid w:val="00992D9D"/>
    <w:rsid w:val="00993B7F"/>
    <w:rsid w:val="009A3914"/>
    <w:rsid w:val="009B228A"/>
    <w:rsid w:val="009D3A79"/>
    <w:rsid w:val="009D7C3F"/>
    <w:rsid w:val="009E37DF"/>
    <w:rsid w:val="009E42B9"/>
    <w:rsid w:val="009E4CE5"/>
    <w:rsid w:val="009F0CD5"/>
    <w:rsid w:val="00A02FF6"/>
    <w:rsid w:val="00A15CA0"/>
    <w:rsid w:val="00A22B74"/>
    <w:rsid w:val="00A22E0B"/>
    <w:rsid w:val="00A320F5"/>
    <w:rsid w:val="00A353C1"/>
    <w:rsid w:val="00A36539"/>
    <w:rsid w:val="00A37C30"/>
    <w:rsid w:val="00A440A0"/>
    <w:rsid w:val="00A47514"/>
    <w:rsid w:val="00A5102B"/>
    <w:rsid w:val="00A62737"/>
    <w:rsid w:val="00A92278"/>
    <w:rsid w:val="00AA2AA8"/>
    <w:rsid w:val="00AB6EA6"/>
    <w:rsid w:val="00AC1367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13EB"/>
    <w:rsid w:val="00BA3984"/>
    <w:rsid w:val="00BB3ED9"/>
    <w:rsid w:val="00BB4840"/>
    <w:rsid w:val="00BB5364"/>
    <w:rsid w:val="00BF7875"/>
    <w:rsid w:val="00C03878"/>
    <w:rsid w:val="00C05166"/>
    <w:rsid w:val="00C07624"/>
    <w:rsid w:val="00C0764A"/>
    <w:rsid w:val="00C10C76"/>
    <w:rsid w:val="00C13705"/>
    <w:rsid w:val="00C2518C"/>
    <w:rsid w:val="00C259F2"/>
    <w:rsid w:val="00C263CA"/>
    <w:rsid w:val="00C30255"/>
    <w:rsid w:val="00C30DBA"/>
    <w:rsid w:val="00C316FD"/>
    <w:rsid w:val="00C354FB"/>
    <w:rsid w:val="00C467DE"/>
    <w:rsid w:val="00C50158"/>
    <w:rsid w:val="00C67E69"/>
    <w:rsid w:val="00C93F1F"/>
    <w:rsid w:val="00CB1EAB"/>
    <w:rsid w:val="00CB52A9"/>
    <w:rsid w:val="00CD3093"/>
    <w:rsid w:val="00CE6509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A6030"/>
    <w:rsid w:val="00DC2C70"/>
    <w:rsid w:val="00DD4A37"/>
    <w:rsid w:val="00DD6A57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56E4"/>
    <w:rsid w:val="00EA7C38"/>
    <w:rsid w:val="00EB03B5"/>
    <w:rsid w:val="00EC4508"/>
    <w:rsid w:val="00ED36D9"/>
    <w:rsid w:val="00ED431D"/>
    <w:rsid w:val="00EE5091"/>
    <w:rsid w:val="00EF6417"/>
    <w:rsid w:val="00EF74DB"/>
    <w:rsid w:val="00F078AC"/>
    <w:rsid w:val="00F10B9E"/>
    <w:rsid w:val="00F12013"/>
    <w:rsid w:val="00F37384"/>
    <w:rsid w:val="00F4099D"/>
    <w:rsid w:val="00F45589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St-2131/2016</izvorni_sadrzaj>
    <derivirana_varijabla naziv="DomainObject.Predmet.OznakaBroj_1">St-2131/2016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MARTONICA jednostavno društvo s ograničenom odgovornošću za trgovinu, turizam i usluge</izvorni_sadrzaj>
    <derivirana_varijabla naziv="DomainObject.Predmet.ProtustrankaFormated_1">  MARTONICA jednostavno društvo s ograničenom odgovornošću za trgovinu, turizam i usluge</derivirana_varijabla>
  </DomainObject.Predmet.ProtustrankaFormated>
  <DomainObject.Predmet.ProtustrankaFormatedOIB>
    <izvorni_sadrzaj>  MARTONICA jednostavno društvo s ograničenom odgovornošću za trgovinu, turizam i usluge, OIB 57444324379</izvorni_sadrzaj>
    <derivirana_varijabla naziv="DomainObject.Predmet.ProtustrankaFormatedOIB_1">  MARTONICA jednostavno društvo s ograničenom odgovornošću za trgovinu, turizam i usluge, OIB 57444324379</derivirana_varijabla>
  </DomainObject.Predmet.ProtustrankaFormatedOIB>
  <DomainObject.Predmet.ProtustrankaFormatedWithAdress>
    <izvorni_sadrzaj> MARTONICA jednostavno društvo s ograničenom odgovornošću za trgovinu, turizam i usluge, Baranjska 15, 31300 Beli Manastir</izvorni_sadrzaj>
    <derivirana_varijabla naziv="DomainObject.Predmet.ProtustrankaFormatedWithAdress_1"> MARTONICA jednostavno društvo s ograničenom odgovornošću za trgovinu, turizam i usluge, Baranjska 15, 31300 Beli Manastir</derivirana_varijabla>
  </DomainObject.Predmet.ProtustrankaFormatedWithAdress>
  <DomainObject.Predmet.ProtustrankaFormatedWithAdressOIB>
    <izvorni_sadrzaj> MARTONICA jednostavno društvo s ograničenom odgovornošću za trgovinu, turizam i usluge, OIB 57444324379, Baranjska 15, 31300 Beli Manastir</izvorni_sadrzaj>
    <derivirana_varijabla naziv="DomainObject.Predmet.ProtustrankaFormatedWithAdressOIB_1"> MARTONICA jednostavno društvo s ograničenom odgovornošću za trgovinu, turizam i usluge, OIB 57444324379, Baranjska 15, 31300 Beli Manastir</derivirana_varijabla>
  </DomainObject.Predmet.ProtustrankaFormatedWithAdressOIB>
  <DomainObject.Predmet.ProtustrankaWithAdress>
    <izvorni_sadrzaj>MARTONICA jednostavno društvo s ograničenom odgovornošću za trgovinu, turizam i usluge Baranjska 15, 31300 Beli Manastir</izvorni_sadrzaj>
    <derivirana_varijabla naziv="DomainObject.Predmet.ProtustrankaWithAdress_1">MARTONICA jednostavno društvo s ograničenom odgovornošću za trgovinu, turizam i usluge Baranjska 15, 31300 Beli Manastir</derivirana_varijabla>
  </DomainObject.Predmet.ProtustrankaWithAdress>
  <DomainObject.Predmet.ProtustrankaWithAdressOIB>
    <izvorni_sadrzaj>MARTONICA jednostavno društvo s ograničenom odgovornošću za trgovinu, turizam i usluge, OIB 57444324379, Baranjska 15, 31300 Beli Manastir</izvorni_sadrzaj>
    <derivirana_varijabla naziv="DomainObject.Predmet.ProtustrankaWithAdressOIB_1">MARTONICA jednostavno društvo s ograničenom odgovornošću za trgovinu, turizam i usluge, OIB 57444324379, Baranjska 15, 31300 Beli Manastir</derivirana_varijabla>
  </DomainObject.Predmet.ProtustrankaWithAdressOIB>
  <DomainObject.Predmet.ProtustrankaNazivFormated>
    <izvorni_sadrzaj>MARTONICA jednostavno društvo s ograničenom odgovornošću za trgovinu, turizam i usluge</izvorni_sadrzaj>
    <derivirana_varijabla naziv="DomainObject.Predmet.ProtustrankaNazivFormated_1">MARTONICA jednostavno društvo s ograničenom odgovornošću za trgovinu, turizam i usluge</derivirana_varijabla>
  </DomainObject.Predmet.ProtustrankaNazivFormated>
  <DomainObject.Predmet.ProtustrankaNazivFormatedOIB>
    <izvorni_sadrzaj>MARTONICA jednostavno društvo s ograničenom odgovornošću za trgovinu, turizam i usluge, OIB 57444324379</izvorni_sadrzaj>
    <derivirana_varijabla naziv="DomainObject.Predmet.ProtustrankaNazivFormatedOIB_1">MARTONICA jednostavno društvo s ograničenom odgovornošću za trgovinu, turizam i usluge, OIB 57444324379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MARTONICA jednostavno društvo s ograničenom odgovornošću za trgovinu, turizam i usluge</item>
    </izvorni_sadrzaj>
    <derivirana_varijabla naziv="DomainObject.Predmet.ProtuStrankaListFormated_1">
      <item>MARTONICA jednostavno društvo s ograničenom odgovornošću za trgovinu, turizam i usluge</item>
    </derivirana_varijabla>
  </DomainObject.Predmet.ProtuStrankaListFormated>
  <DomainObject.Predmet.ProtuStrankaListFormatedOIB>
    <izvorni_sadrzaj>
      <item>MARTONICA jednostavno društvo s ograničenom odgovornošću za trgovinu, turizam i usluge, OIB 57444324379</item>
    </izvorni_sadrzaj>
    <derivirana_varijabla naziv="DomainObject.Predmet.ProtuStrankaListFormatedOIB_1">
      <item>MARTONICA jednostavno društvo s ograničenom odgovornošću za trgovinu, turizam i usluge, OIB 57444324379</item>
    </derivirana_varijabla>
  </DomainObject.Predmet.ProtuStrankaListFormatedOIB>
  <DomainObject.Predmet.ProtuStrankaListFormatedWithAdress>
    <izvorni_sadrzaj>
      <item>MARTONICA jednostavno društvo s ograničenom odgovornošću za trgovinu, turizam i usluge, Baranjska 15, 31300 Beli Manastir</item>
    </izvorni_sadrzaj>
    <derivirana_varijabla naziv="DomainObject.Predmet.ProtuStrankaListFormatedWithAdress_1">
      <item>MARTONICA jednostavno društvo s ograničenom odgovornošću za trgovinu, turizam i usluge, Baranjska 15, 31300 Beli Manastir</item>
    </derivirana_varijabla>
  </DomainObject.Predmet.ProtuStrankaListFormatedWithAdress>
  <DomainObject.Predmet.ProtuStrankaListFormatedWithAdressOIB>
    <izvorni_sadrzaj>
      <item>MARTONICA jednostavno društvo s ograničenom odgovornošću za trgovinu, turizam i usluge, OIB 57444324379, Baranjska 15, 31300 Beli Manastir</item>
    </izvorni_sadrzaj>
    <derivirana_varijabla naziv="DomainObject.Predmet.ProtuStrankaListFormatedWithAdressOIB_1">
      <item>MARTONICA jednostavno društvo s ograničenom odgovornošću za trgovinu, turizam i usluge, OIB 57444324379, Baranjska 15, 31300 Beli Manastir</item>
    </derivirana_varijabla>
  </DomainObject.Predmet.ProtuStrankaListFormatedWithAdressOIB>
  <DomainObject.Predmet.ProtuStrankaListNazivFormated>
    <izvorni_sadrzaj>
      <item>MARTONICA jednostavno društvo s ograničenom odgovornošću za trgovinu, turizam i usluge</item>
    </izvorni_sadrzaj>
    <derivirana_varijabla naziv="DomainObject.Predmet.ProtuStrankaListNazivFormated_1">
      <item>MARTONICA jednostavno društvo s ograničenom odgovornošću za trgovinu, turizam i usluge</item>
    </derivirana_varijabla>
  </DomainObject.Predmet.ProtuStrankaListNazivFormated>
  <DomainObject.Predmet.ProtuStrankaListNazivFormatedOIB>
    <izvorni_sadrzaj>
      <item>MARTONICA jednostavno društvo s ograničenom odgovornošću za trgovinu, turizam i usluge, OIB 57444324379</item>
    </izvorni_sadrzaj>
    <derivirana_varijabla naziv="DomainObject.Predmet.ProtuStrankaListNazivFormatedOIB_1">
      <item>MARTONICA jednostavno društvo s ograničenom odgovornošću za trgovinu, turizam i usluge, OIB 57444324379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MARTONICA jednostavno društvo s ograničenom odgovornošću za trgovinu, turizam i usluge</izvorni_sadrzaj>
    <derivirana_varijabla naziv="DomainObject.Predmet.ProtustrankaIDrugi_1">MARTONICA jednostavno društvo s ograničenom odgovornošću za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MARTONICA jednostavno društvo s ograničenom odgovornošću za trgovinu, turizam i usluge, OIB 57444324379, Baranjska 15, 31300 Beli Manastir</izvorni_sadrzaj>
    <derivirana_varijabla naziv="DomainObject.Predmet.ProtustrankaIDrugiAdressOIB_1">MARTONICA jednostavno društvo s ograničenom odgovornošću za trgovinu, turizam i usluge, OIB 57444324379, Baranjska 15,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MARTONICA jednostavno društvo s ograničenom odgovornošću za trgovinu, turizam i usluge</item>
    </izvorni_sadrzaj>
    <derivirana_varijabla naziv="DomainObject.Predmet.SudioniciListNaziv_1">
      <item>FINA RC OSIJEK</item>
      <item>MARTONICA jednostavno društvo s ograničenom odgovornošću za trgovinu, turizam i usluge</item>
    </derivirana_varijabla>
  </DomainObject.Predmet.SudioniciListNaziv>
  <DomainObject.Predmet.SudioniciListAdressOIB>
    <izvorni_sadrzaj>
      <item>FINA RC OSIJEK, OIB 85821130368</item>
      <item>MARTONICA jednostavno društvo s ograničenom odgovornošću za trgovinu, turizam i usluge, OIB 57444324379, Baranjska 15,31300 Beli Manastir</item>
    </izvorni_sadrzaj>
    <derivirana_varijabla naziv="DomainObject.Predmet.SudioniciListAdressOIB_1">
      <item>FINA RC OSIJEK, OIB 85821130368</item>
      <item>MARTONICA jednostavno društvo s ograničenom odgovornošću za trgovinu, turizam i usluge, OIB 57444324379, Baranjska 15,31300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57444324379</item>
    </izvorni_sadrzaj>
    <derivirana_varijabla naziv="DomainObject.Predmet.SudioniciListNazivOIB_1">
      <item>, OIB 85821130368</item>
      <item>, OIB 57444324379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B8F51-FD94-4C68-89A6-4033B78FE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2783</properties:Characters>
  <properties:Lines>85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2016-07-21T08:27:00Z</cp:lastPrinted>
  <dcterms:modified xmlns:xsi="http://www.w3.org/2001/XMLSchema-instance" xsi:type="dcterms:W3CDTF">2016-08-23T11:40:00Z</dcterms:modified>
  <cp:revision>12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