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31fb" w14:paraId="54331f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591573">
        <w:t>4</w:t>
      </w:r>
      <w:r w:rsidR="002E1BC2">
        <w:t>69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2E1BC2">
        <w:t>PUT POD NOGE, udruga za promicanje kontinentalnog turizma, OIB: 33910097262, MBS: 01002691, Zaprešić, Ulica grada Kaštela 16</w:t>
      </w:r>
      <w:r w:rsidR="00DA241E">
        <w:t>,</w:t>
      </w:r>
      <w:r w:rsidR="002F01CE">
        <w:t xml:space="preserve"> dana</w:t>
      </w:r>
      <w:r w:rsidR="002E1BC2">
        <w:t xml:space="preserve"> 2</w:t>
      </w:r>
      <w:r w:rsidR="00B35B7D">
        <w:t xml:space="preserve">1. </w:t>
      </w:r>
      <w:r w:rsidR="002E1BC2">
        <w:t>studenog</w:t>
      </w:r>
      <w:r w:rsidR="00B35B7D">
        <w:t xml:space="preserve"> 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E1BC2">
        <w:t>PUT POD NOGE, udruga za promicanje kontinentalnog turizma, OIB: 33910097262, MBS: 01002691, Zaprešić, Ulica grada Kaštela 16</w:t>
      </w:r>
      <w:r w:rsidR="00DA241E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2E1BC2">
        <w:t>PUT POD NOGE, udruga za promicanje kontinentalnog turizma, OIB: 33910097262, MBS: 01002691, Zaprešić, Ulica grada Kaštela 16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E1BC2">
        <w:t>5. studenog</w:t>
      </w:r>
      <w:r w:rsidR="00590A0E">
        <w:t xml:space="preserve"> 201</w:t>
      </w:r>
      <w:r w:rsidR="00591573">
        <w:t>5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E1BC2">
        <w:t>11542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E1BC2">
        <w:t>PUT POD NOGE, udruga za promicanje kontinentalnog turizma, OIB: 33910097262, MBS: 01002691, Zaprešić, Ulica grada Kaštela 16</w:t>
      </w:r>
      <w:r w:rsidR="00DA241E">
        <w:t>.</w:t>
      </w:r>
    </w:p>
    <w:p w:rsidRDefault="00DA241E" w:rsidP="00DA241E" w:rsidR="00DA241E">
      <w:pPr>
        <w:jc w:val="both"/>
      </w:pPr>
    </w:p>
    <w:p w:rsidRDefault="0040522B" w:rsidP="00DA241E" w:rsidR="00EB5FF1">
      <w:pPr>
        <w:jc w:val="both"/>
      </w:pPr>
      <w:r>
        <w:t xml:space="preserve">Trgovački sud u Osijeku je dana </w:t>
      </w:r>
      <w:r w:rsidR="002E1BC2">
        <w:t>3</w:t>
      </w:r>
      <w:r w:rsidR="00591573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591573">
        <w:t>4</w:t>
      </w:r>
      <w:r w:rsidR="002E1BC2">
        <w:t>69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E1BC2">
        <w:t>21. studenog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E1BC2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 -</w:t>
      </w:r>
      <w:r w:rsidR="0040522B" w:rsidRPr="009F5B7A">
        <w:t xml:space="preserve">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E1BC2">
        <w:t>20/12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3A2A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591573">
      <w:t>4</w:t>
    </w:r>
    <w:r w:rsidR="002E1BC2">
      <w:t>69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E1BC2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83A2A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3A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3A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A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A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3A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3A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A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A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pod noge, udruga za promicanje kontinentalnog turizma</izvorni_sadrzaj>
    <derivirana_varijabla naziv="DomainObject.Predmet.ProtustrankaFormated_1">  Put pod noge, udruga za promicanje kontinentalnog turizma</derivirana_varijabla>
  </DomainObject.Predmet.ProtustrankaFormated>
  <DomainObject.Predmet.ProtustrankaFormatedOIB>
    <izvorni_sadrzaj>  Put pod noge, udruga za promicanje kontinentalnog turizma, OIB 33910097262</izvorni_sadrzaj>
    <derivirana_varijabla naziv="DomainObject.Predmet.ProtustrankaFormatedOIB_1">  Put pod noge, udruga za promicanje kontinentalnog turizma, OIB 33910097262</derivirana_varijabla>
  </DomainObject.Predmet.ProtustrankaFormatedOIB>
  <DomainObject.Predmet.ProtustrankaFormatedWithAdress>
    <izvorni_sadrzaj> Put pod noge, udruga za promicanje kontinentalnog turizma, Ulica Grada Kaštela 16, 10290 Zaprešić</izvorni_sadrzaj>
    <derivirana_varijabla naziv="DomainObject.Predmet.ProtustrankaFormatedWithAdress_1"> Put pod noge, udruga za promicanje kontinentalnog turizma, Ulica Grada Kaštela 16, 10290 Zaprešić</derivirana_varijabla>
  </DomainObject.Predmet.ProtustrankaFormatedWithAdress>
  <DomainObject.Predmet.ProtustrankaFormatedWithAdressOIB>
    <izvorni_sadrzaj> Put pod noge, udruga za promicanje kontinentalnog turizma, OIB 33910097262, Ulica Grada Kaštela 16, 10290 Zaprešić</izvorni_sadrzaj>
    <derivirana_varijabla naziv="DomainObject.Predmet.ProtustrankaFormatedWithAdressOIB_1"> Put pod noge, udruga za promicanje kontinentalnog turizma, OIB 33910097262, Ulica Grada Kaštela 16, 10290 Zaprešić</derivirana_varijabla>
  </DomainObject.Predmet.ProtustrankaFormatedWithAdressOIB>
  <DomainObject.Predmet.ProtustrankaWithAdress>
    <izvorni_sadrzaj>Put pod noge, udruga za promicanje kontinentalnog turizma Ulica Grada Kaštela 16, 10290 Zaprešić</izvorni_sadrzaj>
    <derivirana_varijabla naziv="DomainObject.Predmet.ProtustrankaWithAdress_1">Put pod noge, udruga za promicanje kontinentalnog turizma Ulica Grada Kaštela 16, 10290 Zaprešić</derivirana_varijabla>
  </DomainObject.Predmet.ProtustrankaWithAdress>
  <DomainObject.Predmet.ProtustrankaWithAdressOIB>
    <izvorni_sadrzaj>Put pod noge, udruga za promicanje kontinentalnog turizma, OIB 33910097262, Ulica Grada Kaštela 16, 10290 Zaprešić</izvorni_sadrzaj>
    <derivirana_varijabla naziv="DomainObject.Predmet.ProtustrankaWithAdressOIB_1">Put pod noge, udruga za promicanje kontinentalnog turizma, OIB 33910097262, Ulica Grada Kaštela 16, 10290 Zaprešić</derivirana_varijabla>
  </DomainObject.Predmet.ProtustrankaWithAdressOIB>
  <DomainObject.Predmet.ProtustrankaNazivFormated>
    <izvorni_sadrzaj>Put pod noge, udruga za promicanje kontinentalnog turizma</izvorni_sadrzaj>
    <derivirana_varijabla naziv="DomainObject.Predmet.ProtustrankaNazivFormated_1">Put pod noge, udruga za promicanje kontinentalnog turizma</derivirana_varijabla>
  </DomainObject.Predmet.ProtustrankaNazivFormated>
  <DomainObject.Predmet.ProtustrankaNazivFormatedOIB>
    <izvorni_sadrzaj>Put pod noge, udruga za promicanje kontinentalnog turizma, OIB 33910097262</izvorni_sadrzaj>
    <derivirana_varijabla naziv="DomainObject.Predmet.ProtustrankaNazivFormatedOIB_1">Put pod noge, udruga za promicanje kontinentalnog turizma, OIB 33910097262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 pod noge, udruga za promicanje kontinentalnog turizma</item>
    </izvorni_sadrzaj>
    <derivirana_varijabla naziv="DomainObject.Predmet.ProtuStrankaListFormated_1">
      <item>Put pod noge, udruga za promicanje kontinentalnog turizma</item>
    </derivirana_varijabla>
  </DomainObject.Predmet.ProtuStrankaListFormated>
  <DomainObject.Predmet.ProtuStrankaListFormatedOIB>
    <izvorni_sadrzaj>
      <item>Put pod noge, udruga za promicanje kontinentalnog turizma, OIB 33910097262</item>
    </izvorni_sadrzaj>
    <derivirana_varijabla naziv="DomainObject.Predmet.ProtuStrankaListFormatedOIB_1">
      <item>Put pod noge, udruga za promicanje kontinentalnog turizma, OIB 33910097262</item>
    </derivirana_varijabla>
  </DomainObject.Predmet.ProtuStrankaListFormatedOIB>
  <DomainObject.Predmet.ProtuStrankaListFormatedWithAdress>
    <izvorni_sadrzaj>
      <item>Put pod noge, udruga za promicanje kontinentalnog turizma, Ulica Grada Kaštela 16, 10290 Zaprešić</item>
    </izvorni_sadrzaj>
    <derivirana_varijabla naziv="DomainObject.Predmet.ProtuStrankaListFormatedWithAdress_1">
      <item>Put pod noge, udruga za promicanje kontinentalnog turizma, Ulica Grada Kaštela 16, 10290 Zaprešić</item>
    </derivirana_varijabla>
  </DomainObject.Predmet.ProtuStrankaListFormatedWithAdress>
  <DomainObject.Predmet.ProtuStrankaListFormatedWithAdressOIB>
    <izvorni_sadrzaj>
      <item>Put pod noge, udruga za promicanje kontinentalnog turizma, OIB 33910097262, Ulica Grada Kaštela 16, 10290 Zaprešić</item>
    </izvorni_sadrzaj>
    <derivirana_varijabla naziv="DomainObject.Predmet.ProtuStrankaListFormatedWithAdressOIB_1">
      <item>Put pod noge, udruga za promicanje kontinentalnog turizma, OIB 33910097262, Ulica Grada Kaštela 16, 10290 Zaprešić</item>
    </derivirana_varijabla>
  </DomainObject.Predmet.ProtuStrankaListFormatedWithAdressOIB>
  <DomainObject.Predmet.ProtuStrankaListNazivFormated>
    <izvorni_sadrzaj>
      <item>Put pod noge, udruga za promicanje kontinentalnog turizma</item>
    </izvorni_sadrzaj>
    <derivirana_varijabla naziv="DomainObject.Predmet.ProtuStrankaListNazivFormated_1">
      <item>Put pod noge, udruga za promicanje kontinentalnog turizma</item>
    </derivirana_varijabla>
  </DomainObject.Predmet.ProtuStrankaListNazivFormated>
  <DomainObject.Predmet.ProtuStrankaListNazivFormatedOIB>
    <izvorni_sadrzaj>
      <item>Put pod noge, udruga za promicanje kontinentalnog turizma, OIB 33910097262</item>
    </izvorni_sadrzaj>
    <derivirana_varijabla naziv="DomainObject.Predmet.ProtuStrankaListNazivFormatedOIB_1">
      <item>Put pod noge, udruga za promicanje kontinentalnog turizma, OIB 33910097262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 pod noge, udruga za promicanje kontinentalnog turizma</izvorni_sadrzaj>
    <derivirana_varijabla naziv="DomainObject.Predmet.ProtustrankaIDrugi_1">Put pod noge, udruga za promicanje kontinentalnog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 pod noge, udruga za promicanje kontinentalnog turizma, OIB 33910097262, Ulica Grada Kaštela 16, 10290 Zaprešić</izvorni_sadrzaj>
    <derivirana_varijabla naziv="DomainObject.Predmet.ProtustrankaIDrugiAdressOIB_1">Put pod noge, udruga za promicanje kontinentalnog turizma, OIB 33910097262, Ulica Grada Kaštela 16,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 pod noge, udruga za promicanje kontinentalnog turizma</item>
      <item>FINA Regionalni centar Zagreb</item>
    </izvorni_sadrzaj>
    <derivirana_varijabla naziv="DomainObject.Predmet.SudioniciListNaziv_1">
      <item>Put pod noge, udruga za promicanje kontinentalnog turizma</item>
      <item>FINA Regionalni centar Zagreb</item>
    </derivirana_varijabla>
  </DomainObject.Predmet.SudioniciListNaziv>
  <DomainObject.Predmet.SudioniciListAdressOIB>
    <izvorni_sadrzaj>
      <item>Put pod noge, udruga za promicanje kontinentalnog turizma, OIB 33910097262, Ulica Grada Kaštela 16,10290 Zaprešić</item>
      <item>FINA Regionalni centar Zagreb, OIB 85821130368, Trg svibanjskih žrtava 1995. 1,10000 Zagreb</item>
    </izvorni_sadrzaj>
    <derivirana_varijabla naziv="DomainObject.Predmet.SudioniciListAdressOIB_1">
      <item>Put pod noge, udruga za promicanje kontinentalnog turizma, OIB 33910097262, Ulica Grada Kaštela 16,10290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33910097262</item>
      <item>, OIB 85821130368</item>
    </izvorni_sadrzaj>
    <derivirana_varijabla naziv="DomainObject.Predmet.SudioniciListNazivOIB_1">
      <item>, OIB 33910097262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78BCC-FDE0-4346-82B7-6EB240B21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2445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2016-11-21T11:27:00Z</dcterms:created>
  <dc:creator>korisnik</dc:creator>
  <cp:lastModifiedBy>Snježana Andrijanić</cp:lastModifiedBy>
  <cp:lastPrinted>2016-11-21T11:26:00Z</cp:lastPrinted>
  <dcterms:modified xmlns:xsi="http://www.w3.org/2001/XMLSchema-instance" xsi:type="dcterms:W3CDTF">2016-11-21T13:40:00Z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