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e05e" w14:paraId="222e05e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D03DB8">
        <w:t>RECESIJA d.o.o., OIB: 27098467881, Solin, Bubići 22</w:t>
      </w:r>
      <w:r w:rsidR="00FD72BB">
        <w:t>,</w:t>
      </w:r>
      <w:r>
        <w:t xml:space="preserve"> dana </w:t>
      </w:r>
      <w:r w:rsidR="00582E59">
        <w:t>24</w:t>
      </w:r>
      <w:r w:rsidR="00CF6EE7">
        <w:t>. listopada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D03DB8">
        <w:t>RECESIJA d.o.o., OIB: 27098467881, Solin, Bubići 22</w:t>
      </w:r>
      <w:r>
        <w:t xml:space="preserve">, na dan </w:t>
      </w:r>
      <w:r w:rsidR="00D03DB8">
        <w:t>15. ožujka</w:t>
      </w:r>
      <w:r w:rsidR="00CF6EE7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D03DB8">
        <w:t>64.183,52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Splitu, </w:t>
      </w:r>
      <w:r w:rsidR="00582E59">
        <w:t>24</w:t>
      </w:r>
      <w:r w:rsidR="00CF6EE7">
        <w:t>. listopada</w:t>
      </w:r>
      <w:r w:rsidR="00B46C21">
        <w:t xml:space="preserve"> 2017. godine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FCE" w:rsidR="00DB2FCE">
      <w:r>
        <w:separator/>
      </w:r>
    </w:p>
  </w:endnote>
  <w:endnote w:id="0" w:type="continuationSeparator">
    <w:p w:rsidRDefault="00DB2FCE" w:rsidR="00DB2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FCE" w:rsidR="00DB2FCE">
      <w:r>
        <w:separator/>
      </w:r>
    </w:p>
  </w:footnote>
  <w:footnote w:id="0" w:type="continuationSeparator">
    <w:p w:rsidRDefault="00DB2FCE" w:rsidR="00DB2F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8F495C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D03DB8">
      <w:t>384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3C2F22"/>
    <w:rsid w:val="00417EA6"/>
    <w:rsid w:val="004527ED"/>
    <w:rsid w:val="00582E59"/>
    <w:rsid w:val="005C7005"/>
    <w:rsid w:val="006C4FFF"/>
    <w:rsid w:val="006F2A25"/>
    <w:rsid w:val="0071519E"/>
    <w:rsid w:val="007F7A84"/>
    <w:rsid w:val="00814EDB"/>
    <w:rsid w:val="00815142"/>
    <w:rsid w:val="00816867"/>
    <w:rsid w:val="0083135C"/>
    <w:rsid w:val="00853B3E"/>
    <w:rsid w:val="008F495C"/>
    <w:rsid w:val="00981D37"/>
    <w:rsid w:val="009C22CD"/>
    <w:rsid w:val="00A51DE9"/>
    <w:rsid w:val="00B46C21"/>
    <w:rsid w:val="00B7506F"/>
    <w:rsid w:val="00BB5A25"/>
    <w:rsid w:val="00BD1274"/>
    <w:rsid w:val="00CF6EE7"/>
    <w:rsid w:val="00D03DB8"/>
    <w:rsid w:val="00D8632A"/>
    <w:rsid w:val="00DB2FCE"/>
    <w:rsid w:val="00DD0D50"/>
    <w:rsid w:val="00E97A9A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4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9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9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9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9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4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9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9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9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9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St-384/2017</izvorni_sadrzaj>
    <derivirana_varijabla naziv="DomainObject.Predmet.OznakaBroj_1">St-384/2017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RECESIJA d.o.o. za prijevoz u cestovnom prometu</izvorni_sadrzaj>
    <derivirana_varijabla naziv="DomainObject.Predmet.ProtustrankaFormated_1">  RECESIJA d.o.o. za prijevoz u cestovnom prometu</derivirana_varijabla>
  </DomainObject.Predmet.ProtustrankaFormated>
  <DomainObject.Predmet.ProtustrankaFormatedOIB>
    <izvorni_sadrzaj>  RECESIJA d.o.o. za prijevoz u cestovnom prometu, OIB 27098467881</izvorni_sadrzaj>
    <derivirana_varijabla naziv="DomainObject.Predmet.ProtustrankaFormatedOIB_1">  RECESIJA d.o.o. za prijevoz u cestovnom prometu, OIB 27098467881</derivirana_varijabla>
  </DomainObject.Predmet.ProtustrankaFormatedOIB>
  <DomainObject.Predmet.ProtustrankaFormatedWithAdress>
    <izvorni_sadrzaj> RECESIJA d.o.o. za prijevoz u cestovnom prometu, Bubići 22, 21210 Solin</izvorni_sadrzaj>
    <derivirana_varijabla naziv="DomainObject.Predmet.ProtustrankaFormatedWithAdress_1"> RECESIJA d.o.o. za prijevoz u cestovnom prometu, Bubići 22, 21210 Solin</derivirana_varijabla>
  </DomainObject.Predmet.ProtustrankaFormatedWithAdress>
  <DomainObject.Predmet.ProtustrankaFormatedWithAdressOIB>
    <izvorni_sadrzaj> RECESIJA d.o.o. za prijevoz u cestovnom prometu, OIB 27098467881, Bubići 22, 21210 Solin</izvorni_sadrzaj>
    <derivirana_varijabla naziv="DomainObject.Predmet.ProtustrankaFormatedWithAdressOIB_1"> RECESIJA d.o.o. za prijevoz u cestovnom prometu, OIB 27098467881, Bubići 22, 21210 Solin</derivirana_varijabla>
  </DomainObject.Predmet.ProtustrankaFormatedWithAdressOIB>
  <DomainObject.Predmet.ProtustrankaWithAdress>
    <izvorni_sadrzaj>RECESIJA d.o.o. za prijevoz u cestovnom prometu Bubići 22, 21210 Solin</izvorni_sadrzaj>
    <derivirana_varijabla naziv="DomainObject.Predmet.ProtustrankaWithAdress_1">RECESIJA d.o.o. za prijevoz u cestovnom prometu Bubići 22, 21210 Solin</derivirana_varijabla>
  </DomainObject.Predmet.ProtustrankaWithAdress>
  <DomainObject.Predmet.ProtustrankaWithAdressOIB>
    <izvorni_sadrzaj>RECESIJA d.o.o. za prijevoz u cestovnom prometu, OIB 27098467881, Bubići 22, 21210 Solin</izvorni_sadrzaj>
    <derivirana_varijabla naziv="DomainObject.Predmet.ProtustrankaWithAdressOIB_1">RECESIJA d.o.o. za prijevoz u cestovnom prometu, OIB 27098467881, Bubići 22, 21210 Solin</derivirana_varijabla>
  </DomainObject.Predmet.ProtustrankaWithAdressOIB>
  <DomainObject.Predmet.ProtustrankaNazivFormated>
    <izvorni_sadrzaj>RECESIJA d.o.o. za prijevoz u cestovnom prometu</izvorni_sadrzaj>
    <derivirana_varijabla naziv="DomainObject.Predmet.ProtustrankaNazivFormated_1">RECESIJA d.o.o. za prijevoz u cestovnom prometu</derivirana_varijabla>
  </DomainObject.Predmet.ProtustrankaNazivFormated>
  <DomainObject.Predmet.ProtustrankaNazivFormatedOIB>
    <izvorni_sadrzaj>RECESIJA d.o.o. za prijevoz u cestovnom prometu, OIB 27098467881</izvorni_sadrzaj>
    <derivirana_varijabla naziv="DomainObject.Predmet.ProtustrankaNazivFormatedOIB_1">RECESIJA d.o.o. za prijevoz u cestovnom prometu, OIB 27098467881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64183.52</izvorni_sadrzaj>
    <derivirana_varijabla naziv="DomainObject.Predmet.TrenutnaVrijednost_1">64183.52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RECESIJA d.o.o. za prijevoz u cestovnom prometu</item>
    </izvorni_sadrzaj>
    <derivirana_varijabla naziv="DomainObject.Predmet.ProtuStrankaListFormated_1">
      <item>RECESIJA d.o.o. za prijevoz u cestovnom prometu</item>
    </derivirana_varijabla>
  </DomainObject.Predmet.ProtuStrankaListFormated>
  <DomainObject.Predmet.ProtuStrankaListFormatedOIB>
    <izvorni_sadrzaj>
      <item>RECESIJA d.o.o. za prijevoz u cestovnom prometu, OIB 27098467881</item>
    </izvorni_sadrzaj>
    <derivirana_varijabla naziv="DomainObject.Predmet.ProtuStrankaListFormatedOIB_1">
      <item>RECESIJA d.o.o. za prijevoz u cestovnom prometu, OIB 27098467881</item>
    </derivirana_varijabla>
  </DomainObject.Predmet.ProtuStrankaListFormatedOIB>
  <DomainObject.Predmet.ProtuStrankaListFormatedWithAdress>
    <izvorni_sadrzaj>
      <item>RECESIJA d.o.o. za prijevoz u cestovnom prometu, Bubići 22, 21210 Solin</item>
    </izvorni_sadrzaj>
    <derivirana_varijabla naziv="DomainObject.Predmet.ProtuStrankaListFormatedWithAdress_1">
      <item>RECESIJA d.o.o. za prijevoz u cestovnom prometu, Bubići 22, 21210 Solin</item>
    </derivirana_varijabla>
  </DomainObject.Predmet.ProtuStrankaListFormatedWithAdress>
  <DomainObject.Predmet.ProtuStrankaListFormatedWithAdressOIB>
    <izvorni_sadrzaj>
      <item>RECESIJA d.o.o. za prijevoz u cestovnom prometu, OIB 27098467881, Bubići 22, 21210 Solin</item>
    </izvorni_sadrzaj>
    <derivirana_varijabla naziv="DomainObject.Predmet.ProtuStrankaListFormatedWithAdressOIB_1">
      <item>RECESIJA d.o.o. za prijevoz u cestovnom prometu, OIB 27098467881, Bubići 22, 21210 Solin</item>
    </derivirana_varijabla>
  </DomainObject.Predmet.ProtuStrankaListFormatedWithAdressOIB>
  <DomainObject.Predmet.ProtuStrankaListNazivFormated>
    <izvorni_sadrzaj>
      <item>RECESIJA d.o.o. za prijevoz u cestovnom prometu</item>
    </izvorni_sadrzaj>
    <derivirana_varijabla naziv="DomainObject.Predmet.ProtuStrankaListNazivFormated_1">
      <item>RECESIJA d.o.o. za prijevoz u cestovnom prometu</item>
    </derivirana_varijabla>
  </DomainObject.Predmet.ProtuStrankaListNazivFormated>
  <DomainObject.Predmet.ProtuStrankaListNazivFormatedOIB>
    <izvorni_sadrzaj>
      <item>RECESIJA d.o.o. za prijevoz u cestovnom prometu, OIB 27098467881</item>
    </izvorni_sadrzaj>
    <derivirana_varijabla naziv="DomainObject.Predmet.ProtuStrankaListNazivFormatedOIB_1">
      <item>RECESIJA d.o.o. za prijevoz u cestovnom prometu, OIB 27098467881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RECESIJA d.o.o. za prijevoz u cestovnom prometu</izvorni_sadrzaj>
    <derivirana_varijabla naziv="DomainObject.Predmet.ProtustrankaIDrugi_1">RECESIJA d.o.o. za prijevoz u cestovnom prometu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RECESIJA d.o.o. za prijevoz u cestovnom prometu, OIB 27098467881, Bubići 22, 21210 Solin</izvorni_sadrzaj>
    <derivirana_varijabla naziv="DomainObject.Predmet.ProtustrankaIDrugiAdressOIB_1">RECESIJA d.o.o. za prijevoz u cestovnom prometu, OIB 27098467881, Bubići 22,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RECESIJA d.o.o. za prijevoz u cestovnom prometu</item>
      <item>FINANCIJSKA AGENCIJA, RC SPLIT</item>
    </izvorni_sadrzaj>
    <derivirana_varijabla naziv="DomainObject.Predmet.SudioniciListNaziv_1">
      <item>RECESIJA d.o.o. za prijevoz u cestovnom prometu</item>
      <item>FINANCIJSKA AGENCIJA, RC SPLIT</item>
    </derivirana_varijabla>
  </DomainObject.Predmet.SudioniciListNaziv>
  <DomainObject.Predmet.SudioniciListAdressOIB>
    <izvorni_sadrzaj>
      <item>RECESIJA d.o.o. za prijevoz u cestovnom prometu, OIB 27098467881, Bubići 22,21210 Solin</item>
      <item>FINANCIJSKA AGENCIJA, RC SPLIT, OIB 85821130368, Mažuranićevo šetalište 24 b,21000 Split</item>
    </izvorni_sadrzaj>
    <derivirana_varijabla naziv="DomainObject.Predmet.SudioniciListAdressOIB_1">
      <item>RECESIJA d.o.o. za prijevoz u cestovnom prometu, OIB 27098467881, Bubići 22,21210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27098467881</item>
      <item>, OIB 85821130368</item>
    </izvorni_sadrzaj>
    <derivirana_varijabla naziv="DomainObject.Predmet.SudioniciListNazivOIB_1">
      <item>, OIB 27098467881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320</properties:Words>
  <properties:Characters>1800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2017-10-18T07:54:00Z</dcterms:created>
  <dc:creator>Katarina Mikulić</dc:creator>
  <cp:lastModifiedBy>Katarina Mikulić</cp:lastModifiedBy>
  <cp:lastPrinted>2017-10-24T05:26:00Z</cp:lastPrinted>
  <dcterms:modified xmlns:xsi="http://www.w3.org/2001/XMLSchema-instance" xsi:type="dcterms:W3CDTF">2017-10-24T11:00:00Z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