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6d4d" w14:paraId="22c6d4d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St-1</w:t>
      </w:r>
      <w:r w:rsidR="00557B7B">
        <w:t>9</w:t>
      </w:r>
      <w:r w:rsidR="002B226F">
        <w:t>03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8B54EC">
        <w:t>Zagreb,</w:t>
      </w:r>
      <w:r>
        <w:t xml:space="preserve"> Podružnica </w:t>
      </w:r>
      <w:r w:rsidR="001778F8">
        <w:t>Zagreb, Trg svibanjskih žrtava 1995. 1</w:t>
      </w:r>
      <w:r>
        <w:t xml:space="preserve">, za pokretanje skraćenog stečajnog postupka nad dužnikom </w:t>
      </w:r>
      <w:r w:rsidR="002B226F">
        <w:t xml:space="preserve">PER VIAM d.o.o. za usluge, putnička agencija, Sveta Nedjelja, Trg Ante </w:t>
      </w:r>
      <w:proofErr w:type="spellStart"/>
      <w:r w:rsidR="002B226F">
        <w:t>starčevića</w:t>
      </w:r>
      <w:proofErr w:type="spellEnd"/>
      <w:r w:rsidR="002B226F">
        <w:t xml:space="preserve"> 1</w:t>
      </w:r>
      <w:r>
        <w:t>, MBS: 0</w:t>
      </w:r>
      <w:r w:rsidR="009E0F44">
        <w:t>8</w:t>
      </w:r>
      <w:r>
        <w:t>0</w:t>
      </w:r>
      <w:r w:rsidR="002B226F">
        <w:t>519498</w:t>
      </w:r>
      <w:r>
        <w:t xml:space="preserve"> OIB: </w:t>
      </w:r>
      <w:r w:rsidR="00557B7B">
        <w:t>8</w:t>
      </w:r>
      <w:r w:rsidR="002B226F">
        <w:t>5673667655</w:t>
      </w:r>
      <w:r>
        <w:t xml:space="preserve">, temeljem članka 430. Stečajnog zakona ( „Narodne novine“ 71/15), dana </w:t>
      </w:r>
      <w:r w:rsidR="009F0D75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B226F">
        <w:t xml:space="preserve">PER VIAM d.o.o. za usluge, putnička agencija, Sveta Nedjelja, Trg Ante </w:t>
      </w:r>
      <w:proofErr w:type="spellStart"/>
      <w:r w:rsidR="002B226F">
        <w:t>starčevića</w:t>
      </w:r>
      <w:proofErr w:type="spellEnd"/>
      <w:r w:rsidR="002B226F">
        <w:t xml:space="preserve"> 1, MBS: 080519498 OIB: 85673667655</w:t>
      </w:r>
      <w:r w:rsidR="00B2698F">
        <w:t xml:space="preserve">, </w:t>
      </w:r>
      <w:r>
        <w:t xml:space="preserve">iznosi </w:t>
      </w:r>
      <w:r w:rsidR="002B226F">
        <w:t>14</w:t>
      </w:r>
      <w:r>
        <w:t>.</w:t>
      </w:r>
      <w:r w:rsidR="00557B7B">
        <w:t>3</w:t>
      </w:r>
      <w:r w:rsidR="002B226F">
        <w:t>56</w:t>
      </w:r>
      <w:r>
        <w:t>,</w:t>
      </w:r>
      <w:r w:rsidR="002B226F">
        <w:t>08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5B72AF">
        <w:t>direktor</w:t>
      </w:r>
      <w:r>
        <w:t xml:space="preserve"> dužnika </w:t>
      </w:r>
      <w:r w:rsidR="002B226F">
        <w:t xml:space="preserve">Dragutin </w:t>
      </w:r>
      <w:proofErr w:type="spellStart"/>
      <w:r w:rsidR="002B226F">
        <w:t>Katušić</w:t>
      </w:r>
      <w:proofErr w:type="spellEnd"/>
      <w:r>
        <w:t xml:space="preserve">, OIB: </w:t>
      </w:r>
      <w:r w:rsidR="00557B7B">
        <w:t>6</w:t>
      </w:r>
      <w:r w:rsidR="002B226F">
        <w:t>2412261281</w:t>
      </w:r>
      <w:r>
        <w:t xml:space="preserve">, </w:t>
      </w:r>
      <w:r w:rsidR="002B226F">
        <w:t>Samobor, Zelinska 9</w:t>
      </w:r>
      <w:r w:rsidR="0074489A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E0F44">
        <w:t>1</w:t>
      </w:r>
      <w:r w:rsidR="00557B7B">
        <w:t>9</w:t>
      </w:r>
      <w:r w:rsidR="002B226F">
        <w:t>03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74489A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96899">
        <w:t>1</w:t>
      </w:r>
      <w:r w:rsidR="002B226F">
        <w:t>5</w:t>
      </w:r>
      <w:r w:rsidRPr="009C5A0D">
        <w:t>/</w:t>
      </w:r>
      <w:r w:rsidR="002B226F">
        <w:t>7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4776E"/>
    <w:rsid w:val="001778F8"/>
    <w:rsid w:val="001D5571"/>
    <w:rsid w:val="001F3D18"/>
    <w:rsid w:val="00240660"/>
    <w:rsid w:val="002B226F"/>
    <w:rsid w:val="003122B1"/>
    <w:rsid w:val="00557B7B"/>
    <w:rsid w:val="00596899"/>
    <w:rsid w:val="005B72AF"/>
    <w:rsid w:val="005C4771"/>
    <w:rsid w:val="005D6535"/>
    <w:rsid w:val="005E579F"/>
    <w:rsid w:val="006426D7"/>
    <w:rsid w:val="006B1538"/>
    <w:rsid w:val="006B6C2C"/>
    <w:rsid w:val="0074489A"/>
    <w:rsid w:val="00751907"/>
    <w:rsid w:val="008B54EC"/>
    <w:rsid w:val="009B11D4"/>
    <w:rsid w:val="009C5A0D"/>
    <w:rsid w:val="009D2B89"/>
    <w:rsid w:val="009E0F44"/>
    <w:rsid w:val="009F0D75"/>
    <w:rsid w:val="009F134E"/>
    <w:rsid w:val="00B2698F"/>
    <w:rsid w:val="00C27622"/>
    <w:rsid w:val="00DA1A19"/>
    <w:rsid w:val="00EE3D23"/>
    <w:rsid w:val="00F0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7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7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77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7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St-1903/2016</izvorni_sadrzaj>
    <derivirana_varijabla naziv="DomainObject.Predmet.OznakaBroj_1">St-1903/2016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 VIAM d.o.o.</izvorni_sadrzaj>
    <derivirana_varijabla naziv="DomainObject.Predmet.ProtustrankaFormated_1">  PER VIAM d.o.o.</derivirana_varijabla>
  </DomainObject.Predmet.ProtustrankaFormated>
  <DomainObject.Predmet.ProtustrankaFormatedOIB>
    <izvorni_sadrzaj>  PER VIAM d.o.o., OIB 85673667655</izvorni_sadrzaj>
    <derivirana_varijabla naziv="DomainObject.Predmet.ProtustrankaFormatedOIB_1">  PER VIAM d.o.o., OIB 85673667655</derivirana_varijabla>
  </DomainObject.Predmet.ProtustrankaFormatedOIB>
  <DomainObject.Predmet.ProtustrankaFormatedWithAdress>
    <izvorni_sadrzaj> PER VIAM d.o.o., Trg Ante Starčevića 1, 10431 Sveta Nedelja</izvorni_sadrzaj>
    <derivirana_varijabla naziv="DomainObject.Predmet.ProtustrankaFormatedWithAdress_1"> PER VIAM d.o.o., Trg Ante Starčevića 1, 10431 Sveta Nedelja</derivirana_varijabla>
  </DomainObject.Predmet.ProtustrankaFormatedWithAdress>
  <DomainObject.Predmet.ProtustrankaFormatedWithAdressOIB>
    <izvorni_sadrzaj> PER VIAM d.o.o., OIB 85673667655, Trg Ante Starčevića 1, 10431 Sveta Nedelja</izvorni_sadrzaj>
    <derivirana_varijabla naziv="DomainObject.Predmet.ProtustrankaFormatedWithAdressOIB_1"> PER VIAM d.o.o., OIB 85673667655, Trg Ante Starčevića 1, 10431 Sveta Nedelja</derivirana_varijabla>
  </DomainObject.Predmet.ProtustrankaFormatedWithAdressOIB>
  <DomainObject.Predmet.ProtustrankaWithAdress>
    <izvorni_sadrzaj>PER VIAM d.o.o. Trg Ante Starčevića 1, 10431 Sveta Nedelja</izvorni_sadrzaj>
    <derivirana_varijabla naziv="DomainObject.Predmet.ProtustrankaWithAdress_1">PER VIAM d.o.o. Trg Ante Starčevića 1, 10431 Sveta Nedelja</derivirana_varijabla>
  </DomainObject.Predmet.ProtustrankaWithAdress>
  <DomainObject.Predmet.ProtustrankaWithAdressOIB>
    <izvorni_sadrzaj>PER VIAM d.o.o., OIB 85673667655, Trg Ante Starčevića 1, 10431 Sveta Nedelja</izvorni_sadrzaj>
    <derivirana_varijabla naziv="DomainObject.Predmet.ProtustrankaWithAdressOIB_1">PER VIAM d.o.o., OIB 85673667655, Trg Ante Starčevića 1, 10431 Sveta Nedelja</derivirana_varijabla>
  </DomainObject.Predmet.ProtustrankaWithAdressOIB>
  <DomainObject.Predmet.ProtustrankaNazivFormated>
    <izvorni_sadrzaj>PER VIAM d.o.o.</izvorni_sadrzaj>
    <derivirana_varijabla naziv="DomainObject.Predmet.ProtustrankaNazivFormated_1">PER VIAM d.o.o.</derivirana_varijabla>
  </DomainObject.Predmet.ProtustrankaNazivFormated>
  <DomainObject.Predmet.ProtustrankaNazivFormatedOIB>
    <izvorni_sadrzaj>PER VIAM d.o.o., OIB 85673667655</izvorni_sadrzaj>
    <derivirana_varijabla naziv="DomainObject.Predmet.ProtustrankaNazivFormatedOIB_1">PER VIAM d.o.o., OIB 85673667655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 VIAM d.o.o.</item>
    </izvorni_sadrzaj>
    <derivirana_varijabla naziv="DomainObject.Predmet.ProtuStrankaListFormated_1">
      <item>PER VIAM d.o.o.</item>
    </derivirana_varijabla>
  </DomainObject.Predmet.ProtuStrankaListFormated>
  <DomainObject.Predmet.ProtuStrankaListFormatedOIB>
    <izvorni_sadrzaj>
      <item>PER VIAM d.o.o., OIB 85673667655</item>
    </izvorni_sadrzaj>
    <derivirana_varijabla naziv="DomainObject.Predmet.ProtuStrankaListFormatedOIB_1">
      <item>PER VIAM d.o.o., OIB 85673667655</item>
    </derivirana_varijabla>
  </DomainObject.Predmet.ProtuStrankaListFormatedOIB>
  <DomainObject.Predmet.ProtuStrankaListFormatedWithAdress>
    <izvorni_sadrzaj>
      <item>PER VIAM d.o.o., Trg Ante Starčevića 1, 10431 Sveta Nedelja</item>
    </izvorni_sadrzaj>
    <derivirana_varijabla naziv="DomainObject.Predmet.ProtuStrankaListFormatedWithAdress_1">
      <item>PER VIAM d.o.o., Trg Ante Starčevića 1, 10431 Sveta Nedelja</item>
    </derivirana_varijabla>
  </DomainObject.Predmet.ProtuStrankaListFormatedWithAdress>
  <DomainObject.Predmet.ProtuStrankaListFormatedWithAdressOIB>
    <izvorni_sadrzaj>
      <item>PER VIAM d.o.o., OIB 85673667655, Trg Ante Starčevića 1, 10431 Sveta Nedelja</item>
    </izvorni_sadrzaj>
    <derivirana_varijabla naziv="DomainObject.Predmet.ProtuStrankaListFormatedWithAdressOIB_1">
      <item>PER VIAM d.o.o., OIB 85673667655, Trg Ante Starčevića 1, 10431 Sveta Nedelja</item>
    </derivirana_varijabla>
  </DomainObject.Predmet.ProtuStrankaListFormatedWithAdressOIB>
  <DomainObject.Predmet.ProtuStrankaListNazivFormated>
    <izvorni_sadrzaj>
      <item>PER VIAM d.o.o.</item>
    </izvorni_sadrzaj>
    <derivirana_varijabla naziv="DomainObject.Predmet.ProtuStrankaListNazivFormated_1">
      <item>PER VIAM d.o.o.</item>
    </derivirana_varijabla>
  </DomainObject.Predmet.ProtuStrankaListNazivFormated>
  <DomainObject.Predmet.ProtuStrankaListNazivFormatedOIB>
    <izvorni_sadrzaj>
      <item>PER VIAM d.o.o., OIB 85673667655</item>
    </izvorni_sadrzaj>
    <derivirana_varijabla naziv="DomainObject.Predmet.ProtuStrankaListNazivFormatedOIB_1">
      <item>PER VIAM d.o.o., OIB 85673667655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 VIAM d.o.o.</izvorni_sadrzaj>
    <derivirana_varijabla naziv="DomainObject.Predmet.ProtustrankaIDrugi_1">PER VIAM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 VIAM d.o.o., OIB 85673667655, Trg Ante Starčevića 1, 10431 Sveta Nedelja</izvorni_sadrzaj>
    <derivirana_varijabla naziv="DomainObject.Predmet.ProtustrankaIDrugiAdressOIB_1">PER VIAM d.o.o., OIB 85673667655, Trg Ante Starčevića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 VIAM d.o.o.</item>
      <item>FINA Regionalni centar Zagreb</item>
    </izvorni_sadrzaj>
    <derivirana_varijabla naziv="DomainObject.Predmet.SudioniciListNaziv_1">
      <item>PER VIAM d.o.o.</item>
      <item>FINA Regionalni centar Zagreb</item>
    </derivirana_varijabla>
  </DomainObject.Predmet.SudioniciListNaziv>
  <DomainObject.Predmet.SudioniciListAdressOIB>
    <izvorni_sadrzaj>
      <item>PER VIAM d.o.o., OIB 85673667655, Trg Ante Starčevića 1,10431 Sveta Nedelja</item>
      <item>FINA Regionalni centar Zagreb, OIB 85821130368, Trg svibanjskih žrtava 1995. br. 1,10000 Zagreb</item>
    </izvorni_sadrzaj>
    <derivirana_varijabla naziv="DomainObject.Predmet.SudioniciListAdressOIB_1">
      <item>PER VIAM d.o.o., OIB 85673667655, Trg Ante Starčevića 1,10431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85673667655</item>
      <item>, OIB 85821130368</item>
    </izvorni_sadrzaj>
    <derivirana_varijabla naziv="DomainObject.Predmet.SudioniciListNazivOIB_1">
      <item>, OIB 85673667655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1956</properties:Characters>
  <properties:Lines>46</properties:Lines>
  <properties:Paragraphs>16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2016-06-29T07:31:00Z</cp:lastPrinted>
  <dcterms:modified xmlns:xsi="http://www.w3.org/2001/XMLSchema-instance" xsi:type="dcterms:W3CDTF">2016-06-29T07:31:00Z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