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59ea" w14:paraId="f7459ea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47417B" w:rsidRPr="0047417B">
        <w:t>BZ ŠOJDOLA</w:t>
      </w:r>
      <w:r w:rsidR="009745DD">
        <w:t xml:space="preserve">, </w:t>
      </w:r>
      <w:proofErr w:type="spellStart"/>
      <w:r w:rsidR="0047417B" w:rsidRPr="0047417B">
        <w:t>Ivanovac</w:t>
      </w:r>
      <w:proofErr w:type="spellEnd"/>
      <w:r w:rsidR="009745DD">
        <w:t xml:space="preserve">, </w:t>
      </w:r>
      <w:r w:rsidR="0047417B" w:rsidRPr="0047417B">
        <w:t>Crkvena 14</w:t>
      </w:r>
      <w:r w:rsidR="009745DD">
        <w:t xml:space="preserve">, MBS: </w:t>
      </w:r>
      <w:r w:rsidR="0047417B" w:rsidRPr="0047417B">
        <w:t>030134515</w:t>
      </w:r>
      <w:r w:rsidR="009745DD">
        <w:t xml:space="preserve">, OIB: </w:t>
      </w:r>
      <w:r w:rsidR="0047417B" w:rsidRPr="0047417B">
        <w:t>27851677540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262F4B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DB5AEA" w:rsidRPr="0047417B">
        <w:t>BZ ŠOJDOLA</w:t>
      </w:r>
      <w:r w:rsidR="00DB5AEA">
        <w:t xml:space="preserve">, </w:t>
      </w:r>
      <w:proofErr w:type="spellStart"/>
      <w:r w:rsidR="00DB5AEA" w:rsidRPr="0047417B">
        <w:t>Ivanovac</w:t>
      </w:r>
      <w:proofErr w:type="spellEnd"/>
      <w:r w:rsidR="00DB5AEA">
        <w:t xml:space="preserve">, </w:t>
      </w:r>
      <w:r w:rsidR="00DB5AEA" w:rsidRPr="0047417B">
        <w:t>Crkvena 14</w:t>
      </w:r>
      <w:r w:rsidR="00DB5AEA">
        <w:t xml:space="preserve">, MBS: </w:t>
      </w:r>
      <w:r w:rsidR="00DB5AEA" w:rsidRPr="0047417B">
        <w:t>030134515</w:t>
      </w:r>
      <w:r w:rsidR="00DB5AEA">
        <w:t xml:space="preserve">, OIB: </w:t>
      </w:r>
      <w:r w:rsidR="00DB5AEA" w:rsidRPr="0047417B">
        <w:t>27851677540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270143" w:rsidP="00270143" w:rsidR="00270143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Vinka Ivanković OIB: 75124619693 sa sjedištem, poslovnom adresom i adresom prebivališta u Vinkovcima, Sv. Antuna Padovanskog 5 A,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487909">
        <w:t xml:space="preserve">BZ ŠOJDOLA, </w:t>
      </w:r>
      <w:proofErr w:type="spellStart"/>
      <w:r w:rsidR="00487909">
        <w:t>Ivanovac</w:t>
      </w:r>
      <w:proofErr w:type="spellEnd"/>
      <w:r w:rsidR="00487909">
        <w:t>, Crkvena 14, MBS: 030134515, OIB: 27851677540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F84CE1" w:rsidR="0085221D" w:rsidRPr="00F84CE1">
      <w:pPr>
        <w:pStyle w:val="Odlomakpopisa"/>
        <w:numPr>
          <w:ilvl w:val="0"/>
          <w:numId w:val="15"/>
        </w:numPr>
        <w:jc w:val="center"/>
        <w:rPr>
          <w:b/>
        </w:rPr>
      </w:pPr>
      <w:r w:rsidRPr="00F84CE1">
        <w:rPr>
          <w:b/>
          <w:color w:val="000000"/>
        </w:rPr>
        <w:t>ožujka</w:t>
      </w:r>
      <w:r w:rsidR="00ED6F97" w:rsidRPr="00F84CE1">
        <w:rPr>
          <w:b/>
          <w:color w:val="000000"/>
        </w:rPr>
        <w:t xml:space="preserve"> 201</w:t>
      </w:r>
      <w:r w:rsidR="00DB48D4" w:rsidRPr="00F84CE1">
        <w:rPr>
          <w:b/>
          <w:color w:val="000000"/>
        </w:rPr>
        <w:t>8</w:t>
      </w:r>
      <w:r w:rsidR="00ED6F97" w:rsidRPr="00F84CE1">
        <w:rPr>
          <w:b/>
          <w:color w:val="000000"/>
        </w:rPr>
        <w:t xml:space="preserve">. u </w:t>
      </w:r>
      <w:r w:rsidR="00F84CE1">
        <w:rPr>
          <w:b/>
          <w:color w:val="000000"/>
        </w:rPr>
        <w:t>9,</w:t>
      </w:r>
      <w:r w:rsidR="00487909">
        <w:rPr>
          <w:b/>
          <w:color w:val="000000"/>
        </w:rPr>
        <w:t>4</w:t>
      </w:r>
      <w:r w:rsidR="00F84CE1">
        <w:rPr>
          <w:b/>
          <w:color w:val="000000"/>
        </w:rPr>
        <w:t>0</w:t>
      </w:r>
      <w:r w:rsidR="0085221D" w:rsidRPr="00F84CE1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51277F" w:rsidR="0085221D" w:rsidRPr="0051277F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F21854">
        <w:t>1</w:t>
      </w:r>
      <w:r w:rsidR="00E07561">
        <w:t>9</w:t>
      </w:r>
      <w:r w:rsidR="00F21854">
        <w:t>. svibnja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136561">
        <w:t>27</w:t>
      </w:r>
      <w:r w:rsidR="00D56686">
        <w:t>09</w:t>
      </w:r>
      <w:r>
        <w:t xml:space="preserve"> od </w:t>
      </w:r>
      <w:r w:rsidR="00992234">
        <w:t>1</w:t>
      </w:r>
      <w:r w:rsidR="00136561">
        <w:t>8</w:t>
      </w:r>
      <w:r w:rsidR="00992234">
        <w:t>. svibnja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r w:rsidR="00D56686">
        <w:t xml:space="preserve">BZ ŠOJDOLA, </w:t>
      </w:r>
      <w:proofErr w:type="spellStart"/>
      <w:r w:rsidR="00D56686">
        <w:t>Ivanovac</w:t>
      </w:r>
      <w:proofErr w:type="spellEnd"/>
      <w:r w:rsidR="00D56686">
        <w:t>, Crkvena 14, MBS: 030134515, OIB: 27851677540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136561">
        <w:t>17</w:t>
      </w:r>
      <w:r w:rsidR="00992234">
        <w:t xml:space="preserve">. svibnja </w:t>
      </w:r>
      <w:r w:rsidR="00163074">
        <w:t xml:space="preserve">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D56686">
        <w:t>90.648,00</w:t>
      </w:r>
      <w:r w:rsidRPr="00136561">
        <w:t xml:space="preserve"> kn, u koji iznos je</w:t>
      </w:r>
      <w:r>
        <w:t xml:space="preserve"> uračunata kamata i naknada FINE za provedbu ovrhe na novčanim sredstvima dužnika. Navodi da dužnik ima </w:t>
      </w:r>
      <w:r w:rsidR="00B26AA3">
        <w:t>1</w:t>
      </w:r>
      <w:r>
        <w:t xml:space="preserve"> zaposlen</w:t>
      </w:r>
      <w:r w:rsidR="00B26AA3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635EE3">
        <w:t>1</w:t>
      </w:r>
      <w:r w:rsidR="00136561">
        <w:t>7</w:t>
      </w:r>
      <w:r w:rsidR="00635EE3">
        <w:t>. svibnja</w:t>
      </w:r>
      <w:r w:rsidR="00D21E12">
        <w:t xml:space="preserve"> 2017. </w:t>
      </w:r>
      <w:r>
        <w:t xml:space="preserve"> godine te u svom podnesku od </w:t>
      </w:r>
      <w:r w:rsidR="00635EE3" w:rsidRPr="00635EE3">
        <w:t>1</w:t>
      </w:r>
      <w:r w:rsidR="00F357F3">
        <w:t>8</w:t>
      </w:r>
      <w:r w:rsidR="00635EE3" w:rsidRPr="00635EE3">
        <w:t xml:space="preserve">. svibnja </w:t>
      </w:r>
      <w:r w:rsidR="00D21E12">
        <w:t xml:space="preserve">2017. </w:t>
      </w:r>
      <w:r>
        <w:t xml:space="preserve">godine navodi da dužnik na dan </w:t>
      </w:r>
      <w:r w:rsidR="00635EE3">
        <w:t>1</w:t>
      </w:r>
      <w:r w:rsidR="00F357F3">
        <w:t>7</w:t>
      </w:r>
      <w:r w:rsidR="00635EE3">
        <w:t xml:space="preserve">. svibnja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 w:rsidRPr="003C2D6A">
        <w:t xml:space="preserve">oročena novčana sredstva: </w:t>
      </w:r>
      <w:r w:rsidR="00DC68C6" w:rsidRPr="003C2D6A">
        <w:t xml:space="preserve">HR8425000091101399113 </w:t>
      </w:r>
      <w:proofErr w:type="spellStart"/>
      <w:r w:rsidR="00DC68C6" w:rsidRPr="003C2D6A">
        <w:t>Addiko</w:t>
      </w:r>
      <w:proofErr w:type="spellEnd"/>
      <w:r w:rsidR="00DC68C6" w:rsidRPr="003C2D6A">
        <w:t xml:space="preserve"> Bank d.d., </w:t>
      </w:r>
      <w:r w:rsidR="003C2D6A">
        <w:t>HR5424120091133004737 Slatinska banka d.d.</w:t>
      </w:r>
      <w:r w:rsidR="00E1624B" w:rsidRPr="003C2D6A">
        <w:rPr>
          <w:color w:val="000000"/>
        </w:rPr>
        <w:t xml:space="preserve">, </w:t>
      </w:r>
      <w:r w:rsidR="00E1624B" w:rsidRPr="003C2D6A">
        <w:t>te da na temelju čl.</w:t>
      </w:r>
      <w:r w:rsidR="00E1624B">
        <w:t xml:space="preserve"> 112. </w:t>
      </w:r>
      <w:r w:rsidR="00635EE3">
        <w:t xml:space="preserve"> </w:t>
      </w:r>
      <w:r w:rsidR="00E1624B">
        <w:t xml:space="preserve">st. 5. Stečajnog zakona dužnik na dan </w:t>
      </w:r>
      <w:r w:rsidR="00385C34">
        <w:t>1</w:t>
      </w:r>
      <w:r w:rsidR="007B69B0">
        <w:t>7</w:t>
      </w:r>
      <w:r w:rsidR="00385C34">
        <w:t xml:space="preserve">. svibnja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EF7824">
        <w:t>2</w:t>
      </w:r>
      <w:r w:rsidR="00295506">
        <w:t>9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44CFF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70143" w:rsidP="00270143" w:rsidR="00270143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 Vinki Ivanković, Vinkovci, Sv. Antuna Padovanskog 5 A</w:t>
      </w:r>
    </w:p>
    <w:p w:rsidRDefault="00270143" w:rsidP="00270143" w:rsidR="00270143">
      <w:pPr>
        <w:jc w:val="both"/>
      </w:pPr>
      <w:r>
        <w:t>-dužniku</w:t>
      </w:r>
      <w:r w:rsidR="00D42457">
        <w:t xml:space="preserve"> BZ ŠOJDOLA, </w:t>
      </w:r>
      <w:proofErr w:type="spellStart"/>
      <w:r w:rsidR="00D42457">
        <w:t>Ivanovac</w:t>
      </w:r>
      <w:proofErr w:type="spellEnd"/>
      <w:r w:rsidR="00D42457">
        <w:t>, Crkvena 14</w:t>
      </w:r>
    </w:p>
    <w:p w:rsidRDefault="00270143" w:rsidP="00270143" w:rsidR="00270143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D42457" w:rsidRPr="00D42457">
        <w:t xml:space="preserve"> </w:t>
      </w:r>
      <w:r w:rsidR="00D42457">
        <w:t xml:space="preserve">Matea </w:t>
      </w:r>
      <w:proofErr w:type="spellStart"/>
      <w:r w:rsidR="00D42457">
        <w:t>Čvek</w:t>
      </w:r>
      <w:proofErr w:type="spellEnd"/>
      <w:r w:rsidR="00D42457">
        <w:t xml:space="preserve">, </w:t>
      </w:r>
      <w:proofErr w:type="spellStart"/>
      <w:r w:rsidR="00D42457" w:rsidRPr="00D42457">
        <w:t>Kuševac</w:t>
      </w:r>
      <w:proofErr w:type="spellEnd"/>
      <w:r w:rsidR="00D42457" w:rsidRPr="00D42457">
        <w:t>, Stjepana Radića 15</w:t>
      </w:r>
    </w:p>
    <w:p w:rsidRDefault="00270143" w:rsidP="00270143" w:rsidR="00270143">
      <w:pPr>
        <w:jc w:val="both"/>
      </w:pPr>
      <w:r>
        <w:t xml:space="preserve">-FINA </w:t>
      </w:r>
    </w:p>
    <w:p w:rsidRDefault="00270143" w:rsidP="00270143" w:rsidR="00270143">
      <w:pPr>
        <w:jc w:val="both"/>
      </w:pPr>
      <w:r>
        <w:t>-Ministarstvu pravosuđa RH, Zagreb, Ulica Grada Vukovara 49, elektroničkom poštom</w:t>
      </w:r>
    </w:p>
    <w:p w:rsidRDefault="00270143" w:rsidP="00270143" w:rsidR="00270143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270143" w:rsidP="00270143" w:rsidR="006D3C3F" w:rsidRPr="00B37760">
      <w:pPr>
        <w:jc w:val="both"/>
      </w:pPr>
      <w:r>
        <w:t>- R 15.3.2018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CAF" w:rsidR="00347CAF">
      <w:r>
        <w:separator/>
      </w:r>
    </w:p>
  </w:endnote>
  <w:endnote w:id="0" w:type="continuationSeparator">
    <w:p w:rsidRDefault="00347CAF" w:rsidR="00347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CAF" w:rsidR="00347CAF">
      <w:r>
        <w:separator/>
      </w:r>
    </w:p>
  </w:footnote>
  <w:footnote w:id="0" w:type="continuationSeparator">
    <w:p w:rsidRDefault="00347CAF" w:rsidR="00347C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9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82154" w:rsidR="0038215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82154">
      <w:t>7 St-577/17-7</w:t>
    </w:r>
  </w:p>
  <w:p w:rsidRDefault="00027AED" w:rsidP="00027AED" w:rsidR="00027AED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576163">
      <w:t>57</w:t>
    </w:r>
    <w:r w:rsidR="00382154">
      <w:t>7</w:t>
    </w:r>
    <w:r w:rsidR="00705FB3">
      <w:t>/17-</w:t>
    </w:r>
    <w:r w:rsidR="00576163">
      <w:t>7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42C5"/>
    <w:rsid w:val="00034EE2"/>
    <w:rsid w:val="000350A4"/>
    <w:rsid w:val="000409D9"/>
    <w:rsid w:val="00044CFF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014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47CAF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154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2D6A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417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87909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14B1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245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686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5AEA"/>
    <w:rsid w:val="00DB6077"/>
    <w:rsid w:val="00DB62A5"/>
    <w:rsid w:val="00DB77DD"/>
    <w:rsid w:val="00DC2A34"/>
    <w:rsid w:val="00DC68C6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3957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8215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9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839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39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9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9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8215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9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839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39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9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9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69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83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ŠOJDOLA za poljoprivredu, trgovinu i usluge</izvorni_sadrzaj>
    <derivirana_varijabla naziv="DomainObject.Predmet.ProtustrankaFormated_1">  Braniteljska zadruga ŠOJDOLA za poljoprivredu, trgovinu i usluge</derivirana_varijabla>
  </DomainObject.Predmet.ProtustrankaFormated>
  <DomainObject.Predmet.ProtustrankaFormatedOIB>
    <izvorni_sadrzaj>  Braniteljska zadruga ŠOJDOLA za poljoprivredu, trgovinu i usluge, OIB 27851677540</izvorni_sadrzaj>
    <derivirana_varijabla naziv="DomainObject.Predmet.ProtustrankaFormatedOIB_1">  Braniteljska zadruga ŠOJDOLA za poljoprivredu, trgovinu i usluge, OIB 27851677540</derivirana_varijabla>
  </DomainObject.Predmet.ProtustrankaFormatedOIB>
  <DomainObject.Predmet.ProtustrankaFormatedWithAdress>
    <izvorni_sadrzaj> Braniteljska zadruga ŠOJDOLA za poljoprivredu, trgovinu i usluge, Crkvena 14, 31216 Ivanovac</izvorni_sadrzaj>
    <derivirana_varijabla naziv="DomainObject.Predmet.ProtustrankaFormatedWithAdress_1"> Braniteljska zadruga ŠOJDOLA za poljoprivredu, trgovinu i usluge, Crkvena 14, 31216 Ivanovac</derivirana_varijabla>
  </DomainObject.Predmet.ProtustrankaFormatedWithAdress>
  <DomainObject.Predmet.ProtustrankaFormatedWithAdressOIB>
    <izvorni_sadrzaj> Braniteljska zadruga ŠOJDOLA za poljoprivredu, trgovinu i usluge, OIB 27851677540, Crkvena 14, 31216 Ivanovac</izvorni_sadrzaj>
    <derivirana_varijabla naziv="DomainObject.Predmet.ProtustrankaFormatedWithAdressOIB_1"> Braniteljska zadruga ŠOJDOLA za poljoprivredu, trgovinu i usluge, OIB 27851677540, Crkvena 14, 31216 Ivanovac</derivirana_varijabla>
  </DomainObject.Predmet.ProtustrankaFormatedWithAdressOIB>
  <DomainObject.Predmet.ProtustrankaWithAdress>
    <izvorni_sadrzaj>Braniteljska zadruga ŠOJDOLA za poljoprivredu, trgovinu i usluge Crkvena 14, 31216 Ivanovac</izvorni_sadrzaj>
    <derivirana_varijabla naziv="DomainObject.Predmet.ProtustrankaWithAdress_1">Braniteljska zadruga ŠOJDOLA za poljoprivredu, trgovinu i usluge Crkvena 14, 31216 Ivanovac</derivirana_varijabla>
  </DomainObject.Predmet.ProtustrankaWithAdress>
  <DomainObject.Predmet.ProtustrankaWithAdressOIB>
    <izvorni_sadrzaj>Braniteljska zadruga ŠOJDOLA za poljoprivredu, trgovinu i usluge, OIB 27851677540, Crkvena 14, 31216 Ivanovac</izvorni_sadrzaj>
    <derivirana_varijabla naziv="DomainObject.Predmet.ProtustrankaWithAdressOIB_1">Braniteljska zadruga ŠOJDOLA za poljoprivredu, trgovinu i usluge, OIB 27851677540, Crkvena 14, 31216 Ivanovac</derivirana_varijabla>
  </DomainObject.Predmet.ProtustrankaWithAdressOIB>
  <DomainObject.Predmet.ProtustrankaNazivFormated>
    <izvorni_sadrzaj>Braniteljska zadruga ŠOJDOLA za poljoprivredu, trgovinu i usluge</izvorni_sadrzaj>
    <derivirana_varijabla naziv="DomainObject.Predmet.ProtustrankaNazivFormated_1">Braniteljska zadruga ŠOJDOLA za poljoprivredu, trgovinu i usluge</derivirana_varijabla>
  </DomainObject.Predmet.ProtustrankaNazivFormated>
  <DomainObject.Predmet.ProtustrankaNazivFormatedOIB>
    <izvorni_sadrzaj>Braniteljska zadruga ŠOJDOLA za poljoprivredu, trgovinu i usluge, OIB 27851677540</izvorni_sadrzaj>
    <derivirana_varijabla naziv="DomainObject.Predmet.ProtustrankaNazivFormatedOIB_1">Braniteljska zadruga ŠOJDOLA za poljoprivredu, trgovinu i usluge, OIB 27851677540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ŠOJDOLA za poljoprivredu, trgovinu i usluge</item>
    </izvorni_sadrzaj>
    <derivirana_varijabla naziv="DomainObject.Predmet.ProtuStrankaListFormated_1">
      <item>Braniteljska zadruga ŠOJDOLA za poljoprivredu, trgovinu i usluge</item>
    </derivirana_varijabla>
  </DomainObject.Predmet.ProtuStrankaListFormated>
  <DomainObject.Predmet.ProtuStrankaListFormatedOIB>
    <izvorni_sadrzaj>
      <item>Braniteljska zadruga ŠOJDOLA za poljoprivredu, trgovinu i usluge, OIB 27851677540</item>
    </izvorni_sadrzaj>
    <derivirana_varijabla naziv="DomainObject.Predmet.ProtuStrankaListFormatedOIB_1">
      <item>Braniteljska zadruga ŠOJDOLA za poljoprivredu, trgovinu i usluge, OIB 27851677540</item>
    </derivirana_varijabla>
  </DomainObject.Predmet.ProtuStrankaListFormatedOIB>
  <DomainObject.Predmet.ProtuStrankaListFormatedWithAdress>
    <izvorni_sadrzaj>
      <item>Braniteljska zadruga ŠOJDOLA za poljoprivredu, trgovinu i usluge, Crkvena 14, 31216 Ivanovac</item>
    </izvorni_sadrzaj>
    <derivirana_varijabla naziv="DomainObject.Predmet.ProtuStrankaListFormatedWithAdress_1">
      <item>Braniteljska zadruga ŠOJDOLA za poljoprivredu, trgovinu i usluge, Crkvena 14, 31216 Ivanovac</item>
    </derivirana_varijabla>
  </DomainObject.Predmet.ProtuStrankaListFormatedWithAdress>
  <DomainObject.Predmet.ProtuStrankaListFormatedWithAdressOIB>
    <izvorni_sadrzaj>
      <item>Braniteljska zadruga ŠOJDOLA za poljoprivredu, trgovinu i usluge, OIB 27851677540, Crkvena 14, 31216 Ivanovac</item>
    </izvorni_sadrzaj>
    <derivirana_varijabla naziv="DomainObject.Predmet.ProtuStrankaListFormatedWithAdressOIB_1">
      <item>Braniteljska zadruga ŠOJDOLA za poljoprivredu, trgovinu i usluge, OIB 27851677540, Crkvena 14, 31216 Ivanovac</item>
    </derivirana_varijabla>
  </DomainObject.Predmet.ProtuStrankaListFormatedWithAdressOIB>
  <DomainObject.Predmet.ProtuStrankaListNazivFormated>
    <izvorni_sadrzaj>
      <item>Braniteljska zadruga ŠOJDOLA za poljoprivredu, trgovinu i usluge</item>
    </izvorni_sadrzaj>
    <derivirana_varijabla naziv="DomainObject.Predmet.ProtuStrankaListNazivFormated_1">
      <item>Braniteljska zadruga ŠOJDOLA za poljoprivredu, trgovinu i usluge</item>
    </derivirana_varijabla>
  </DomainObject.Predmet.ProtuStrankaListNazivFormated>
  <DomainObject.Predmet.ProtuStrankaListNazivFormatedOIB>
    <izvorni_sadrzaj>
      <item>Braniteljska zadruga ŠOJDOLA za poljoprivredu, trgovinu i usluge, OIB 27851677540</item>
    </izvorni_sadrzaj>
    <derivirana_varijabla naziv="DomainObject.Predmet.ProtuStrankaListNazivFormatedOIB_1">
      <item>Braniteljska zadruga ŠOJDOLA za poljoprivredu, trgovinu i usluge, OIB 27851677540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ŠOJDOLA za poljoprivredu, trgovinu i usluge</izvorni_sadrzaj>
    <derivirana_varijabla naziv="DomainObject.Predmet.ProtustrankaIDrugi_1">Braniteljska zadruga ŠOJDOLA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ŠOJDOLA za poljoprivredu, trgovinu i usluge, OIB 27851677540, Crkvena 14, 31216 Ivanovac</izvorni_sadrzaj>
    <derivirana_varijabla naziv="DomainObject.Predmet.ProtustrankaIDrugiAdressOIB_1">Braniteljska zadruga ŠOJDOLA za poljoprivredu, trgovinu i usluge, OIB 27851677540, Crkvena 14,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ŠOJDOLA za poljoprivredu, trgovinu i usluge</item>
    </izvorni_sadrzaj>
    <derivirana_varijabla naziv="DomainObject.Predmet.SudioniciListNaziv_1">
      <item>FINA RC OSIJEK</item>
      <item>Braniteljska zadruga ŠOJDOLA za poljoprivredu, trgovinu i usluge</item>
    </derivirana_varijabla>
  </DomainObject.Predmet.SudioniciListNaziv>
  <DomainObject.Predmet.SudioniciListAdressOIB>
    <izvorni_sadrzaj>
      <item>FINA RC OSIJEK, OIB 85821130368</item>
      <item>Braniteljska zadruga ŠOJDOLA za poljoprivredu, trgovinu i usluge, OIB 27851677540, Crkvena 14,31216 Ivanovac</item>
    </izvorni_sadrzaj>
    <derivirana_varijabla naziv="DomainObject.Predmet.SudioniciListAdressOIB_1">
      <item>FINA RC OSIJEK, OIB 85821130368</item>
      <item>Braniteljska zadruga ŠOJDOLA za poljoprivredu, trgovinu i usluge, OIB 27851677540, Crkvena 14,31216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27851677540</item>
    </izvorni_sadrzaj>
    <derivirana_varijabla naziv="DomainObject.Predmet.SudioniciListNazivOIB_1">
      <item>, OIB 85821130368</item>
      <item>, OIB 27851677540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6158A-4C11-4C2C-BBC0-12E35E7F4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732</properties:Words>
  <properties:Characters>4095</properties:Characters>
  <properties:Lines>106</properties:Lines>
  <properties:Paragraphs>36</properties:Paragraphs>
  <properties:TotalTime>824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2018-01-26T06:46:00Z</cp:lastPrinted>
  <dcterms:modified xmlns:xsi="http://www.w3.org/2001/XMLSchema-instance" xsi:type="dcterms:W3CDTF">2018-01-29T10:44:00Z</dcterms:modified>
  <cp:revision>792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