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6da5" w14:paraId="c1c6da5" w:rsidRDefault="00AE649C" w:rsidP="008A055B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A055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055B" w:rsidP="008A055B" w:rsidR="008A055B">
      <w:pPr>
        <w:spacing w:after="0"/>
      </w:pPr>
      <w:r>
        <w:t>REPUBLIKA HRVATSKA</w:t>
      </w:r>
    </w:p>
    <w:p w:rsidRDefault="008A055B" w:rsidP="008A055B" w:rsidR="008A055B">
      <w:pPr>
        <w:spacing w:after="0"/>
      </w:pPr>
      <w:r>
        <w:t>TRGOVAČKI SUD U VARAŽDINU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jc w:val="center"/>
      </w:pPr>
    </w:p>
    <w:p w:rsidRDefault="008A055B" w:rsidP="008A055B" w:rsidR="008A055B">
      <w:pPr>
        <w:spacing w:after="0"/>
        <w:jc w:val="center"/>
      </w:pPr>
    </w:p>
    <w:p w:rsidRDefault="008A055B" w:rsidP="008A055B" w:rsidR="008A055B">
      <w:pPr>
        <w:spacing w:after="0"/>
      </w:pPr>
      <w:r>
        <w:t xml:space="preserve">                                        U  I M E  R E P U B L I K E  H R V A T S K E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jc w:val="center"/>
      </w:pPr>
      <w:r>
        <w:t>R J E Š E NJ E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GRADITELJSTVO NOVAK d.o.o. Leštakovec, Leštakovec 1, OIB: 24950669138, dana 7. travnja 2017., </w:t>
      </w:r>
    </w:p>
    <w:p w:rsidRDefault="008A055B" w:rsidP="008A055B" w:rsidR="008A055B">
      <w:pPr>
        <w:spacing w:after="0"/>
        <w:jc w:val="both"/>
      </w:pPr>
    </w:p>
    <w:p w:rsidRDefault="008A055B" w:rsidP="008A055B" w:rsidR="008A055B">
      <w:pPr>
        <w:spacing w:after="0"/>
        <w:jc w:val="center"/>
      </w:pPr>
      <w:r>
        <w:t>r i j e š i o  j e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GRADITELJSTVO NOVAK d.o.o. Leštakovec, Leštakovec 1, OIB: 24950669138, s danom 7. travnja 2017. u 15,20 sati.</w:t>
      </w:r>
    </w:p>
    <w:p w:rsidRDefault="008A055B" w:rsidP="008A055B" w:rsidR="008A055B">
      <w:pPr>
        <w:spacing w:after="0"/>
        <w:ind w:hanging="705" w:left="1413"/>
        <w:jc w:val="both"/>
      </w:pPr>
    </w:p>
    <w:p w:rsidRDefault="008A055B" w:rsidP="008A055B" w:rsidR="008A055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Domagoj Repač iz Zagreba, Đorđićeva 24, OIB: 24977406612.</w:t>
      </w:r>
    </w:p>
    <w:p w:rsidRDefault="008A055B" w:rsidP="008A055B" w:rsidR="008A055B">
      <w:pPr>
        <w:spacing w:after="0"/>
        <w:ind w:hanging="705" w:left="1413"/>
        <w:jc w:val="both"/>
      </w:pPr>
    </w:p>
    <w:p w:rsidRDefault="008A055B" w:rsidP="008A055B" w:rsidR="008A055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GRADITELJSTVO NOVAK d.o.o. Leštakovec, Leštakovec 1, OIB: 24950669138.</w:t>
      </w:r>
    </w:p>
    <w:p w:rsidRDefault="008A055B" w:rsidP="008A055B" w:rsidR="008A055B">
      <w:pPr>
        <w:spacing w:after="0"/>
        <w:ind w:hanging="705" w:left="1410"/>
        <w:jc w:val="both"/>
      </w:pPr>
    </w:p>
    <w:p w:rsidRDefault="008A055B" w:rsidP="008A055B" w:rsidR="008A055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8A055B" w:rsidP="008A055B" w:rsidR="008A055B">
      <w:pPr>
        <w:spacing w:after="0"/>
        <w:jc w:val="both"/>
      </w:pPr>
    </w:p>
    <w:p w:rsidRDefault="008A055B" w:rsidP="008A055B" w:rsidR="008A055B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GRADITELJSTVO NOVAK d.o.o. Leštakovec, Leštakovec 1, OIB: 24950669138, bit će brisan iz sudskog registra.</w:t>
      </w:r>
    </w:p>
    <w:p w:rsidRDefault="008A055B" w:rsidP="008A055B" w:rsidR="008A055B">
      <w:pPr>
        <w:spacing w:after="0"/>
        <w:jc w:val="center"/>
      </w:pPr>
    </w:p>
    <w:p w:rsidRDefault="008A055B" w:rsidP="008A055B" w:rsidR="008A055B">
      <w:pPr>
        <w:spacing w:after="0"/>
        <w:jc w:val="center"/>
      </w:pPr>
      <w:r>
        <w:t>Obrazloženje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jc w:val="both"/>
      </w:pPr>
      <w:r>
        <w:tab/>
        <w:t>Predlagatelj Financijska agencija Regionalni centar Zagreb, Podružnica Varaždin je dana 16.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  <w:jc w:val="center"/>
      </w:pPr>
      <w:r>
        <w:t>U Varaždinu, 7. travnja 2017.</w:t>
      </w:r>
    </w:p>
    <w:p w:rsidRDefault="008A055B" w:rsidP="008A055B" w:rsidR="008A055B">
      <w:pPr>
        <w:spacing w:after="0"/>
        <w:jc w:val="center"/>
      </w:pPr>
    </w:p>
    <w:p w:rsidRDefault="008A055B" w:rsidP="008A055B" w:rsidR="008A05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8A055B" w:rsidP="008A055B" w:rsidR="008A05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8A055B" w:rsidP="008A055B" w:rsidR="008A05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055B" w:rsidP="008A055B" w:rsidR="008A05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055B" w:rsidP="008A055B" w:rsidR="008A055B">
      <w:pPr>
        <w:spacing w:after="0"/>
        <w:ind w:firstLine="708"/>
      </w:pPr>
      <w:r>
        <w:t>Uputa o pravnom lijeku:</w:t>
      </w:r>
    </w:p>
    <w:p w:rsidRDefault="008A055B" w:rsidP="008A055B" w:rsidR="008A055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8A055B" w:rsidP="008A055B" w:rsidR="008A055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</w:pPr>
    </w:p>
    <w:p w:rsidRDefault="008A055B" w:rsidP="008A055B" w:rsidR="008A055B">
      <w:pPr>
        <w:spacing w:after="0"/>
      </w:pPr>
      <w:r>
        <w:t>DNA:</w:t>
      </w:r>
    </w:p>
    <w:p w:rsidRDefault="008A055B" w:rsidP="008A055B" w:rsidR="008A055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A055B" w:rsidP="008A055B" w:rsidR="008A055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A055B" w:rsidP="008A055B" w:rsidR="008A055B">
      <w:pPr>
        <w:numPr>
          <w:ilvl w:val="0"/>
          <w:numId w:val="47"/>
        </w:numPr>
        <w:spacing w:after="0"/>
      </w:pPr>
      <w:r>
        <w:t>Dužnik - GRADITELJSTVO NOVAK d.o.o. Leštakovec, Leštakovec 1</w:t>
      </w:r>
    </w:p>
    <w:p w:rsidRDefault="008A055B" w:rsidP="008A055B" w:rsidR="008A055B">
      <w:pPr>
        <w:numPr>
          <w:ilvl w:val="0"/>
          <w:numId w:val="47"/>
        </w:numPr>
        <w:spacing w:after="0"/>
      </w:pPr>
      <w:r>
        <w:t>Osoba ovlaštena za zastupanje – Mario Novak,  Sukošan, Ždralovac 38</w:t>
      </w:r>
    </w:p>
    <w:p w:rsidRDefault="008A055B" w:rsidP="008A055B" w:rsidR="008A055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8A055B" w:rsidP="008A055B" w:rsidR="008A055B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8A055B" w:rsidP="008A055B" w:rsidR="008A055B">
      <w:pPr>
        <w:numPr>
          <w:ilvl w:val="0"/>
          <w:numId w:val="47"/>
        </w:numPr>
        <w:spacing w:after="0"/>
      </w:pPr>
      <w:r>
        <w:t>Stečajni upravitelj- Domagoj Repač iz Zagreba, Đorđićeva 24</w:t>
      </w:r>
    </w:p>
    <w:p w:rsidRDefault="008A055B" w:rsidP="008A055B" w:rsidR="008A055B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8A055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55B" w:rsidR="008333A9">
    <w:pPr>
      <w:pStyle w:val="Zaglavlje"/>
    </w:pPr>
    <w:r>
      <w:rPr>
        <w:rStyle w:val="PozadinaSvijetloCrvena"/>
        <w:shd w:fill="auto" w:color="auto" w:val="clear"/>
      </w:rPr>
      <w:t>Poslovni broj. 9 St-1115/16-5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55B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98D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477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St-1115/2016-5</izvorni_sadrzaj>
    <derivirana_varijabla naziv="DomainObject.Oznaka_1">St-1115/2016-5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psotupka</izvorni_sadrzaj>
    <derivirana_varijabla naziv="DomainObject.Predmet.Opis_1">Zahtjev za provedbu skraćenoga stečajnoga psotupka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NOVAK d.o.o. za graditeljstvo, prijevoz i trgovinu</izvorni_sadrzaj>
    <derivirana_varijabla naziv="DomainObject.Predmet.ProtustrankaFormated_1">  GRADITELJSTVO NOVAK d.o.o. za graditeljstvo, prijevoz i trgovinu</derivirana_varijabla>
  </DomainObject.Predmet.ProtustrankaFormated>
  <DomainObject.Predmet.ProtustrankaFormatedOIB>
    <izvorni_sadrzaj>  GRADITELJSTVO NOVAK d.o.o. za graditeljstvo, prijevoz i trgovinu, OIB 24950669138</izvorni_sadrzaj>
    <derivirana_varijabla naziv="DomainObject.Predmet.ProtustrankaFormatedOIB_1">  GRADITELJSTVO NOVAK d.o.o. za graditeljstvo, prijevoz i trgovinu, OIB 24950669138</derivirana_varijabla>
  </DomainObject.Predmet.ProtustrankaFormatedOIB>
  <DomainObject.Predmet.ProtustrankaFormatedWithAdress>
    <izvorni_sadrzaj> GRADITELJSTVO NOVAK d.o.o. za graditeljstvo, prijevoz i trgovinu, Leštakovec 1, 42203 Leštakovec</izvorni_sadrzaj>
    <derivirana_varijabla naziv="DomainObject.Predmet.ProtustrankaFormatedWithAdress_1"> GRADITELJSTVO NOVAK d.o.o. za graditeljstvo, prijevoz i trgovinu, Leštakovec 1, 42203 Leštakovec</derivirana_varijabla>
  </DomainObject.Predmet.ProtustrankaFormatedWithAdress>
  <DomainObject.Predmet.ProtustrankaFormatedWithAdressOIB>
    <izvorni_sadrzaj> GRADITELJSTVO NOVAK d.o.o. za graditeljstvo, prijevoz i trgovinu, OIB 24950669138, Leštakovec 1, 42203 Leštakovec</izvorni_sadrzaj>
    <derivirana_varijabla naziv="DomainObject.Predmet.ProtustrankaFormatedWithAdressOIB_1"> GRADITELJSTVO NOVAK d.o.o. za graditeljstvo, prijevoz i trgovinu, OIB 24950669138, Leštakovec 1, 42203 Leštakovec</derivirana_varijabla>
  </DomainObject.Predmet.ProtustrankaFormatedWithAdressOIB>
  <DomainObject.Predmet.ProtustrankaWithAdress>
    <izvorni_sadrzaj>GRADITELJSTVO NOVAK d.o.o. za graditeljstvo, prijevoz i trgovinu Leštakovec 1, 42203 Leštakovec</izvorni_sadrzaj>
    <derivirana_varijabla naziv="DomainObject.Predmet.ProtustrankaWithAdress_1">GRADITELJSTVO NOVAK d.o.o. za graditeljstvo, prijevoz i trgovinu Leštakovec 1, 42203 Leštakovec</derivirana_varijabla>
  </DomainObject.Predmet.ProtustrankaWithAdress>
  <DomainObject.Predmet.ProtustrankaWithAdressOIB>
    <izvorni_sadrzaj>GRADITELJSTVO NOVAK d.o.o. za graditeljstvo, prijevoz i trgovinu, OIB 24950669138, Leštakovec 1, 42203 Leštakovec</izvorni_sadrzaj>
    <derivirana_varijabla naziv="DomainObject.Predmet.ProtustrankaWithAdressOIB_1">GRADITELJSTVO NOVAK d.o.o. za graditeljstvo, prijevoz i trgovinu, OIB 24950669138, Leštakovec 1, 42203 Leštakovec</derivirana_varijabla>
  </DomainObject.Predmet.ProtustrankaWithAdressOIB>
  <DomainObject.Predmet.ProtustrankaNazivFormated>
    <izvorni_sadrzaj>GRADITELJSTVO NOVAK d.o.o. za graditeljstvo, prijevoz i trgovinu</izvorni_sadrzaj>
    <derivirana_varijabla naziv="DomainObject.Predmet.ProtustrankaNazivFormated_1">GRADITELJSTVO NOVAK d.o.o. za graditeljstvo, prijevoz i trgovinu</derivirana_varijabla>
  </DomainObject.Predmet.ProtustrankaNazivFormated>
  <DomainObject.Predmet.ProtustrankaNazivFormatedOIB>
    <izvorni_sadrzaj>GRADITELJSTVO NOVAK d.o.o. za graditeljstvo, prijevoz i trgovinu, OIB 24950669138</izvorni_sadrzaj>
    <derivirana_varijabla naziv="DomainObject.Predmet.ProtustrankaNazivFormatedOIB_1">GRADITELJSTVO NOVAK d.o.o. za graditeljstvo, prijevoz i trgovinu, OIB 24950669138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73943.59</izvorni_sadrzaj>
    <derivirana_varijabla naziv="DomainObject.Predmet.TrenutnaVrijednost_1">73943.59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NOVAK d.o.o. za graditeljstvo, prijevoz i trgovinu</item>
    </izvorni_sadrzaj>
    <derivirana_varijabla naziv="DomainObject.Predmet.ProtuStrankaListFormated_1">
      <item>GRADITELJSTVO NOVAK d.o.o. za graditeljstvo, prijevoz i trgovinu</item>
    </derivirana_varijabla>
  </DomainObject.Predmet.ProtuStrankaListFormated>
  <DomainObject.Predmet.ProtuStrankaListFormatedOIB>
    <izvorni_sadrzaj>
      <item>GRADITELJSTVO NOVAK d.o.o. za graditeljstvo, prijevoz i trgovinu, OIB 24950669138</item>
    </izvorni_sadrzaj>
    <derivirana_varijabla naziv="DomainObject.Predmet.ProtuStrankaListFormatedOIB_1">
      <item>GRADITELJSTVO NOVAK d.o.o. za graditeljstvo, prijevoz i trgovinu, OIB 24950669138</item>
    </derivirana_varijabla>
  </DomainObject.Predmet.ProtuStrankaListFormatedOIB>
  <DomainObject.Predmet.ProtuStrankaListFormatedWithAdress>
    <izvorni_sadrzaj>
      <item>GRADITELJSTVO NOVAK d.o.o. za graditeljstvo, prijevoz i trgovinu, Leštakovec 1, 42203 Leštakovec</item>
    </izvorni_sadrzaj>
    <derivirana_varijabla naziv="DomainObject.Predmet.ProtuStrankaListFormatedWithAdress_1">
      <item>GRADITELJSTVO NOVAK d.o.o. za graditeljstvo, prijevoz i trgovinu, Leštakovec 1, 42203 Leštakovec</item>
    </derivirana_varijabla>
  </DomainObject.Predmet.ProtuStrankaListFormatedWithAdress>
  <DomainObject.Predmet.ProtuStrankaListFormatedWithAdressOIB>
    <izvorni_sadrzaj>
      <item>GRADITELJSTVO NOVAK d.o.o. za graditeljstvo, prijevoz i trgovinu, OIB 24950669138, Leštakovec 1, 42203 Leštakovec</item>
    </izvorni_sadrzaj>
    <derivirana_varijabla naziv="DomainObject.Predmet.ProtuStrankaListFormatedWithAdressOIB_1">
      <item>GRADITELJSTVO NOVAK d.o.o. za graditeljstvo, prijevoz i trgovinu, OIB 24950669138, Leštakovec 1, 42203 Leštakovec</item>
    </derivirana_varijabla>
  </DomainObject.Predmet.ProtuStrankaListFormatedWithAdressOIB>
  <DomainObject.Predmet.ProtuStrankaListNazivFormated>
    <izvorni_sadrzaj>
      <item>GRADITELJSTVO NOVAK d.o.o. za graditeljstvo, prijevoz i trgovinu</item>
    </izvorni_sadrzaj>
    <derivirana_varijabla naziv="DomainObject.Predmet.ProtuStrankaListNazivFormated_1">
      <item>GRADITELJSTVO NOVAK d.o.o. za graditeljstvo, prijevoz i trgovinu</item>
    </derivirana_varijabla>
  </DomainObject.Predmet.ProtuStrankaListNazivFormated>
  <DomainObject.Predmet.ProtuStrankaListNazivFormatedOIB>
    <izvorni_sadrzaj>
      <item>GRADITELJSTVO NOVAK d.o.o. za graditeljstvo, prijevoz i trgovinu, OIB 24950669138</item>
    </izvorni_sadrzaj>
    <derivirana_varijabla naziv="DomainObject.Predmet.ProtuStrankaListNazivFormatedOIB_1">
      <item>GRADITELJSTVO NOVAK d.o.o. za graditeljstvo, prijevoz i trgovinu, OIB 24950669138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St-1115/2016-5</izvorni_sadrzaj>
    <derivirana_varijabla naziv="DomainObject.PoslovniBrojDokumenta_1">St-1115/2016-5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NOVAK d.o.o. za graditeljstvo, prijevoz i trgovinu</izvorni_sadrzaj>
    <derivirana_varijabla naziv="DomainObject.Predmet.ProtustrankaIDrugi_1">GRADITELJSTVO NOVAK d.o.o. za graditeljstvo,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NOVAK d.o.o. za graditeljstvo, prijevoz i trgovinu, OIB 24950669138, Leštakovec 1, 42203 Leštakovec</izvorni_sadrzaj>
    <derivirana_varijabla naziv="DomainObject.Predmet.ProtustrankaIDrugiAdressOIB_1">GRADITELJSTVO NOVAK d.o.o. za graditeljstvo, prijevoz i trgovinu, OIB 24950669138, Leštakovec 1, 42203 Leštakovec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NOVAK d.o.o. za graditeljstvo, prijevoz i trgovinu</item>
      <item>Sudski registar</item>
      <item>e-oglasna ploča</item>
    </izvorni_sadrzaj>
    <derivirana_varijabla naziv="DomainObject.Predmet.SudioniciListNaziv_1">
      <item>Financijska agencija</item>
      <item>GRADITELJSTVO NOVAK d.o.o. za graditeljstvo, prijevoz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GRADITELJSTVO NOVAK d.o.o. za graditeljstvo, prijevoz i trgovinu, OIB 24950669138, Leštakovec 1,42203 Leštakovec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GRADITELJSTVO NOVAK d.o.o. za graditeljstvo, prijevoz i trgovinu, OIB 24950669138, Leštakovec 1,42203 Leštakovec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1B59B-79C0-4F00-9079-E64930A26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2811</properties:Characters>
  <properties:Lines>82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2017-04-07T13:23:00Z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