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f34e" w14:paraId="d01f34e" w:rsidRDefault="00DB6BA8" w:rsidP="00DB6BA8" w:rsidR="00DB6B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BA8" w:rsidP="00DB6BA8" w:rsidR="00DB6B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6BA8" w:rsidP="00DB6BA8" w:rsidR="00DB6B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6BA8" w:rsidP="00DB6BA8" w:rsidR="00DB6B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B6BA8" w:rsidP="00DB6BA8" w:rsidR="00DB6BA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6BA8" w:rsidP="00DB6BA8" w:rsidR="00DB6B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B6BA8" w:rsidP="00DB6BA8" w:rsidR="00DB6BA8">
      <w:pPr>
        <w:jc w:val="center"/>
        <w:rPr>
          <w:rFonts w:cs="Times New Roman" w:eastAsia="Times New Roman"/>
          <w:szCs w:val="24"/>
        </w:rPr>
      </w:pPr>
    </w:p>
    <w:p w:rsidRDefault="00DB6BA8" w:rsidP="00DB6BA8" w:rsidR="00DB6B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PRIMUS FOLIUM d. o. o. Tar, Glavica 8 A, OIB </w:t>
      </w:r>
      <w:r w:rsidRPr="00DB6BA8">
        <w:rPr>
          <w:rFonts w:cs="Times New Roman" w:eastAsia="Times New Roman"/>
        </w:rPr>
        <w:t>26126611122</w:t>
      </w:r>
      <w:r>
        <w:rPr>
          <w:rFonts w:cs="Times New Roman" w:eastAsia="Times New Roman"/>
        </w:rPr>
        <w:t xml:space="preserve">, MBS </w:t>
      </w:r>
      <w:r w:rsidRPr="00DB6BA8">
        <w:rPr>
          <w:rFonts w:cs="Times New Roman" w:eastAsia="Times New Roman"/>
        </w:rPr>
        <w:t>040268766</w:t>
      </w:r>
      <w:r>
        <w:rPr>
          <w:rFonts w:cs="Times New Roman" w:eastAsia="Times New Roman"/>
          <w:szCs w:val="24"/>
        </w:rPr>
        <w:t>, 19. rujna 2017.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PRIMUS FOLIUM d. o. o. Tar, Glavica 8 A, OIB </w:t>
      </w:r>
      <w:r w:rsidRPr="00DB6BA8">
        <w:rPr>
          <w:rFonts w:cs="Times New Roman" w:eastAsia="Times New Roman"/>
        </w:rPr>
        <w:t>26126611122</w:t>
      </w:r>
      <w:r>
        <w:rPr>
          <w:rFonts w:cs="Times New Roman" w:eastAsia="Times New Roman"/>
        </w:rPr>
        <w:t xml:space="preserve">, MBS </w:t>
      </w:r>
      <w:r w:rsidRPr="00DB6BA8">
        <w:rPr>
          <w:rFonts w:cs="Times New Roman" w:eastAsia="Times New Roman"/>
        </w:rPr>
        <w:t>040268766</w:t>
      </w:r>
      <w:r>
        <w:rPr>
          <w:rFonts w:cs="Times New Roman" w:eastAsia="Times New Roman"/>
          <w:szCs w:val="24"/>
        </w:rPr>
        <w:t>.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DE4E2A">
        <w:t xml:space="preserve">Mladen Novaković iz Pule, </w:t>
      </w:r>
      <w:proofErr w:type="spellStart"/>
      <w:r w:rsidR="00DE4E2A">
        <w:t>Štinjan</w:t>
      </w:r>
      <w:proofErr w:type="spellEnd"/>
      <w:r w:rsidR="00DE4E2A">
        <w:t xml:space="preserve">, </w:t>
      </w:r>
      <w:proofErr w:type="spellStart"/>
      <w:r w:rsidR="00DE4E2A">
        <w:t>Baližerka</w:t>
      </w:r>
      <w:proofErr w:type="spellEnd"/>
      <w:r w:rsidR="00DE4E2A"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DB6BA8" w:rsidP="00DB6BA8" w:rsidR="00DB6BA8">
      <w:pPr>
        <w:ind w:firstLine="708"/>
        <w:rPr>
          <w:rFonts w:cs="Times New Roman" w:eastAsia="Times New Roman"/>
          <w:szCs w:val="20"/>
        </w:rPr>
      </w:pPr>
    </w:p>
    <w:p w:rsidRDefault="00DB6BA8" w:rsidP="00DB6BA8" w:rsidR="00DB6BA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PRIMUS FOLIUM d. o. o. Tar, Glavica 8 A, OIB </w:t>
      </w:r>
      <w:r w:rsidRPr="00DB6BA8">
        <w:rPr>
          <w:rFonts w:cs="Times New Roman" w:eastAsia="Times New Roman"/>
        </w:rPr>
        <w:t>26126611122</w:t>
      </w:r>
      <w:r>
        <w:rPr>
          <w:rFonts w:cs="Times New Roman" w:eastAsia="Times New Roman"/>
        </w:rPr>
        <w:t xml:space="preserve">, MBS </w:t>
      </w:r>
      <w:r w:rsidRPr="00DB6BA8">
        <w:rPr>
          <w:rFonts w:cs="Times New Roman" w:eastAsia="Times New Roman"/>
        </w:rPr>
        <w:t>040268766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3333-417-2017, i da obustavi daljnju pljenidbu do iznosa od 5.000,00 kn.</w:t>
      </w:r>
    </w:p>
    <w:p w:rsidRDefault="00DB6BA8" w:rsidP="00DB6BA8" w:rsidR="00DB6BA8">
      <w:pPr>
        <w:rPr>
          <w:rFonts w:cs="Times New Roman" w:eastAsia="Times New Roman"/>
          <w:szCs w:val="20"/>
        </w:rPr>
      </w:pPr>
    </w:p>
    <w:p w:rsidRDefault="00DB6BA8" w:rsidP="00DB6BA8" w:rsidR="00DB6B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PRIMUS FOLIUM d. o. o. Tar, Glavica 8 A, OIB </w:t>
      </w:r>
      <w:r w:rsidRPr="00DB6BA8">
        <w:rPr>
          <w:rFonts w:cs="Times New Roman" w:eastAsia="Times New Roman"/>
        </w:rPr>
        <w:t>26126611122</w:t>
      </w:r>
      <w:r>
        <w:rPr>
          <w:rFonts w:cs="Times New Roman" w:eastAsia="Times New Roman"/>
        </w:rPr>
        <w:t xml:space="preserve">, MBS </w:t>
      </w:r>
      <w:r w:rsidRPr="00DB6BA8">
        <w:rPr>
          <w:rFonts w:cs="Times New Roman" w:eastAsia="Times New Roman"/>
        </w:rPr>
        <w:t>040268766</w:t>
      </w:r>
      <w:r>
        <w:rPr>
          <w:rFonts w:cs="Times New Roman" w:eastAsia="Times New Roman"/>
          <w:szCs w:val="24"/>
        </w:rPr>
        <w:t>.</w:t>
      </w:r>
    </w:p>
    <w:p w:rsidRDefault="00DB6BA8" w:rsidP="00DB6BA8" w:rsidR="00DB6BA8">
      <w:pPr>
        <w:ind w:firstLine="709"/>
        <w:rPr>
          <w:rFonts w:cs="Times New Roman" w:eastAsia="Times New Roman"/>
          <w:szCs w:val="24"/>
        </w:rPr>
      </w:pPr>
    </w:p>
    <w:p w:rsidRDefault="00DB6BA8" w:rsidP="00DB6BA8" w:rsidR="00DB6BA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PRIMUS FOLIUM d. o. o. Tar, Glavica 8 A, OIB </w:t>
      </w:r>
      <w:r w:rsidRPr="00DB6BA8">
        <w:rPr>
          <w:rFonts w:cs="Times New Roman" w:eastAsia="Times New Roman"/>
        </w:rPr>
        <w:t>26126611122</w:t>
      </w:r>
      <w:r>
        <w:rPr>
          <w:rFonts w:cs="Times New Roman" w:eastAsia="Times New Roman"/>
        </w:rPr>
        <w:t xml:space="preserve">, MBS </w:t>
      </w:r>
      <w:r w:rsidRPr="00DB6BA8">
        <w:rPr>
          <w:rFonts w:cs="Times New Roman" w:eastAsia="Times New Roman"/>
        </w:rPr>
        <w:t>040268766</w:t>
      </w:r>
      <w:r>
        <w:rPr>
          <w:rFonts w:cs="Times New Roman" w:eastAsia="Times New Roman"/>
          <w:szCs w:val="24"/>
        </w:rPr>
        <w:t>.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24. srpnja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PRIMUS FOLIUM d. o. o. Tar.</w:t>
      </w:r>
    </w:p>
    <w:p w:rsidRDefault="00DB6BA8" w:rsidP="00DB6BA8" w:rsidR="00DB6BA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18. srpnja 2017. imao neizvršene osnove za plaćanje u neprekinutom razdoblju od 120 dana u ukupnom iznosu 166.023,55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26. </w:t>
      </w:r>
      <w:r>
        <w:rPr>
          <w:rFonts w:eastAsiaTheme="minorHAnsi"/>
          <w:lang w:eastAsia="en-US"/>
        </w:rPr>
        <w:lastRenderedPageBreak/>
        <w:t>srpnja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St-417/2017-3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19. rujna 2017. 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B6BA8" w:rsidP="00DB6BA8" w:rsidR="00DB6BA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564F9">
        <w:rPr>
          <w:rFonts w:cs="Times New Roman" w:eastAsia="Times New Roman"/>
          <w:szCs w:val="24"/>
        </w:rPr>
        <w:t xml:space="preserve">, v. r. </w:t>
      </w:r>
    </w:p>
    <w:p w:rsidRDefault="00DB6BA8" w:rsidP="00DB6BA8" w:rsidR="00DB6BA8">
      <w:pPr>
        <w:jc w:val="left"/>
        <w:rPr>
          <w:rFonts w:cs="Times New Roman" w:eastAsia="Times New Roman"/>
          <w:szCs w:val="24"/>
        </w:rPr>
      </w:pPr>
    </w:p>
    <w:p w:rsidRDefault="00DB6BA8" w:rsidP="00DB6BA8" w:rsidR="00DB6BA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B6BA8" w:rsidP="00DB6BA8" w:rsidR="00DB6BA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DB6BA8" w:rsidP="00DB6BA8" w:rsidR="00DB6B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rPr>
          <w:rFonts w:cs="Times New Roman" w:eastAsia="Times New Roman"/>
          <w:szCs w:val="24"/>
        </w:rPr>
      </w:pPr>
    </w:p>
    <w:p w:rsidRDefault="00DB6BA8" w:rsidP="00DB6BA8" w:rsidR="00DB6BA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B6BA8" w:rsidP="00DB6BA8" w:rsidR="00DB6B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B6BA8" w:rsidP="00DB6BA8" w:rsidR="00DB6B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PRIMUS FOLIUM d. o. o. Tar, Glavica 8 A, </w:t>
      </w:r>
    </w:p>
    <w:p w:rsidRDefault="00DB6BA8" w:rsidP="00DB6BA8" w:rsidR="00DB6B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DB6BA8" w:rsidP="00DB6BA8" w:rsidR="00DB6B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DB6BA8" w:rsidP="00DB6BA8" w:rsidR="00DB6B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DE4E2A">
        <w:t xml:space="preserve">Mladen Novaković, Pula, </w:t>
      </w:r>
      <w:proofErr w:type="spellStart"/>
      <w:r w:rsidR="00DE4E2A">
        <w:t>Štinjan</w:t>
      </w:r>
      <w:proofErr w:type="spellEnd"/>
      <w:r w:rsidR="00DE4E2A">
        <w:t xml:space="preserve">, </w:t>
      </w:r>
      <w:proofErr w:type="spellStart"/>
      <w:r w:rsidR="00DE4E2A">
        <w:t>Baližerka</w:t>
      </w:r>
      <w:proofErr w:type="spellEnd"/>
      <w:r w:rsidR="00DE4E2A">
        <w:t xml:space="preserve"> 44,</w:t>
      </w:r>
    </w:p>
    <w:p w:rsidRDefault="00DB6BA8" w:rsidP="00DB6BA8" w:rsidR="00DB6BA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B6BA8" w:rsidP="00DB6BA8" w:rsidR="00DB6B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B6BA8" w:rsidP="00DB6BA8" w:rsidR="00DB6B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B6BA8" w:rsidP="00DB6BA8" w:rsidR="00DB6BA8"/>
    <w:p w:rsidRDefault="00DB6BA8" w:rsidP="00DB6BA8" w:rsidR="00DB6BA8"/>
    <w:p w:rsidRDefault="00A82203" w:rsidR="00A82203"/>
    <w:sectPr w:rsidSect="00710D92" w:rsidR="00A8220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BA8" w:rsidP="00DB6BA8" w:rsidR="00DB6BA8">
      <w:r>
        <w:separator/>
      </w:r>
    </w:p>
  </w:endnote>
  <w:endnote w:id="0" w:type="continuationSeparator">
    <w:p w:rsidRDefault="00DB6BA8" w:rsidP="00DB6BA8" w:rsidR="00DB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BA8" w:rsidP="00DB6BA8" w:rsidR="00DB6BA8">
      <w:r>
        <w:separator/>
      </w:r>
    </w:p>
  </w:footnote>
  <w:footnote w:id="0" w:type="continuationSeparator">
    <w:p w:rsidRDefault="00DB6BA8" w:rsidP="00DB6BA8" w:rsidR="00DB6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E2A" w:rsidR="00710D92">
    <w:pPr>
      <w:pStyle w:val="Zaglavlje"/>
    </w:pPr>
    <w:r>
      <w:tab/>
    </w:r>
    <w:r>
      <w:t>2</w:t>
    </w:r>
    <w:r>
      <w:tab/>
    </w:r>
    <w:r w:rsidR="00DB6BA8">
      <w:t>11</w:t>
    </w:r>
    <w:r>
      <w:t xml:space="preserve"> St-</w:t>
    </w:r>
    <w:r w:rsidR="00DB6BA8">
      <w:t>417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E2A" w:rsidP="00710D92" w:rsidR="00710D92">
    <w:pPr>
      <w:pStyle w:val="Zaglavlje"/>
    </w:pPr>
    <w:r>
      <w:tab/>
    </w:r>
    <w:r>
      <w:tab/>
    </w:r>
    <w:r w:rsidR="00DB6BA8">
      <w:t>11</w:t>
    </w:r>
    <w:r>
      <w:t xml:space="preserve"> St-</w:t>
    </w:r>
    <w:r w:rsidR="00DB6BA8">
      <w:t>417</w:t>
    </w:r>
    <w:r>
      <w:t>/2017-4</w:t>
    </w:r>
  </w:p>
  <w:p w:rsidRDefault="00E564F9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4236"/>
    <w:rsid w:val="00784236"/>
    <w:rsid w:val="00A82203"/>
    <w:rsid w:val="00DB6BA8"/>
    <w:rsid w:val="00DE4E2A"/>
    <w:rsid w:val="00E5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6B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B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6BA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B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B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6B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6B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4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64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64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64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6B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B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6BA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B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B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6B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6B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4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64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64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64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FOLIUM d.o.o. TAR</izvorni_sadrzaj>
    <derivirana_varijabla naziv="DomainObject.Predmet.ProtustrankaFormated_1">  PRIMUS FOLIUM d.o.o. TAR</derivirana_varijabla>
  </DomainObject.Predmet.ProtustrankaFormated>
  <DomainObject.Predmet.ProtustrankaFormatedOIB>
    <izvorni_sadrzaj>  PRIMUS FOLIUM d.o.o. TAR, OIB 26126611122</izvorni_sadrzaj>
    <derivirana_varijabla naziv="DomainObject.Predmet.ProtustrankaFormatedOIB_1">  PRIMUS FOLIUM d.o.o. TAR, OIB 26126611122</derivirana_varijabla>
  </DomainObject.Predmet.ProtustrankaFormatedOIB>
  <DomainObject.Predmet.ProtustrankaFormatedWithAdress>
    <izvorni_sadrzaj> PRIMUS FOLIUM d.o.o. TAR, Glavica 8 A, 52465 Tar</izvorni_sadrzaj>
    <derivirana_varijabla naziv="DomainObject.Predmet.ProtustrankaFormatedWithAdress_1"> PRIMUS FOLIUM d.o.o. TAR, Glavica 8 A, 52465 Tar</derivirana_varijabla>
  </DomainObject.Predmet.ProtustrankaFormatedWithAdress>
  <DomainObject.Predmet.ProtustrankaFormatedWithAdressOIB>
    <izvorni_sadrzaj> PRIMUS FOLIUM d.o.o. TAR, OIB 26126611122, Glavica 8 A, 52465 Tar</izvorni_sadrzaj>
    <derivirana_varijabla naziv="DomainObject.Predmet.ProtustrankaFormatedWithAdressOIB_1"> PRIMUS FOLIUM d.o.o. TAR, OIB 26126611122, Glavica 8 A, 52465 Tar</derivirana_varijabla>
  </DomainObject.Predmet.ProtustrankaFormatedWithAdressOIB>
  <DomainObject.Predmet.ProtustrankaWithAdress>
    <izvorni_sadrzaj>PRIMUS FOLIUM d.o.o. TAR Glavica 8 A, 52465 Tar</izvorni_sadrzaj>
    <derivirana_varijabla naziv="DomainObject.Predmet.ProtustrankaWithAdress_1">PRIMUS FOLIUM d.o.o. TAR Glavica 8 A, 52465 Tar</derivirana_varijabla>
  </DomainObject.Predmet.ProtustrankaWithAdress>
  <DomainObject.Predmet.ProtustrankaWithAdressOIB>
    <izvorni_sadrzaj>PRIMUS FOLIUM d.o.o. TAR, OIB 26126611122, Glavica 8 A, 52465 Tar</izvorni_sadrzaj>
    <derivirana_varijabla naziv="DomainObject.Predmet.ProtustrankaWithAdressOIB_1">PRIMUS FOLIUM d.o.o. TAR, OIB 26126611122, Glavica 8 A, 52465 Tar</derivirana_varijabla>
  </DomainObject.Predmet.ProtustrankaWithAdressOIB>
  <DomainObject.Predmet.ProtustrankaNazivFormated>
    <izvorni_sadrzaj>PRIMUS FOLIUM d.o.o. TAR</izvorni_sadrzaj>
    <derivirana_varijabla naziv="DomainObject.Predmet.ProtustrankaNazivFormated_1">PRIMUS FOLIUM d.o.o. TAR</derivirana_varijabla>
  </DomainObject.Predmet.ProtustrankaNazivFormated>
  <DomainObject.Predmet.ProtustrankaNazivFormatedOIB>
    <izvorni_sadrzaj>PRIMUS FOLIUM d.o.o. TAR, OIB 26126611122</izvorni_sadrzaj>
    <derivirana_varijabla naziv="DomainObject.Predmet.ProtustrankaNazivFormatedOIB_1">PRIMUS FOLIUM d.o.o. TAR, OIB 26126611122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166023.55</izvorni_sadrzaj>
    <derivirana_varijabla naziv="DomainObject.Predmet.TrenutnaVrijednost_1">166023.55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PRIMUS FOLIUM d.o.o. TAR</item>
    </izvorni_sadrzaj>
    <derivirana_varijabla naziv="DomainObject.Predmet.ProtuStrankaListFormated_1">
      <item>PRIMUS FOLIUM d.o.o. TAR</item>
    </derivirana_varijabla>
  </DomainObject.Predmet.ProtuStrankaListFormated>
  <DomainObject.Predmet.ProtuStrankaListFormatedOIB>
    <izvorni_sadrzaj>
      <item>PRIMUS FOLIUM d.o.o. TAR, OIB 26126611122</item>
    </izvorni_sadrzaj>
    <derivirana_varijabla naziv="DomainObject.Predmet.ProtuStrankaListFormatedOIB_1">
      <item>PRIMUS FOLIUM d.o.o. TAR, OIB 26126611122</item>
    </derivirana_varijabla>
  </DomainObject.Predmet.ProtuStrankaListFormatedOIB>
  <DomainObject.Predmet.ProtuStrankaListFormatedWithAdress>
    <izvorni_sadrzaj>
      <item>PRIMUS FOLIUM d.o.o. TAR, Glavica 8 A, 52465 Tar</item>
    </izvorni_sadrzaj>
    <derivirana_varijabla naziv="DomainObject.Predmet.ProtuStrankaListFormatedWithAdress_1">
      <item>PRIMUS FOLIUM d.o.o. TAR, Glavica 8 A, 52465 Tar</item>
    </derivirana_varijabla>
  </DomainObject.Predmet.ProtuStrankaListFormatedWithAdress>
  <DomainObject.Predmet.ProtuStrankaListFormatedWithAdressOIB>
    <izvorni_sadrzaj>
      <item>PRIMUS FOLIUM d.o.o. TAR, OIB 26126611122, Glavica 8 A, 52465 Tar</item>
    </izvorni_sadrzaj>
    <derivirana_varijabla naziv="DomainObject.Predmet.ProtuStrankaListFormatedWithAdressOIB_1">
      <item>PRIMUS FOLIUM d.o.o. TAR, OIB 26126611122, Glavica 8 A, 52465 Tar</item>
    </derivirana_varijabla>
  </DomainObject.Predmet.ProtuStrankaListFormatedWithAdressOIB>
  <DomainObject.Predmet.ProtuStrankaListNazivFormated>
    <izvorni_sadrzaj>
      <item>PRIMUS FOLIUM d.o.o. TAR</item>
    </izvorni_sadrzaj>
    <derivirana_varijabla naziv="DomainObject.Predmet.ProtuStrankaListNazivFormated_1">
      <item>PRIMUS FOLIUM d.o.o. TAR</item>
    </derivirana_varijabla>
  </DomainObject.Predmet.ProtuStrankaListNazivFormated>
  <DomainObject.Predmet.ProtuStrankaListNazivFormatedOIB>
    <izvorni_sadrzaj>
      <item>PRIMUS FOLIUM d.o.o. TAR, OIB 26126611122</item>
    </izvorni_sadrzaj>
    <derivirana_varijabla naziv="DomainObject.Predmet.ProtuStrankaListNazivFormatedOIB_1">
      <item>PRIMUS FOLIUM d.o.o. TAR, OIB 26126611122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PRIMUS FOLIUM d.o.o. TAR</izvorni_sadrzaj>
    <derivirana_varijabla naziv="DomainObject.Predmet.ProtustrankaIDrugi_1">PRIMUS FOLIUM 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PRIMUS FOLIUM d.o.o. TAR, OIB 26126611122, Glavica 8 A, 52465 Tar</izvorni_sadrzaj>
    <derivirana_varijabla naziv="DomainObject.Predmet.ProtustrankaIDrugiAdressOIB_1">PRIMUS FOLIUM d.o.o. TAR, OIB 26126611122, Glavica 8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PRIMUS FOLIUM d.o.o. TAR</item>
    </izvorni_sadrzaj>
    <derivirana_varijabla naziv="DomainObject.Predmet.SudioniciListNaziv_1">
      <item>FINANCIJSKA AGENCIJA, RC RIJEKA, PODRUŽNICA PULA, PULA</item>
      <item>PRIMUS FOLIUM 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PRIMUS FOLIUM d.o.o. TAR, OIB 26126611122, Glavica 8 A,52465 Tar</item>
    </izvorni_sadrzaj>
    <derivirana_varijabla naziv="DomainObject.Predmet.SudioniciListAdressOIB_1">
      <item>FINANCIJSKA AGENCIJA, RC RIJEKA, PODRUŽNICA PULA, PULA, OIB 85821130368, Ulica grada Vukovara 70,10000 Zagreb</item>
      <item>PRIMUS FOLIUM d.o.o. TAR, OIB 26126611122, Glavica 8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26126611122</item>
    </izvorni_sadrzaj>
    <derivirana_varijabla naziv="DomainObject.Predmet.SudioniciListNazivOIB_1">
      <item>, OIB 85821130368</item>
      <item>, OIB 26126611122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4090</properties:Characters>
  <properties:Lines>94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2017-09-15T10:56:00Z</dcterms:created>
  <dc:creator>Morena Brajuha</dc:creator>
  <dc:description/>
  <cp:keywords/>
  <cp:lastModifiedBy>Morena Brajuha</cp:lastModifiedBy>
  <cp:lastPrinted>2017-09-19T06:34:00Z</cp:lastPrinted>
  <dcterms:modified xmlns:xsi="http://www.w3.org/2001/XMLSchema-instance" xsi:type="dcterms:W3CDTF">2017-09-19T06:35:00Z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