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0b40" w14:paraId="23f0b4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</w:t>
      </w:r>
      <w:r w:rsidR="00C13915">
        <w:t>217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</w:t>
      </w:r>
      <w:r w:rsidR="00BD4E32">
        <w:t>,</w:t>
      </w:r>
      <w:r w:rsidR="0074665E" w:rsidRPr="0074665E">
        <w:t xml:space="preserve"> Regionalni centar Zagreb</w:t>
      </w:r>
      <w:r w:rsidR="00BD4E32">
        <w:t>,</w:t>
      </w:r>
      <w:r w:rsidR="0074665E" w:rsidRPr="0074665E">
        <w:t xml:space="preserve"> Podružnica </w:t>
      </w:r>
      <w:r w:rsidR="00BD4E32">
        <w:t>Zagreb</w:t>
      </w:r>
      <w:r w:rsidR="0074665E" w:rsidRPr="0074665E">
        <w:t xml:space="preserve">, </w:t>
      </w:r>
      <w:r w:rsidR="00BD4E32">
        <w:t>Trg svibanjskih žrtava 1995. 1, Zagreb</w:t>
      </w:r>
      <w:r>
        <w:t xml:space="preserve">, za provedbom skraćenog stečajnog postupka nad dužnikom </w:t>
      </w:r>
      <w:proofErr w:type="spellStart"/>
      <w:r w:rsidR="00C13915" w:rsidRPr="00C13915">
        <w:t>D.P</w:t>
      </w:r>
      <w:proofErr w:type="spellEnd"/>
      <w:r w:rsidR="00C13915" w:rsidRPr="00C13915">
        <w:t>. INTERIJERI I EKSTERIJERI j.d.o.o. za usluge, Dugo Selo, Grofova ulica 2, MBS: 080916891 OIB: 96053766690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C13915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proofErr w:type="spellStart"/>
      <w:r w:rsidR="00C13915" w:rsidRPr="00C13915">
        <w:t>D.P</w:t>
      </w:r>
      <w:proofErr w:type="spellEnd"/>
      <w:r w:rsidR="00C13915" w:rsidRPr="00C13915">
        <w:t>. INTERIJERI I EKSTERIJERI j.d.o.o. za usluge, Dugo Selo, Grofova ulica 2, MBS: 080916891 OIB: 96053766690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F15A69">
        <w:t xml:space="preserve"> </w:t>
      </w:r>
      <w:r w:rsidR="00C13915">
        <w:t xml:space="preserve">Siniša </w:t>
      </w:r>
      <w:proofErr w:type="spellStart"/>
      <w:r w:rsidR="00C13915">
        <w:t>Rajnović</w:t>
      </w:r>
      <w:proofErr w:type="spellEnd"/>
      <w:r w:rsidR="00C13915">
        <w:t xml:space="preserve">, </w:t>
      </w:r>
      <w:proofErr w:type="spellStart"/>
      <w:r w:rsidR="00C13915">
        <w:t>Milanovac</w:t>
      </w:r>
      <w:proofErr w:type="spellEnd"/>
      <w:r w:rsidR="00C13915">
        <w:t>, Virovitica, Sv. Trojstva 87</w:t>
      </w:r>
      <w:r w:rsidR="00DA76CB">
        <w:t>,</w:t>
      </w:r>
      <w:r w:rsidR="004C12D6">
        <w:t xml:space="preserve"> OIB:</w:t>
      </w:r>
      <w:r w:rsidR="00BE4B29">
        <w:t xml:space="preserve"> </w:t>
      </w:r>
      <w:r w:rsidR="00C13915">
        <w:t>86217384445</w:t>
      </w:r>
      <w:r w:rsidR="007A3A3A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C13915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proofErr w:type="spellStart"/>
      <w:r w:rsidR="00C13915" w:rsidRPr="00C13915">
        <w:t>D.P</w:t>
      </w:r>
      <w:proofErr w:type="spellEnd"/>
      <w:r w:rsidR="00C13915" w:rsidRPr="00C13915">
        <w:t>. INTERIJERI I EKSTERIJERI j.d.o.o. za usluge, Dugo Selo, Grofova ulica 2, MBS: 080916891 OIB: 96053766690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BD4E32">
        <w:t>Zagreb</w:t>
      </w:r>
      <w:r>
        <w:t xml:space="preserve"> podnijela je dana </w:t>
      </w:r>
      <w:r w:rsidR="00C13915">
        <w:t>26</w:t>
      </w:r>
      <w:r w:rsidR="006D22B1">
        <w:t xml:space="preserve">. </w:t>
      </w:r>
      <w:r w:rsidR="00F15A69">
        <w:t>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proofErr w:type="spellStart"/>
      <w:r w:rsidR="00C13915" w:rsidRPr="00C13915">
        <w:t>D.P</w:t>
      </w:r>
      <w:proofErr w:type="spellEnd"/>
      <w:r w:rsidR="00C13915" w:rsidRPr="00C13915">
        <w:t>. INTERIJERI I EKSTERIJERI j.d.o.o. za usluge, Dugo Selo, Grofova ulica 2, MBS: 080916891 OIB: 96053766690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7A3A3A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FE5041">
        <w:t>1</w:t>
      </w:r>
      <w:r w:rsidR="00271F67">
        <w:t>1</w:t>
      </w:r>
      <w:r w:rsidR="0074665E">
        <w:t xml:space="preserve">. </w:t>
      </w:r>
      <w:r w:rsidR="00FE5041">
        <w:t>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4C12D6">
        <w:t>1</w:t>
      </w:r>
      <w:r w:rsidR="00C13915">
        <w:t>217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7A3A3A" w:rsidP="007A3A3A" w:rsidR="007A3A3A">
      <w:pPr>
        <w:pStyle w:val="Tijeloteksta"/>
        <w:ind w:firstLine="708"/>
        <w:jc w:val="right"/>
      </w:pPr>
      <w:r>
        <w:lastRenderedPageBreak/>
        <w:t>9 St-1</w:t>
      </w:r>
      <w:r w:rsidR="00C13915">
        <w:t>217</w:t>
      </w:r>
      <w:r w:rsidR="00F15A69">
        <w:t>/</w:t>
      </w:r>
      <w:r>
        <w:t>16-4</w:t>
      </w:r>
    </w:p>
    <w:p w:rsidRDefault="007A3A3A" w:rsidP="007A3A3A" w:rsidR="007A3A3A">
      <w:pPr>
        <w:pStyle w:val="Tijeloteksta"/>
        <w:jc w:val="center"/>
      </w:pPr>
      <w:r>
        <w:t xml:space="preserve">- 2 - </w:t>
      </w: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7A3A3A" w:rsidP="0040522B" w:rsidR="007A3A3A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9E4D62" w:rsidP="0040522B" w:rsidR="0040522B">
      <w:pPr>
        <w:pStyle w:val="Tijeloteksta"/>
        <w:jc w:val="left"/>
      </w:pPr>
      <w:r>
        <w:t>Vesna Štajduhar</w:t>
      </w:r>
      <w:r w:rsidR="0040522B">
        <w:t xml:space="preserve">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 xml:space="preserve">Jadranka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3EAA"/>
    <w:rsid w:val="001465F1"/>
    <w:rsid w:val="00162746"/>
    <w:rsid w:val="00196E1F"/>
    <w:rsid w:val="00231648"/>
    <w:rsid w:val="00235870"/>
    <w:rsid w:val="00271F67"/>
    <w:rsid w:val="002B6512"/>
    <w:rsid w:val="002C3DA3"/>
    <w:rsid w:val="00301800"/>
    <w:rsid w:val="00333EEE"/>
    <w:rsid w:val="0034331A"/>
    <w:rsid w:val="0036302D"/>
    <w:rsid w:val="003942B2"/>
    <w:rsid w:val="0040522B"/>
    <w:rsid w:val="00423822"/>
    <w:rsid w:val="00437C48"/>
    <w:rsid w:val="00481F9A"/>
    <w:rsid w:val="00485A62"/>
    <w:rsid w:val="004C12D6"/>
    <w:rsid w:val="004C6929"/>
    <w:rsid w:val="004E7651"/>
    <w:rsid w:val="00506730"/>
    <w:rsid w:val="005C2121"/>
    <w:rsid w:val="005D0763"/>
    <w:rsid w:val="005F1EDA"/>
    <w:rsid w:val="00647F1F"/>
    <w:rsid w:val="00657E40"/>
    <w:rsid w:val="0068181E"/>
    <w:rsid w:val="00686F9E"/>
    <w:rsid w:val="00690406"/>
    <w:rsid w:val="00697A7D"/>
    <w:rsid w:val="006C63A3"/>
    <w:rsid w:val="006D22B1"/>
    <w:rsid w:val="006E787E"/>
    <w:rsid w:val="0074665E"/>
    <w:rsid w:val="00785BDD"/>
    <w:rsid w:val="007A3A3A"/>
    <w:rsid w:val="007B7B14"/>
    <w:rsid w:val="00814F19"/>
    <w:rsid w:val="008D47E0"/>
    <w:rsid w:val="008D7500"/>
    <w:rsid w:val="00917B69"/>
    <w:rsid w:val="009D33A7"/>
    <w:rsid w:val="009E4D62"/>
    <w:rsid w:val="009F5360"/>
    <w:rsid w:val="00A571AD"/>
    <w:rsid w:val="00A868A7"/>
    <w:rsid w:val="00AE6EF1"/>
    <w:rsid w:val="00B37C1E"/>
    <w:rsid w:val="00B46765"/>
    <w:rsid w:val="00B82754"/>
    <w:rsid w:val="00B87BDD"/>
    <w:rsid w:val="00BA1A5C"/>
    <w:rsid w:val="00BD4E32"/>
    <w:rsid w:val="00BE259C"/>
    <w:rsid w:val="00BE4B29"/>
    <w:rsid w:val="00C13915"/>
    <w:rsid w:val="00C1697B"/>
    <w:rsid w:val="00C827B2"/>
    <w:rsid w:val="00CE107B"/>
    <w:rsid w:val="00D21A2C"/>
    <w:rsid w:val="00D92607"/>
    <w:rsid w:val="00DA76CB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C25D0"/>
    <w:rsid w:val="00EE3FB4"/>
    <w:rsid w:val="00F15A69"/>
    <w:rsid w:val="00F620B4"/>
    <w:rsid w:val="00F92412"/>
    <w:rsid w:val="00FA341E"/>
    <w:rsid w:val="00FD1101"/>
    <w:rsid w:val="00FD2895"/>
    <w:rsid w:val="00FE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3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433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33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3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3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433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433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33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3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3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St-1217/2016</izvorni_sadrzaj>
    <derivirana_varijabla naziv="DomainObject.Predmet.OznakaBroj_1">St-1217/2016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D.P. INTERIJERI I EKSTERIJERI j.d.o.o.</izvorni_sadrzaj>
    <derivirana_varijabla naziv="DomainObject.Predmet.ProtustrankaFormated_1">  D.P. INTERIJERI I EKSTERIJERI j.d.o.o.</derivirana_varijabla>
  </DomainObject.Predmet.ProtustrankaFormated>
  <DomainObject.Predmet.ProtustrankaFormatedOIB>
    <izvorni_sadrzaj>  D.P. INTERIJERI I EKSTERIJERI j.d.o.o., OIB 96053766690</izvorni_sadrzaj>
    <derivirana_varijabla naziv="DomainObject.Predmet.ProtustrankaFormatedOIB_1">  D.P. INTERIJERI I EKSTERIJERI j.d.o.o., OIB 96053766690</derivirana_varijabla>
  </DomainObject.Predmet.ProtustrankaFormatedOIB>
  <DomainObject.Predmet.ProtustrankaFormatedWithAdress>
    <izvorni_sadrzaj> D.P. INTERIJERI I EKSTERIJERI j.d.o.o., Grofova ulica 2, 10370 Dugo Selo</izvorni_sadrzaj>
    <derivirana_varijabla naziv="DomainObject.Predmet.ProtustrankaFormatedWithAdress_1"> D.P. INTERIJERI I EKSTERIJERI j.d.o.o., Grofova ulica 2, 10370 Dugo Selo</derivirana_varijabla>
  </DomainObject.Predmet.ProtustrankaFormatedWithAdress>
  <DomainObject.Predmet.ProtustrankaFormatedWithAdressOIB>
    <izvorni_sadrzaj> D.P. INTERIJERI I EKSTERIJERI j.d.o.o., OIB 96053766690, Grofova ulica 2, 10370 Dugo Selo</izvorni_sadrzaj>
    <derivirana_varijabla naziv="DomainObject.Predmet.ProtustrankaFormatedWithAdressOIB_1"> D.P. INTERIJERI I EKSTERIJERI j.d.o.o., OIB 96053766690, Grofova ulica 2, 10370 Dugo Selo</derivirana_varijabla>
  </DomainObject.Predmet.ProtustrankaFormatedWithAdressOIB>
  <DomainObject.Predmet.ProtustrankaWithAdress>
    <izvorni_sadrzaj>D.P. INTERIJERI I EKSTERIJERI j.d.o.o. Grofova ulica 2, 10370 Dugo Selo</izvorni_sadrzaj>
    <derivirana_varijabla naziv="DomainObject.Predmet.ProtustrankaWithAdress_1">D.P. INTERIJERI I EKSTERIJERI j.d.o.o. Grofova ulica 2, 10370 Dugo Selo</derivirana_varijabla>
  </DomainObject.Predmet.ProtustrankaWithAdress>
  <DomainObject.Predmet.ProtustrankaWithAdressOIB>
    <izvorni_sadrzaj>D.P. INTERIJERI I EKSTERIJERI j.d.o.o., OIB 96053766690, Grofova ulica 2, 10370 Dugo Selo</izvorni_sadrzaj>
    <derivirana_varijabla naziv="DomainObject.Predmet.ProtustrankaWithAdressOIB_1">D.P. INTERIJERI I EKSTERIJERI j.d.o.o., OIB 96053766690, Grofova ulica 2, 10370 Dugo Selo</derivirana_varijabla>
  </DomainObject.Predmet.ProtustrankaWithAdressOIB>
  <DomainObject.Predmet.ProtustrankaNazivFormated>
    <izvorni_sadrzaj>D.P. INTERIJERI I EKSTERIJERI j.d.o.o.</izvorni_sadrzaj>
    <derivirana_varijabla naziv="DomainObject.Predmet.ProtustrankaNazivFormated_1">D.P. INTERIJERI I EKSTERIJERI j.d.o.o.</derivirana_varijabla>
  </DomainObject.Predmet.ProtustrankaNazivFormated>
  <DomainObject.Predmet.ProtustrankaNazivFormatedOIB>
    <izvorni_sadrzaj>D.P. INTERIJERI I EKSTERIJERI j.d.o.o., OIB 96053766690</izvorni_sadrzaj>
    <derivirana_varijabla naziv="DomainObject.Predmet.ProtustrankaNazivFormatedOIB_1">D.P. INTERIJERI I EKSTERIJERI j.d.o.o., OIB 96053766690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D.P. INTERIJERI I EKSTERIJERI j.d.o.o.</item>
    </izvorni_sadrzaj>
    <derivirana_varijabla naziv="DomainObject.Predmet.ProtuStrankaListFormated_1">
      <item>D.P. INTERIJERI I EKSTERIJERI j.d.o.o.</item>
    </derivirana_varijabla>
  </DomainObject.Predmet.ProtuStrankaListFormated>
  <DomainObject.Predmet.ProtuStrankaListFormatedOIB>
    <izvorni_sadrzaj>
      <item>D.P. INTERIJERI I EKSTERIJERI j.d.o.o., OIB 96053766690</item>
    </izvorni_sadrzaj>
    <derivirana_varijabla naziv="DomainObject.Predmet.ProtuStrankaListFormatedOIB_1">
      <item>D.P. INTERIJERI I EKSTERIJERI j.d.o.o., OIB 96053766690</item>
    </derivirana_varijabla>
  </DomainObject.Predmet.ProtuStrankaListFormatedOIB>
  <DomainObject.Predmet.ProtuStrankaListFormatedWithAdress>
    <izvorni_sadrzaj>
      <item>D.P. INTERIJERI I EKSTERIJERI j.d.o.o., Grofova ulica 2, 10370 Dugo Selo</item>
    </izvorni_sadrzaj>
    <derivirana_varijabla naziv="DomainObject.Predmet.ProtuStrankaListFormatedWithAdress_1">
      <item>D.P. INTERIJERI I EKSTERIJERI j.d.o.o., Grofova ulica 2, 10370 Dugo Selo</item>
    </derivirana_varijabla>
  </DomainObject.Predmet.ProtuStrankaListFormatedWithAdress>
  <DomainObject.Predmet.ProtuStrankaListFormatedWithAdressOIB>
    <izvorni_sadrzaj>
      <item>D.P. INTERIJERI I EKSTERIJERI j.d.o.o., OIB 96053766690, Grofova ulica 2, 10370 Dugo Selo</item>
    </izvorni_sadrzaj>
    <derivirana_varijabla naziv="DomainObject.Predmet.ProtuStrankaListFormatedWithAdressOIB_1">
      <item>D.P. INTERIJERI I EKSTERIJERI j.d.o.o., OIB 96053766690, Grofova ulica 2, 10370 Dugo Selo</item>
    </derivirana_varijabla>
  </DomainObject.Predmet.ProtuStrankaListFormatedWithAdressOIB>
  <DomainObject.Predmet.ProtuStrankaListNazivFormated>
    <izvorni_sadrzaj>
      <item>D.P. INTERIJERI I EKSTERIJERI j.d.o.o.</item>
    </izvorni_sadrzaj>
    <derivirana_varijabla naziv="DomainObject.Predmet.ProtuStrankaListNazivFormated_1">
      <item>D.P. INTERIJERI I EKSTERIJERI j.d.o.o.</item>
    </derivirana_varijabla>
  </DomainObject.Predmet.ProtuStrankaListNazivFormated>
  <DomainObject.Predmet.ProtuStrankaListNazivFormatedOIB>
    <izvorni_sadrzaj>
      <item>D.P. INTERIJERI I EKSTERIJERI j.d.o.o., OIB 96053766690</item>
    </izvorni_sadrzaj>
    <derivirana_varijabla naziv="DomainObject.Predmet.ProtuStrankaListNazivFormatedOIB_1">
      <item>D.P. INTERIJERI I EKSTERIJERI j.d.o.o., OIB 96053766690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D.P. INTERIJERI I EKSTERIJERI j.d.o.o.</izvorni_sadrzaj>
    <derivirana_varijabla naziv="DomainObject.Predmet.ProtustrankaIDrugi_1">D.P. INTERIJERI I EKSTERIJERI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D.P. INTERIJERI I EKSTERIJERI j.d.o.o., OIB 96053766690, Grofova ulica 2, 10370 Dugo Selo</izvorni_sadrzaj>
    <derivirana_varijabla naziv="DomainObject.Predmet.ProtustrankaIDrugiAdressOIB_1">D.P. INTERIJERI I EKSTERIJERI j.d.o.o., OIB 96053766690, Grofova ulica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D.P. INTERIJERI I EKSTERIJERI j.d.o.o.</item>
      <item>FINA Regionalni centar Zagreb</item>
    </izvorni_sadrzaj>
    <derivirana_varijabla naziv="DomainObject.Predmet.SudioniciListNaziv_1">
      <item>D.P. INTERIJERI I EKSTERIJERI j.d.o.o.</item>
      <item>FINA Regionalni centar Zagreb</item>
    </derivirana_varijabla>
  </DomainObject.Predmet.SudioniciListNaziv>
  <DomainObject.Predmet.SudioniciListAdressOIB>
    <izvorni_sadrzaj>
      <item>D.P. INTERIJERI I EKSTERIJERI j.d.o.o., OIB 96053766690, Grofova ulica 2,10370 Dugo Selo</item>
      <item>FINA Regionalni centar Zagreb, OIB 85821130368, Trg svibanjskih žrtava 1995. 1,10000 Zagreb</item>
    </izvorni_sadrzaj>
    <derivirana_varijabla naziv="DomainObject.Predmet.SudioniciListAdressOIB_1">
      <item>D.P. INTERIJERI I EKSTERIJERI j.d.o.o., OIB 96053766690, Grofova ulica 2,10370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96053766690</item>
      <item>, OIB 85821130368</item>
    </izvorni_sadrzaj>
    <derivirana_varijabla naziv="DomainObject.Predmet.SudioniciListNazivOIB_1">
      <item>, OIB 96053766690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2302</properties:Characters>
  <properties:Lines>88</properties:Lines>
  <properties:Paragraphs>30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2016-07-01T06:05:00Z</dcterms:created>
  <dc:creator>korisnik</dc:creator>
  <cp:lastModifiedBy>Vesna Štajduhar</cp:lastModifiedBy>
  <cp:lastPrinted>2016-07-01T09:47:00Z</cp:lastPrinted>
  <dcterms:modified xmlns:xsi="http://www.w3.org/2001/XMLSchema-instance" xsi:type="dcterms:W3CDTF">2016-07-01T09:48:00Z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