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91cea" w14:paraId="b791cea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B60892">
        <w:t>6800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B60892">
        <w:t>6800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B60892" w:rsidRPr="00912BC6">
        <w:t>RUBICON NEKRETNINE d.</w:t>
      </w:r>
      <w:r w:rsidR="00B60892" w:rsidRPr="003F0257">
        <w:t xml:space="preserve"> RUBICON NEKRETNINE društvo s ograničenom odgovornošću za poslovanje nekretninama</w:t>
      </w:r>
      <w:r w:rsidR="00B60892">
        <w:t xml:space="preserve">, Zagreb (Grad Zagreb), Antuna Stipančića 21, OIB: </w:t>
      </w:r>
      <w:r w:rsidR="00B60892" w:rsidRPr="00912BC6">
        <w:t>36321165345</w:t>
      </w:r>
      <w:r w:rsidR="00B60892">
        <w:t>.</w:t>
      </w:r>
      <w:r w:rsidR="00F75FBE">
        <w:t xml:space="preserve"> </w:t>
      </w:r>
      <w:r w:rsidR="0013196D">
        <w:t xml:space="preserve"> </w:t>
      </w:r>
      <w:r w:rsidR="000E083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6B2">
        <w:t xml:space="preserve"> </w:t>
      </w:r>
      <w:r w:rsidR="00B60892">
        <w:t>125.541,74 kn.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887134">
        <w:t>4</w:t>
      </w:r>
      <w:r w:rsidR="00125923">
        <w:t xml:space="preserve">. ožujka </w:t>
      </w:r>
      <w:r w:rsidR="00F812ED">
        <w:t>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24B2E"/>
    <w:rsid w:val="00031931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5571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626F3"/>
    <w:rsid w:val="00262995"/>
    <w:rsid w:val="00263D6D"/>
    <w:rsid w:val="00264D19"/>
    <w:rsid w:val="00297E94"/>
    <w:rsid w:val="002F1E46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1DDC"/>
    <w:rsid w:val="003D35F9"/>
    <w:rsid w:val="003E3A15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A0039"/>
    <w:rsid w:val="005B06CF"/>
    <w:rsid w:val="005D476D"/>
    <w:rsid w:val="005E26B2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D2EC3"/>
    <w:rsid w:val="006D4A58"/>
    <w:rsid w:val="006F1F66"/>
    <w:rsid w:val="006F6DCF"/>
    <w:rsid w:val="00701DD9"/>
    <w:rsid w:val="007225E1"/>
    <w:rsid w:val="00752EEB"/>
    <w:rsid w:val="00766090"/>
    <w:rsid w:val="007B0766"/>
    <w:rsid w:val="007B5AFD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C0547"/>
    <w:rsid w:val="008D5089"/>
    <w:rsid w:val="00916786"/>
    <w:rsid w:val="00920CA0"/>
    <w:rsid w:val="009418A6"/>
    <w:rsid w:val="009419D8"/>
    <w:rsid w:val="00975CC6"/>
    <w:rsid w:val="00992901"/>
    <w:rsid w:val="009B1875"/>
    <w:rsid w:val="009D16E5"/>
    <w:rsid w:val="009E5982"/>
    <w:rsid w:val="00A003BF"/>
    <w:rsid w:val="00A13FC9"/>
    <w:rsid w:val="00A3406F"/>
    <w:rsid w:val="00A71431"/>
    <w:rsid w:val="00A87324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82F18"/>
    <w:rsid w:val="00B8496C"/>
    <w:rsid w:val="00BB7725"/>
    <w:rsid w:val="00BC5988"/>
    <w:rsid w:val="00C26753"/>
    <w:rsid w:val="00C307EB"/>
    <w:rsid w:val="00C3490F"/>
    <w:rsid w:val="00C56650"/>
    <w:rsid w:val="00C836B9"/>
    <w:rsid w:val="00C958E9"/>
    <w:rsid w:val="00CE7362"/>
    <w:rsid w:val="00D00649"/>
    <w:rsid w:val="00D01B78"/>
    <w:rsid w:val="00D11D56"/>
    <w:rsid w:val="00D341A4"/>
    <w:rsid w:val="00D419EB"/>
    <w:rsid w:val="00D42260"/>
    <w:rsid w:val="00D439E7"/>
    <w:rsid w:val="00D66226"/>
    <w:rsid w:val="00D84142"/>
    <w:rsid w:val="00DA1DA3"/>
    <w:rsid w:val="00DC5E6C"/>
    <w:rsid w:val="00DD4625"/>
    <w:rsid w:val="00DF485C"/>
    <w:rsid w:val="00E16172"/>
    <w:rsid w:val="00E20AA2"/>
    <w:rsid w:val="00E313F3"/>
    <w:rsid w:val="00E60025"/>
    <w:rsid w:val="00E66941"/>
    <w:rsid w:val="00E67F27"/>
    <w:rsid w:val="00E778D1"/>
    <w:rsid w:val="00E85C7A"/>
    <w:rsid w:val="00EA462C"/>
    <w:rsid w:val="00EC3302"/>
    <w:rsid w:val="00ED6AA8"/>
    <w:rsid w:val="00EE31B5"/>
    <w:rsid w:val="00F034D3"/>
    <w:rsid w:val="00F100EF"/>
    <w:rsid w:val="00F14ABA"/>
    <w:rsid w:val="00F371B8"/>
    <w:rsid w:val="00F45FB5"/>
    <w:rsid w:val="00F75FBE"/>
    <w:rsid w:val="00F812ED"/>
    <w:rsid w:val="00F81928"/>
    <w:rsid w:val="00FB50B9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6800</izvorni_sadrzaj>
    <derivirana_varijabla naziv="DomainObject.Predmet.Broj_1">6800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St-6800/2015</izvorni_sadrzaj>
    <derivirana_varijabla naziv="DomainObject.Predmet.OznakaBroj_1">St-6800/2015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RUBICON NEKRETNINE d.o.o. zastupanog po punomoćniku Dražen Žinko</izvorni_sadrzaj>
    <derivirana_varijabla naziv="DomainObject.Predmet.ProtustrankaFormated_1">  RUBICON NEKRETNINE d.o.o. zastupanog po punomoćniku Dražen Žinko</derivirana_varijabla>
  </DomainObject.Predmet.ProtustrankaFormated>
  <DomainObject.Predmet.ProtustrankaFormatedOIB>
    <izvorni_sadrzaj>  RUBICON NEKRETNINE d.o.o., OIB 36321165345 zastupanog po punomoćniku Dražen Žinko</izvorni_sadrzaj>
    <derivirana_varijabla naziv="DomainObject.Predmet.ProtustrankaFormatedOIB_1">  RUBICON NEKRETNINE d.o.o., OIB 36321165345 zastupanog po punomoćniku Dražen Žinko</derivirana_varijabla>
  </DomainObject.Predmet.ProtustrankaFormatedOIB>
  <DomainObject.Predmet.ProtustrankaFormatedWithAdress>
    <izvorni_sadrzaj> RUBICON NEKRETNINE d.o.o., Antuna Stipančića 21, 10000 Zagreb zastupanog po punomoćniku Dražen Žinko</izvorni_sadrzaj>
    <derivirana_varijabla naziv="DomainObject.Predmet.ProtustrankaFormatedWithAdress_1"> RUBICON NEKRETNINE d.o.o., Antuna Stipančića 21, 10000 Zagreb zastupanog po punomoćniku Dražen Žinko</derivirana_varijabla>
  </DomainObject.Predmet.ProtustrankaFormatedWithAdress>
  <DomainObject.Predmet.ProtustrankaFormatedWithAdressOIB>
    <izvorni_sadrzaj> RUBICON NEKRETNINE d.o.o., OIB 36321165345, Antuna Stipančića 21, 10000 Zagreb zastupanog po punomoćniku Dražen Žinko</izvorni_sadrzaj>
    <derivirana_varijabla naziv="DomainObject.Predmet.ProtustrankaFormatedWithAdressOIB_1"> RUBICON NEKRETNINE d.o.o., OIB 36321165345, Antuna Stipančića 21, 10000 Zagreb zastupanog po punomoćniku Dražen Žinko</derivirana_varijabla>
  </DomainObject.Predmet.ProtustrankaFormatedWithAdressOIB>
  <DomainObject.Predmet.ProtustrankaWithAdress>
    <izvorni_sadrzaj>RUBICON NEKRETNINE d.o.o. Antuna Stipančića 21, 10000 Zagreb</izvorni_sadrzaj>
    <derivirana_varijabla naziv="DomainObject.Predmet.ProtustrankaWithAdress_1">RUBICON NEKRETNINE d.o.o. Antuna Stipančića 21, 10000 Zagreb</derivirana_varijabla>
  </DomainObject.Predmet.ProtustrankaWithAdress>
  <DomainObject.Predmet.ProtustrankaWithAdressOIB>
    <izvorni_sadrzaj>RUBICON NEKRETNINE d.o.o., OIB 36321165345, Antuna Stipančića 21, 10000 Zagreb</izvorni_sadrzaj>
    <derivirana_varijabla naziv="DomainObject.Predmet.ProtustrankaWithAdressOIB_1">RUBICON NEKRETNINE d.o.o., OIB 36321165345, Antuna Stipančića 21, 10000 Zagreb</derivirana_varijabla>
  </DomainObject.Predmet.ProtustrankaWithAdressOIB>
  <DomainObject.Predmet.ProtustrankaNazivFormated>
    <izvorni_sadrzaj>RUBICON NEKRETNINE d.o.o.</izvorni_sadrzaj>
    <derivirana_varijabla naziv="DomainObject.Predmet.ProtustrankaNazivFormated_1">RUBICON NEKRETNINE d.o.o.</derivirana_varijabla>
  </DomainObject.Predmet.ProtustrankaNazivFormated>
  <DomainObject.Predmet.ProtustrankaNazivFormatedOIB>
    <izvorni_sadrzaj>RUBICON NEKRETNINE d.o.o., OIB 36321165345</izvorni_sadrzaj>
    <derivirana_varijabla naziv="DomainObject.Predmet.ProtustrankaNazivFormatedOIB_1">RUBICON NEKRETNINE d.o.o., OIB 36321165345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RUBICON NEKRETNINE d.o.o. zastupanog po punomoćniku Dražen Žinko</item>
    </izvorni_sadrzaj>
    <derivirana_varijabla naziv="DomainObject.Predmet.ProtuStrankaListFormated_1">
      <item>RUBICON NEKRETNINE d.o.o. zastupanog po punomoćniku Dražen Žinko</item>
    </derivirana_varijabla>
  </DomainObject.Predmet.ProtuStrankaListFormated>
  <DomainObject.Predmet.ProtuStrankaListFormatedOIB>
    <izvorni_sadrzaj>
      <item>RUBICON NEKRETNINE d.o.o., OIB 36321165345 zastupanog po punomoćniku Dražen Žinko</item>
    </izvorni_sadrzaj>
    <derivirana_varijabla naziv="DomainObject.Predmet.ProtuStrankaListFormatedOIB_1">
      <item>RUBICON NEKRETNINE d.o.o., OIB 36321165345 zastupanog po punomoćniku Dražen Žinko</item>
    </derivirana_varijabla>
  </DomainObject.Predmet.ProtuStrankaListFormatedOIB>
  <DomainObject.Predmet.ProtuStrankaListFormatedWithAdress>
    <izvorni_sadrzaj>
      <item>RUBICON NEKRETNINE d.o.o., Antuna Stipančića 21, 10000 Zagreb zastupanog po punomoćniku Dražen Žinko</item>
    </izvorni_sadrzaj>
    <derivirana_varijabla naziv="DomainObject.Predmet.ProtuStrankaListFormatedWithAdress_1">
      <item>RUBICON NEKRETNINE d.o.o., Antuna Stipančića 21, 10000 Zagreb zastupanog po punomoćniku Dražen Žinko</item>
    </derivirana_varijabla>
  </DomainObject.Predmet.ProtuStrankaListFormatedWithAdress>
  <DomainObject.Predmet.ProtuStrankaListFormatedWithAdressOIB>
    <izvorni_sadrzaj>
      <item>RUBICON NEKRETNINE d.o.o., OIB 36321165345, Antuna Stipančića 21, 10000 Zagreb zastupanog po punomoćniku Dražen Žinko</item>
    </izvorni_sadrzaj>
    <derivirana_varijabla naziv="DomainObject.Predmet.ProtuStrankaListFormatedWithAdressOIB_1">
      <item>RUBICON NEKRETNINE d.o.o., OIB 36321165345, Antuna Stipančića 21, 10000 Zagreb zastupanog po punomoćniku Dražen Žinko</item>
    </derivirana_varijabla>
  </DomainObject.Predmet.ProtuStrankaListFormatedWithAdressOIB>
  <DomainObject.Predmet.ProtuStrankaListNazivFormated>
    <izvorni_sadrzaj>
      <item>RUBICON NEKRETNINE d.o.o.</item>
    </izvorni_sadrzaj>
    <derivirana_varijabla naziv="DomainObject.Predmet.ProtuStrankaListNazivFormated_1">
      <item>RUBICON NEKRETNINE d.o.o.</item>
    </derivirana_varijabla>
  </DomainObject.Predmet.ProtuStrankaListNazivFormated>
  <DomainObject.Predmet.ProtuStrankaListNazivFormatedOIB>
    <izvorni_sadrzaj>
      <item>RUBICON NEKRETNINE d.o.o., OIB 36321165345</item>
    </izvorni_sadrzaj>
    <derivirana_varijabla naziv="DomainObject.Predmet.ProtuStrankaListNazivFormatedOIB_1">
      <item>RUBICON NEKRETNINE d.o.o., OIB 36321165345</item>
    </derivirana_varijabla>
  </DomainObject.Predmet.ProtuStrankaListNazivFormatedOIB>
  <DomainObject.Predmet.OstaliListFormated>
    <izvorni_sadrzaj>
      <item>Dražen Žinko punomoćnik sudionika u postupku RUBICON NEKRETNINE d.o.o.</item>
    </izvorni_sadrzaj>
    <derivirana_varijabla naziv="DomainObject.Predmet.OstaliListFormated_1">
      <item>Dražen Žinko punomoćnik sudionika u postupku RUBICON NEKRETNINE d.o.o.</item>
    </derivirana_varijabla>
  </DomainObject.Predmet.OstaliListFormated>
  <DomainObject.Predmet.OstaliListFormatedOIB>
    <izvorni_sadrzaj>
      <item>Dražen Žinko, OIB 88616640092 punomoćnik sudionika u postupku RUBICON NEKRETNINE d.o.o.</item>
    </izvorni_sadrzaj>
    <derivirana_varijabla naziv="DomainObject.Predmet.OstaliListFormatedOIB_1">
      <item>Dražen Žinko, OIB 88616640092 punomoćnik sudionika u postupku RUBICON NEKRETNINE d.o.o.</item>
    </derivirana_varijabla>
  </DomainObject.Predmet.OstaliListFormatedOIB>
  <DomainObject.Predmet.OstaliListFormatedWithAdress>
    <izvorni_sadrzaj>
      <item>Dražen Žinko, Ulica Antuna Stipančića 21, 10000 Zagreb punomoćnik sudionika u postupku RUBICON NEKRETNINE d.o.o.</item>
    </izvorni_sadrzaj>
    <derivirana_varijabla naziv="DomainObject.Predmet.OstaliListFormatedWithAdress_1">
      <item>Dražen Žinko, Ulica Antuna Stipančića 21, 10000 Zagreb punomoćnik sudionika u postupku RUBICON NEKRETNINE d.o.o.</item>
    </derivirana_varijabla>
  </DomainObject.Predmet.OstaliListFormatedWithAdress>
  <DomainObject.Predmet.OstaliListFormatedWithAdressOIB>
    <izvorni_sadrzaj>
      <item>Dražen Žinko, OIB 88616640092, Ulica Antuna Stipančića 21, 10000 Zagreb punomoćnik sudionika u postupku RUBICON NEKRETNINE d.o.o.</item>
    </izvorni_sadrzaj>
    <derivirana_varijabla naziv="DomainObject.Predmet.OstaliListFormatedWithAdressOIB_1">
      <item>Dražen Žinko, OIB 88616640092, Ulica Antuna Stipančića 21, 10000 Zagreb punomoćnik sudionika u postupku RUBICON NEKRETNINE d.o.o.</item>
    </derivirana_varijabla>
  </DomainObject.Predmet.OstaliListFormatedWithAdressOIB>
  <DomainObject.Predmet.OstaliListNazivFormated>
    <izvorni_sadrzaj>
      <item>Dražen Žinko</item>
    </izvorni_sadrzaj>
    <derivirana_varijabla naziv="DomainObject.Predmet.OstaliListNazivFormated_1">
      <item>Dražen Žinko</item>
    </derivirana_varijabla>
  </DomainObject.Predmet.OstaliListNazivFormated>
  <DomainObject.Predmet.OstaliListNazivFormatedOIB>
    <izvorni_sadrzaj>
      <item>Dražen Žinko, OIB 88616640092</item>
    </izvorni_sadrzaj>
    <derivirana_varijabla naziv="DomainObject.Predmet.OstaliListNazivFormatedOIB_1">
      <item>Dražen Žinko, OIB 88616640092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RUBICON NEKRETNINE d.o.o.</izvorni_sadrzaj>
    <derivirana_varijabla naziv="DomainObject.Predmet.ProtustrankaIDrugi_1">RUBICON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RUBICON NEKRETNINE d.o.o., OIB 36321165345, Antuna Stipančića 21, 10000 Zagreb</izvorni_sadrzaj>
    <derivirana_varijabla naziv="DomainObject.Predmet.ProtustrankaIDrugiAdressOIB_1">RUBICON NEKRETNINE d.o.o., OIB 36321165345, Antuna Stipančića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RUBICON NEKRETNINE d.o.o.</item>
      <item>Dražen Žinko</item>
    </izvorni_sadrzaj>
    <derivirana_varijabla naziv="DomainObject.Predmet.SudioniciListNaziv_1">
      <item>FINA Regionalni centar Zagreb</item>
      <item>RUBICON NEKRETNINE d.o.o.</item>
      <item>Dražen Žinko</item>
    </derivirana_varijabla>
  </DomainObject.Predmet.SudioniciListNaziv>
  <DomainObject.Predmet.SudioniciListAdressOIB>
    <izvorni_sadrzaj>
      <item>FINA Regionalni centar Zagreb, OIB 85821130368, Trg svibanjskih žrtava 1995. 1,10000 Zagreb</item>
      <item>RUBICON NEKRETNINE d.o.o., OIB 36321165345, Antuna Stipančića 21,10000 Zagreb</item>
      <item>Dražen Žinko, OIB 88616640092, Ulica Antuna Stipančića 21,10000 Zagreb</item>
    </izvorni_sadrzaj>
    <derivirana_varijabla naziv="DomainObject.Predmet.SudioniciListAdressOIB_1">
      <item>FINA Regionalni centar Zagreb, OIB 85821130368, Trg svibanjskih žrtava 1995. 1,10000 Zagreb</item>
      <item>RUBICON NEKRETNINE d.o.o., OIB 36321165345, Antuna Stipančića 21,10000 Zagreb</item>
      <item>Dražen Žinko, OIB 88616640092, Ulica Antuna Stipančića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36321165345</item>
      <item>, OIB 88616640092</item>
    </izvorni_sadrzaj>
    <derivirana_varijabla naziv="DomainObject.Predmet.SudioniciListNazivOIB_1">
      <item>, OIB 85821130368</item>
      <item>, OIB 36321165345</item>
      <item>, OIB 88616640092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284</properties:Words>
  <properties:Characters>1534</properties:Characters>
  <properties:Lines>43</properties:Lines>
  <properties:Paragraphs>18</properties:Paragraphs>
  <properties:TotalTime>812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2016-03-04T12:31:00Z</cp:lastPrinted>
  <dcterms:modified xmlns:xsi="http://www.w3.org/2001/XMLSchema-instance" xsi:type="dcterms:W3CDTF">2016-03-04T12:33:00Z</dcterms:modified>
  <cp:revision>129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