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c2a293" w14:paraId="ac2a293" w:rsidRDefault="00F57004" w:rsidP="00C524DC" w:rsidR="007620AA">
      <w:pPr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noProof/>
        </w:rPr>
        <w:t xml:space="preserve"> </w:t>
      </w:r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524DC" w:rsidRPr="00C524DC">
        <w:rPr>
          <w:rFonts w:hAnsi="Times New Roman" w:ascii="Times New Roman"/>
        </w:rPr>
        <w:t xml:space="preserve">  </w:t>
      </w:r>
      <w:r>
        <w:rPr>
          <w:rFonts w:hAnsi="Times New Roman" w:ascii="Times New Roman"/>
        </w:rPr>
        <w:t xml:space="preserve">  </w:t>
      </w:r>
    </w:p>
    <w:p w:rsidRDefault="00F57004" w:rsidP="002E1D38" w:rsidR="00C524DC" w:rsidRPr="00C524DC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                                                </w:t>
      </w:r>
      <w:r w:rsidR="001C3AC9">
        <w:rPr>
          <w:rFonts w:hAnsi="Times New Roman" w:ascii="Times New Roman"/>
        </w:rPr>
        <w:t xml:space="preserve">                          </w:t>
      </w:r>
      <w:r>
        <w:rPr>
          <w:rFonts w:hAnsi="Times New Roman" w:ascii="Times New Roman"/>
        </w:rPr>
        <w:t xml:space="preserve">     </w:t>
      </w:r>
    </w:p>
    <w:p w:rsidRDefault="00C524DC" w:rsidP="00C524DC" w:rsidR="00C524DC" w:rsidRPr="00C524DC">
      <w:pPr>
        <w:rPr>
          <w:rFonts w:hAnsi="Times New Roman" w:ascii="Times New Roman"/>
        </w:rPr>
      </w:pPr>
      <w:r w:rsidRPr="00C524DC">
        <w:rPr>
          <w:rFonts w:hAnsi="Times New Roman" w:ascii="Times New Roman"/>
        </w:rPr>
        <w:t>REPUBLIKA HRVATSKA</w:t>
      </w:r>
      <w:r w:rsidR="002E1D38">
        <w:rPr>
          <w:rFonts w:hAnsi="Times New Roman" w:ascii="Times New Roman"/>
        </w:rPr>
        <w:tab/>
      </w:r>
      <w:r w:rsidR="002E1D38">
        <w:rPr>
          <w:rFonts w:hAnsi="Times New Roman" w:ascii="Times New Roman"/>
        </w:rPr>
        <w:tab/>
      </w:r>
      <w:r w:rsidR="002E1D38">
        <w:rPr>
          <w:rFonts w:hAnsi="Times New Roman" w:ascii="Times New Roman"/>
        </w:rPr>
        <w:tab/>
      </w:r>
      <w:r w:rsidR="002E1D38">
        <w:rPr>
          <w:rFonts w:hAnsi="Times New Roman" w:ascii="Times New Roman"/>
        </w:rPr>
        <w:tab/>
      </w:r>
      <w:r w:rsidR="002E1D38">
        <w:rPr>
          <w:rFonts w:hAnsi="Times New Roman" w:ascii="Times New Roman"/>
        </w:rPr>
        <w:tab/>
      </w:r>
      <w:r w:rsidR="002E1D38">
        <w:rPr>
          <w:rFonts w:hAnsi="Times New Roman" w:ascii="Times New Roman"/>
        </w:rPr>
        <w:tab/>
      </w:r>
      <w:r w:rsidR="002E1D38">
        <w:rPr>
          <w:rFonts w:hAnsi="Times New Roman" w:ascii="Times New Roman"/>
        </w:rPr>
        <w:tab/>
      </w:r>
      <w:r w:rsidR="002E1D38" w:rsidRPr="00C524DC">
        <w:rPr>
          <w:rFonts w:hAnsi="Times New Roman" w:ascii="Times New Roman"/>
        </w:rPr>
        <w:t>3  St-</w:t>
      </w:r>
      <w:r w:rsidR="002E1D38">
        <w:rPr>
          <w:rFonts w:hAnsi="Times New Roman" w:ascii="Times New Roman"/>
        </w:rPr>
        <w:t>1984/13-665</w:t>
      </w:r>
    </w:p>
    <w:p w:rsidRDefault="00C524DC" w:rsidP="00C524DC" w:rsidR="00C524DC" w:rsidRPr="00C524DC">
      <w:pPr>
        <w:rPr>
          <w:rFonts w:hAnsi="Times New Roman" w:ascii="Times New Roman"/>
        </w:rPr>
      </w:pPr>
      <w:r w:rsidRPr="00C524DC">
        <w:rPr>
          <w:rFonts w:hAnsi="Times New Roman" w:ascii="Times New Roman"/>
        </w:rPr>
        <w:t>TRGOVAČKI SUD U ZAGREBU</w:t>
      </w:r>
    </w:p>
    <w:p w:rsidRDefault="00C524DC" w:rsidP="00C524DC" w:rsidR="00C524DC" w:rsidRPr="00C524DC">
      <w:pPr>
        <w:rPr>
          <w:rFonts w:hAnsi="Times New Roman" w:ascii="Times New Roman"/>
        </w:rPr>
      </w:pPr>
      <w:r w:rsidRPr="00C524DC">
        <w:rPr>
          <w:rFonts w:hAnsi="Times New Roman" w:ascii="Times New Roman"/>
        </w:rPr>
        <w:t xml:space="preserve">STALNA SLUŽBA </w:t>
      </w:r>
      <w:r w:rsidR="001270B6">
        <w:rPr>
          <w:rFonts w:hAnsi="Times New Roman" w:ascii="Times New Roman"/>
        </w:rPr>
        <w:t>U KARLOVCU</w:t>
      </w:r>
    </w:p>
    <w:p w:rsidRDefault="00C524DC" w:rsidP="00C524DC" w:rsidR="00C524DC">
      <w:pPr>
        <w:rPr>
          <w:rFonts w:hAnsi="Times New Roman" w:ascii="Times New Roman"/>
        </w:rPr>
      </w:pPr>
      <w:r w:rsidRPr="00C524DC">
        <w:rPr>
          <w:rFonts w:hAnsi="Times New Roman" w:ascii="Times New Roman"/>
        </w:rPr>
        <w:t xml:space="preserve">Karlovac, </w:t>
      </w:r>
      <w:r w:rsidR="001270B6">
        <w:rPr>
          <w:rFonts w:hAnsi="Times New Roman" w:ascii="Times New Roman"/>
        </w:rPr>
        <w:t>Trg hrvatskih branitelja 1/II</w:t>
      </w:r>
    </w:p>
    <w:p w:rsidRDefault="007620AA" w:rsidP="00C524DC" w:rsidR="007620AA">
      <w:pPr>
        <w:rPr>
          <w:rFonts w:hAnsi="Times New Roman" w:ascii="Times New Roman"/>
        </w:rPr>
      </w:pPr>
    </w:p>
    <w:p w:rsidRDefault="000E053C" w:rsidP="00C524DC" w:rsidR="000E053C" w:rsidRPr="00C524DC">
      <w:pPr>
        <w:rPr>
          <w:rFonts w:hAnsi="Times New Roman" w:ascii="Times New Roman"/>
        </w:rPr>
      </w:pPr>
    </w:p>
    <w:p w:rsidRDefault="000E053C" w:rsidP="000E053C" w:rsidR="00C524DC" w:rsidRPr="00C524DC">
      <w:pPr>
        <w:jc w:val="center"/>
        <w:rPr>
          <w:rFonts w:hAnsi="Times New Roman" w:ascii="Times New Roman"/>
        </w:rPr>
      </w:pPr>
      <w:r w:rsidRPr="000E053C">
        <w:rPr>
          <w:rFonts w:hAnsi="Times New Roman" w:ascii="Times New Roman"/>
        </w:rPr>
        <w:t>R E P U B L I K A  H R V A T S K A</w:t>
      </w:r>
    </w:p>
    <w:p w:rsidRDefault="00C524DC" w:rsidP="00C524DC" w:rsidR="00C524DC" w:rsidRPr="00C524DC">
      <w:pPr>
        <w:jc w:val="center"/>
        <w:rPr>
          <w:rFonts w:hAnsi="Times New Roman" w:ascii="Times New Roman"/>
        </w:rPr>
      </w:pPr>
      <w:r w:rsidRPr="00C524DC">
        <w:rPr>
          <w:rFonts w:hAnsi="Times New Roman" w:ascii="Times New Roman"/>
        </w:rPr>
        <w:t>R J E Š E N J E</w:t>
      </w:r>
    </w:p>
    <w:p w:rsidRDefault="00C524DC" w:rsidP="00C524DC" w:rsidR="00C524DC" w:rsidRPr="00C524DC">
      <w:pPr>
        <w:rPr>
          <w:rFonts w:hAnsi="Times New Roman" w:ascii="Times New Roman"/>
        </w:rPr>
      </w:pPr>
    </w:p>
    <w:p w:rsidRDefault="007D4843" w:rsidP="002E1D38" w:rsidR="00C524DC" w:rsidRPr="00C524DC">
      <w:pPr>
        <w:ind w:firstLine="708"/>
        <w:jc w:val="both"/>
        <w:rPr>
          <w:rFonts w:hAnsi="Times New Roman" w:ascii="Times New Roman"/>
        </w:rPr>
      </w:pPr>
      <w:r w:rsidRPr="007D4843">
        <w:rPr>
          <w:rFonts w:hAnsi="Times New Roman" w:ascii="Times New Roman"/>
        </w:rPr>
        <w:t>Trgovački sud u Zagrebu, Stalna služba u Karlovcu, po sucu Vesna Fundurulić Perišin, kao stečajnom sucu, u stečajnom postupku nad dužnikom DIOKI d.d. u stečaju, Zagreb, Čulinečka cesta 252, OIB: 71451172026,</w:t>
      </w:r>
      <w:r>
        <w:rPr>
          <w:rFonts w:hAnsi="Times New Roman" w:ascii="Times New Roman"/>
        </w:rPr>
        <w:t xml:space="preserve"> </w:t>
      </w:r>
      <w:r w:rsidR="002E1D38">
        <w:rPr>
          <w:rFonts w:hAnsi="Times New Roman" w:ascii="Times New Roman"/>
        </w:rPr>
        <w:t>13. svibnja 2019</w:t>
      </w:r>
      <w:r w:rsidR="00C524DC" w:rsidRPr="00C524DC">
        <w:rPr>
          <w:rFonts w:hAnsi="Times New Roman" w:ascii="Times New Roman"/>
        </w:rPr>
        <w:t>.</w:t>
      </w:r>
      <w:r w:rsidR="001270B6">
        <w:rPr>
          <w:rFonts w:hAnsi="Times New Roman" w:ascii="Times New Roman"/>
        </w:rPr>
        <w:t>,</w:t>
      </w:r>
    </w:p>
    <w:p w:rsidRDefault="00C524DC" w:rsidP="00C524DC" w:rsidR="00C524DC" w:rsidRPr="00C524DC">
      <w:pPr>
        <w:rPr>
          <w:rFonts w:hAnsi="Times New Roman" w:ascii="Times New Roman"/>
        </w:rPr>
      </w:pPr>
    </w:p>
    <w:p w:rsidRDefault="00C524DC" w:rsidP="00C524DC" w:rsidR="00C524DC" w:rsidRPr="00C524DC">
      <w:pPr>
        <w:jc w:val="center"/>
        <w:rPr>
          <w:rFonts w:hAnsi="Times New Roman" w:ascii="Times New Roman"/>
        </w:rPr>
      </w:pPr>
      <w:r w:rsidRPr="00C524DC">
        <w:rPr>
          <w:rFonts w:hAnsi="Times New Roman" w:ascii="Times New Roman"/>
        </w:rPr>
        <w:t>r i j e š i o   j e</w:t>
      </w:r>
    </w:p>
    <w:p w:rsidRDefault="00C524DC" w:rsidP="00C524DC" w:rsidR="00C524DC">
      <w:pPr>
        <w:rPr>
          <w:rFonts w:hAnsi="Times New Roman" w:ascii="Times New Roman"/>
        </w:rPr>
      </w:pPr>
    </w:p>
    <w:p w:rsidRDefault="002E1D38" w:rsidP="002E1D38" w:rsidR="002E1D3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I.Oglašava se nevažećom dosuda kupcu </w:t>
      </w:r>
      <w:r w:rsidRPr="007F19CC">
        <w:rPr>
          <w:rFonts w:hAnsi="Times New Roman" w:ascii="Times New Roman"/>
        </w:rPr>
        <w:t>GASFIN S.A., Route d Arlon 45, L-8009, Strassen, Luxemburg, OIB:21389958174</w:t>
      </w:r>
      <w:r>
        <w:rPr>
          <w:rFonts w:hAnsi="Times New Roman" w:ascii="Times New Roman"/>
        </w:rPr>
        <w:t xml:space="preserve"> nekretnine stečajnog dužnika </w:t>
      </w:r>
      <w:r w:rsidRPr="00987FCF">
        <w:rPr>
          <w:rFonts w:hAnsi="Times New Roman" w:ascii="Times New Roman"/>
        </w:rPr>
        <w:t>DIOKI d.d. u stečaju, Zagreb, Čulinečka cesta 252, OIB: 71451172026</w:t>
      </w:r>
      <w:r>
        <w:rPr>
          <w:rFonts w:hAnsi="Times New Roman" w:ascii="Times New Roman"/>
        </w:rPr>
        <w:t xml:space="preserve">, upisana u zemljišnim knjigama Općinskog građanskog suda u Zagrebu, zemljišnoknjižni odjel Zagreb i to </w:t>
      </w:r>
    </w:p>
    <w:p w:rsidRDefault="002E1D38" w:rsidP="002E1D38" w:rsidR="002E1D3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-</w:t>
      </w:r>
      <w:r w:rsidRPr="00987FCF">
        <w:rPr>
          <w:rFonts w:hAnsi="Times New Roman" w:ascii="Times New Roman"/>
        </w:rPr>
        <w:t>kčbr. 6915/9 - zgrada površine 4440 m2 i tvorničko dvorište površine 527 m2, ukupne površine 4967 m2, upisanu u zk. ul. 35789, k.o. 999901 Grad Zagreb</w:t>
      </w:r>
      <w:r>
        <w:rPr>
          <w:rFonts w:hAnsi="Times New Roman" w:ascii="Times New Roman"/>
        </w:rPr>
        <w:t>.</w:t>
      </w:r>
    </w:p>
    <w:p w:rsidRDefault="002E1D38" w:rsidP="00C524DC" w:rsidR="002E1D38" w:rsidRPr="00C524DC">
      <w:pPr>
        <w:rPr>
          <w:rFonts w:hAnsi="Times New Roman" w:ascii="Times New Roman"/>
        </w:rPr>
      </w:pPr>
    </w:p>
    <w:p w:rsidRDefault="00BA767F" w:rsidP="007B4C92" w:rsidR="007B4C92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</w:t>
      </w:r>
      <w:r w:rsidR="002E1D38">
        <w:rPr>
          <w:rFonts w:hAnsi="Times New Roman" w:ascii="Times New Roman"/>
        </w:rPr>
        <w:t>I</w:t>
      </w:r>
      <w:r>
        <w:rPr>
          <w:rFonts w:hAnsi="Times New Roman" w:ascii="Times New Roman"/>
        </w:rPr>
        <w:t>.</w:t>
      </w:r>
      <w:r w:rsidR="00C524DC" w:rsidRPr="00C524DC">
        <w:rPr>
          <w:rFonts w:hAnsi="Times New Roman" w:ascii="Times New Roman"/>
        </w:rPr>
        <w:t xml:space="preserve">Kupcu </w:t>
      </w:r>
      <w:r w:rsidR="002E1D38" w:rsidRPr="002E1D38">
        <w:rPr>
          <w:rFonts w:hAnsi="Times New Roman" w:ascii="Times New Roman"/>
        </w:rPr>
        <w:t>DIART d.o.o., Zagreb, Slavonska avenija 52 g, OIB:06185898392</w:t>
      </w:r>
      <w:r w:rsidR="004445CB">
        <w:rPr>
          <w:rFonts w:hAnsi="Times New Roman" w:ascii="Times New Roman"/>
        </w:rPr>
        <w:t>,</w:t>
      </w:r>
      <w:r w:rsidR="004A2164">
        <w:rPr>
          <w:rFonts w:hAnsi="Times New Roman" w:ascii="Times New Roman"/>
        </w:rPr>
        <w:t xml:space="preserve"> </w:t>
      </w:r>
      <w:r w:rsidR="00CF1385">
        <w:rPr>
          <w:rFonts w:hAnsi="Times New Roman" w:ascii="Times New Roman"/>
        </w:rPr>
        <w:t xml:space="preserve">dosuđuje se nekretnina stečajnog dužnika </w:t>
      </w:r>
      <w:r w:rsidR="00987FCF" w:rsidRPr="00987FCF">
        <w:rPr>
          <w:rFonts w:hAnsi="Times New Roman" w:ascii="Times New Roman"/>
        </w:rPr>
        <w:t>DIOKI d.d. u stečaju, Zagreb, Čulinečka cesta 252, OIB: 71451172026</w:t>
      </w:r>
      <w:r w:rsidR="00C23B3E">
        <w:rPr>
          <w:rFonts w:hAnsi="Times New Roman" w:ascii="Times New Roman"/>
        </w:rPr>
        <w:t>,</w:t>
      </w:r>
      <w:r w:rsidR="009A3EA4">
        <w:rPr>
          <w:rFonts w:hAnsi="Times New Roman" w:ascii="Times New Roman"/>
        </w:rPr>
        <w:t xml:space="preserve"> </w:t>
      </w:r>
      <w:r w:rsidR="00987FCF">
        <w:rPr>
          <w:rFonts w:hAnsi="Times New Roman" w:ascii="Times New Roman"/>
        </w:rPr>
        <w:t xml:space="preserve">upisana u zemljišnim knjigama Općinskog građanskog suda u Zagrebu, zemljišnoknjižni odjel Zagreb i to </w:t>
      </w:r>
    </w:p>
    <w:p w:rsidRDefault="00987FCF" w:rsidP="007B4C92" w:rsidR="00987FCF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-</w:t>
      </w:r>
      <w:r w:rsidRPr="00987FCF">
        <w:rPr>
          <w:rFonts w:hAnsi="Times New Roman" w:ascii="Times New Roman"/>
        </w:rPr>
        <w:t>kčbr. 6915/9 - zgrada površine 4440 m2 i tvorničko dvorište površine 527 m2, ukupne površine 4967 m2, upisanu u zk. ul. 35789, k.o. 999901 Grad Zagreb</w:t>
      </w:r>
      <w:r>
        <w:rPr>
          <w:rFonts w:hAnsi="Times New Roman" w:ascii="Times New Roman"/>
        </w:rPr>
        <w:t>.</w:t>
      </w:r>
    </w:p>
    <w:p w:rsidRDefault="00987FCF" w:rsidP="007B4C92" w:rsidR="00987FCF" w:rsidRPr="00CF1385">
      <w:pPr>
        <w:jc w:val="both"/>
        <w:rPr>
          <w:rFonts w:hAnsi="Times New Roman" w:ascii="Times New Roman"/>
        </w:rPr>
      </w:pPr>
    </w:p>
    <w:p w:rsidRDefault="00BA767F" w:rsidP="00CF1385" w:rsidR="002E1D3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II</w:t>
      </w:r>
      <w:r w:rsidR="00F32E96">
        <w:rPr>
          <w:rFonts w:hAnsi="Times New Roman" w:ascii="Times New Roman"/>
        </w:rPr>
        <w:t>I</w:t>
      </w:r>
      <w:r>
        <w:rPr>
          <w:rFonts w:hAnsi="Times New Roman" w:ascii="Times New Roman"/>
        </w:rPr>
        <w:t>.</w:t>
      </w:r>
      <w:r w:rsidR="00CF1385" w:rsidRPr="00CF1385">
        <w:rPr>
          <w:rFonts w:hAnsi="Times New Roman" w:ascii="Times New Roman"/>
        </w:rPr>
        <w:t>Kupac</w:t>
      </w:r>
      <w:r w:rsidR="00CF1385">
        <w:rPr>
          <w:rFonts w:hAnsi="Times New Roman" w:ascii="Times New Roman"/>
        </w:rPr>
        <w:t xml:space="preserve"> </w:t>
      </w:r>
      <w:r w:rsidR="002E1D38" w:rsidRPr="002E1D38">
        <w:rPr>
          <w:rFonts w:hAnsi="Times New Roman" w:ascii="Times New Roman"/>
        </w:rPr>
        <w:t>DIART d.o.o., Zagreb, Slavonska avenija 52 g, OIB:06185898392</w:t>
      </w:r>
      <w:r w:rsidR="00C23B3E">
        <w:rPr>
          <w:rFonts w:hAnsi="Times New Roman" w:ascii="Times New Roman"/>
        </w:rPr>
        <w:t xml:space="preserve">, </w:t>
      </w:r>
      <w:r w:rsidR="00691249">
        <w:rPr>
          <w:rFonts w:hAnsi="Times New Roman" w:ascii="Times New Roman"/>
        </w:rPr>
        <w:t>dužan je u roku od 30 dana od dana pravomoćnosti rješenja o dosudi uplatiti kupovninu u iznosu od 4.591.996,56 kn, na žiro račun Trgovačkog suda u Zagrebu otvoren kod Hrvatske poštanske banke d.d. Zagreb, broj IBAN: HR9223900011300000460 s pozivom na broj 198413 (s napomenom "uplata kupovnine").</w:t>
      </w:r>
    </w:p>
    <w:p w:rsidRDefault="007F19CC" w:rsidP="00CF1385" w:rsidR="007F19CC" w:rsidRPr="00CF1385">
      <w:pPr>
        <w:jc w:val="both"/>
        <w:rPr>
          <w:rFonts w:hAnsi="Times New Roman" w:ascii="Times New Roman"/>
        </w:rPr>
      </w:pPr>
    </w:p>
    <w:p w:rsidRDefault="00F32E96" w:rsidP="00180AAB" w:rsidR="003233CD" w:rsidRPr="003233CD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IV</w:t>
      </w:r>
      <w:r w:rsidR="00BA767F">
        <w:rPr>
          <w:rFonts w:hAnsi="Times New Roman" w:ascii="Times New Roman"/>
        </w:rPr>
        <w:t>.</w:t>
      </w:r>
      <w:r w:rsidR="003233CD" w:rsidRPr="003233CD">
        <w:rPr>
          <w:rFonts w:hAnsi="Times New Roman" w:ascii="Times New Roman"/>
        </w:rPr>
        <w:t xml:space="preserve">Određuje se upis prava vlasništva u korist kupca na dosuđenoj nekretnini, nakon pravomoćnosti ovog rješenja i nakon što </w:t>
      </w:r>
      <w:r w:rsidR="00691249">
        <w:rPr>
          <w:rFonts w:hAnsi="Times New Roman" w:ascii="Times New Roman"/>
        </w:rPr>
        <w:t>kupac uplati kupovninu</w:t>
      </w:r>
      <w:r w:rsidR="00495CA6">
        <w:rPr>
          <w:rFonts w:hAnsi="Times New Roman" w:ascii="Times New Roman"/>
        </w:rPr>
        <w:t>.</w:t>
      </w:r>
    </w:p>
    <w:p w:rsidRDefault="003233CD" w:rsidP="003233CD" w:rsidR="003233CD" w:rsidRPr="003233CD">
      <w:pPr>
        <w:rPr>
          <w:rFonts w:hAnsi="Times New Roman" w:ascii="Times New Roman"/>
        </w:rPr>
      </w:pPr>
    </w:p>
    <w:p w:rsidRDefault="003233CD" w:rsidP="003233CD" w:rsidR="003233CD" w:rsidRPr="003233CD">
      <w:pPr>
        <w:rPr>
          <w:rFonts w:hAnsi="Times New Roman" w:ascii="Times New Roman"/>
        </w:rPr>
      </w:pPr>
      <w:r w:rsidRPr="003233CD">
        <w:rPr>
          <w:rFonts w:hAnsi="Times New Roman" w:ascii="Times New Roman"/>
        </w:rPr>
        <w:lastRenderedPageBreak/>
        <w:t xml:space="preserve">V.Određuje se brisanje prava i tereta koji prestaju prodajom i to: </w:t>
      </w:r>
    </w:p>
    <w:p w:rsidRDefault="003233CD" w:rsidP="003233CD" w:rsidR="003233CD">
      <w:pPr>
        <w:rPr>
          <w:rFonts w:hAnsi="Times New Roman" w:ascii="Times New Roman"/>
        </w:rPr>
      </w:pPr>
      <w:r w:rsidRPr="003233CD">
        <w:rPr>
          <w:rFonts w:hAnsi="Times New Roman" w:ascii="Times New Roman"/>
        </w:rPr>
        <w:t>-pod brojem Z-44287/13, ozn.  Z-1217/13 od 30. rujna 2013. zabilježba prigovora,</w:t>
      </w:r>
    </w:p>
    <w:p w:rsidRDefault="00DC5640" w:rsidP="003233CD" w:rsidR="00DC5640">
      <w:pPr>
        <w:rPr>
          <w:rFonts w:hAnsi="Times New Roman" w:ascii="Times New Roman"/>
        </w:rPr>
      </w:pPr>
      <w:r>
        <w:rPr>
          <w:rFonts w:hAnsi="Times New Roman" w:ascii="Times New Roman"/>
        </w:rPr>
        <w:t>-pod brojem Z-56953/13 od 16. prosinca 2013., zabilježba rješenja o prodaji,</w:t>
      </w:r>
    </w:p>
    <w:p w:rsidRDefault="00DC5640" w:rsidP="003233CD" w:rsidR="00DC5640">
      <w:pPr>
        <w:rPr>
          <w:rFonts w:hAnsi="Times New Roman" w:ascii="Times New Roman"/>
        </w:rPr>
      </w:pPr>
      <w:r w:rsidRPr="00DC5640">
        <w:rPr>
          <w:rFonts w:hAnsi="Times New Roman" w:ascii="Times New Roman"/>
        </w:rPr>
        <w:t>-pod brojem Z-1503/14 od 13. siječnja 2014. zabilježba otvaranja stečajnog postupka,</w:t>
      </w:r>
    </w:p>
    <w:p w:rsidRDefault="00FB61B2" w:rsidP="003233CD" w:rsidR="00FB61B2">
      <w:pPr>
        <w:rPr>
          <w:rFonts w:hAnsi="Times New Roman" w:ascii="Times New Roman"/>
        </w:rPr>
      </w:pPr>
      <w:r w:rsidRPr="00FB61B2">
        <w:rPr>
          <w:rFonts w:hAnsi="Times New Roman" w:ascii="Times New Roman"/>
        </w:rPr>
        <w:t>-pod brojem Z-21878/2016 od 12. svibnja 2016. zabilježba rješenja o prodaji,</w:t>
      </w:r>
    </w:p>
    <w:p w:rsidRDefault="00691249" w:rsidP="003233CD" w:rsidR="00691249">
      <w:pPr>
        <w:rPr>
          <w:rFonts w:hAnsi="Times New Roman" w:ascii="Times New Roman"/>
        </w:rPr>
      </w:pPr>
      <w:r>
        <w:rPr>
          <w:rFonts w:hAnsi="Times New Roman" w:ascii="Times New Roman"/>
        </w:rPr>
        <w:t>-pod brojem Z-57171/2018 od 26. listopada 2018. zabilježba dosude,</w:t>
      </w:r>
    </w:p>
    <w:p w:rsidRDefault="00FB61B2" w:rsidP="003233CD" w:rsidR="00DC5640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-pod brojem Z-44479/08 od 24. srpnja 2008. pravo zaloga za korist </w:t>
      </w:r>
      <w:r w:rsidR="00E64AD4" w:rsidRPr="00E64AD4">
        <w:rPr>
          <w:rFonts w:hAnsi="Times New Roman" w:ascii="Times New Roman"/>
        </w:rPr>
        <w:t>HYPO ALPE-ADRIA-</w:t>
      </w:r>
      <w:r w:rsidR="00E64AD4">
        <w:rPr>
          <w:rFonts w:hAnsi="Times New Roman" w:ascii="Times New Roman"/>
        </w:rPr>
        <w:t>BANK INTERNATIONAL AG, Austrija,</w:t>
      </w:r>
    </w:p>
    <w:p w:rsidRDefault="00691249" w:rsidP="003233CD" w:rsidR="00691249">
      <w:pPr>
        <w:rPr>
          <w:rFonts w:hAnsi="Times New Roman" w:ascii="Times New Roman"/>
        </w:rPr>
      </w:pPr>
      <w:r>
        <w:rPr>
          <w:rFonts w:hAnsi="Times New Roman" w:ascii="Times New Roman"/>
        </w:rPr>
        <w:t>-</w:t>
      </w:r>
      <w:r w:rsidRPr="00691249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 xml:space="preserve">pod brojem Z-44482/08 od 24. srpnja 2008. pravo zaloga za korist </w:t>
      </w:r>
      <w:r w:rsidRPr="00E64AD4">
        <w:rPr>
          <w:rFonts w:hAnsi="Times New Roman" w:ascii="Times New Roman"/>
        </w:rPr>
        <w:t>HYPO ALPE-ADRIA-</w:t>
      </w:r>
      <w:r>
        <w:rPr>
          <w:rFonts w:hAnsi="Times New Roman" w:ascii="Times New Roman"/>
        </w:rPr>
        <w:t>BANK INTERNATIONAL AG, Austrija,</w:t>
      </w:r>
    </w:p>
    <w:p w:rsidRDefault="003233CD" w:rsidP="00180AAB" w:rsidR="003233CD">
      <w:pPr>
        <w:jc w:val="both"/>
        <w:rPr>
          <w:rFonts w:hAnsi="Times New Roman" w:ascii="Times New Roman"/>
        </w:rPr>
      </w:pPr>
      <w:r w:rsidRPr="003233CD">
        <w:rPr>
          <w:rFonts w:hAnsi="Times New Roman" w:ascii="Times New Roman"/>
        </w:rPr>
        <w:t>-pod brojem Z-</w:t>
      </w:r>
      <w:r w:rsidR="00E64AD4">
        <w:rPr>
          <w:rFonts w:hAnsi="Times New Roman" w:ascii="Times New Roman"/>
        </w:rPr>
        <w:t xml:space="preserve">46864/2018 </w:t>
      </w:r>
      <w:r w:rsidRPr="003233CD">
        <w:rPr>
          <w:rFonts w:hAnsi="Times New Roman" w:ascii="Times New Roman"/>
        </w:rPr>
        <w:t xml:space="preserve">od </w:t>
      </w:r>
      <w:r w:rsidR="00E64AD4">
        <w:rPr>
          <w:rFonts w:hAnsi="Times New Roman" w:ascii="Times New Roman"/>
        </w:rPr>
        <w:t>4. rujna</w:t>
      </w:r>
      <w:r w:rsidRPr="003233CD">
        <w:rPr>
          <w:rFonts w:hAnsi="Times New Roman" w:ascii="Times New Roman"/>
        </w:rPr>
        <w:t xml:space="preserve"> 2018. odbijanje prijedloga radi ustupa</w:t>
      </w:r>
      <w:r w:rsidR="00F32E96">
        <w:rPr>
          <w:rFonts w:hAnsi="Times New Roman" w:ascii="Times New Roman"/>
        </w:rPr>
        <w:t xml:space="preserve"> hipotekarne tražbine.</w:t>
      </w:r>
    </w:p>
    <w:p w:rsidRDefault="00E64AD4" w:rsidP="00180AAB" w:rsidR="00E64AD4" w:rsidRPr="003233CD">
      <w:pPr>
        <w:jc w:val="both"/>
        <w:rPr>
          <w:rFonts w:hAnsi="Times New Roman" w:ascii="Times New Roman"/>
        </w:rPr>
      </w:pPr>
    </w:p>
    <w:p w:rsidRDefault="003233CD" w:rsidP="00180AAB" w:rsidR="003233CD" w:rsidRPr="003233CD">
      <w:pPr>
        <w:jc w:val="both"/>
        <w:rPr>
          <w:rFonts w:hAnsi="Times New Roman" w:ascii="Times New Roman"/>
        </w:rPr>
      </w:pPr>
      <w:r w:rsidRPr="003233CD">
        <w:rPr>
          <w:rFonts w:hAnsi="Times New Roman" w:ascii="Times New Roman"/>
        </w:rPr>
        <w:t>V</w:t>
      </w:r>
      <w:r w:rsidR="00F32E96">
        <w:rPr>
          <w:rFonts w:hAnsi="Times New Roman" w:ascii="Times New Roman"/>
        </w:rPr>
        <w:t>I</w:t>
      </w:r>
      <w:r w:rsidRPr="003233CD">
        <w:rPr>
          <w:rFonts w:hAnsi="Times New Roman" w:ascii="Times New Roman"/>
        </w:rPr>
        <w:t xml:space="preserve">. Nalaže se Općinskom građanskom sudu u Zagrebu, Zemljišnoknjižni odjel Zagreb, izvršiti upis prava vlasništva, te brisanje prava i tereta na temelju pravomoćnosti rješenja o dosudi i potvrde ovog suda da je kupac </w:t>
      </w:r>
      <w:r w:rsidR="00F32E96">
        <w:rPr>
          <w:rFonts w:hAnsi="Times New Roman" w:ascii="Times New Roman"/>
        </w:rPr>
        <w:t>uplatio kupovninu.</w:t>
      </w:r>
    </w:p>
    <w:p w:rsidRDefault="003233CD" w:rsidP="00180AAB" w:rsidR="003233CD" w:rsidRPr="003233CD">
      <w:pPr>
        <w:jc w:val="both"/>
        <w:rPr>
          <w:rFonts w:hAnsi="Times New Roman" w:ascii="Times New Roman"/>
        </w:rPr>
      </w:pPr>
    </w:p>
    <w:p w:rsidRDefault="007620AA" w:rsidP="00180AAB" w:rsidR="003233CD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VI</w:t>
      </w:r>
      <w:r w:rsidR="00F32E96">
        <w:rPr>
          <w:rFonts w:hAnsi="Times New Roman" w:ascii="Times New Roman"/>
        </w:rPr>
        <w:t>I</w:t>
      </w:r>
      <w:r>
        <w:rPr>
          <w:rFonts w:hAnsi="Times New Roman" w:ascii="Times New Roman"/>
        </w:rPr>
        <w:t>.</w:t>
      </w:r>
      <w:r w:rsidR="003233CD" w:rsidRPr="003233CD">
        <w:rPr>
          <w:rFonts w:hAnsi="Times New Roman" w:ascii="Times New Roman"/>
        </w:rPr>
        <w:t>Nekretnina iz točke I. ovog rješenja predat će se kupcu zaključkom o predaji nekretnina nakon što ovo rješenje postane pravomoćno i nakon što kupac uplati</w:t>
      </w:r>
      <w:r w:rsidR="00F32E96">
        <w:rPr>
          <w:rFonts w:hAnsi="Times New Roman" w:ascii="Times New Roman"/>
        </w:rPr>
        <w:t xml:space="preserve"> kupovninu</w:t>
      </w:r>
      <w:r w:rsidR="003233CD" w:rsidRPr="003233CD">
        <w:rPr>
          <w:rFonts w:hAnsi="Times New Roman" w:ascii="Times New Roman"/>
        </w:rPr>
        <w:t xml:space="preserve"> iz točke III.</w:t>
      </w:r>
    </w:p>
    <w:p w:rsidRDefault="00431C3A" w:rsidP="00180AAB" w:rsidR="00431C3A">
      <w:pPr>
        <w:jc w:val="both"/>
        <w:rPr>
          <w:rFonts w:hAnsi="Times New Roman" w:ascii="Times New Roman"/>
        </w:rPr>
      </w:pPr>
    </w:p>
    <w:p w:rsidRDefault="00431C3A" w:rsidP="00F32E96" w:rsidR="003233CD">
      <w:pPr>
        <w:contextualSpacing/>
        <w:jc w:val="both"/>
        <w:rPr>
          <w:rFonts w:eastAsia="Times New Roman" w:hAnsi="Times New Roman" w:ascii="Times New Roman"/>
          <w:lang w:eastAsia="en-US"/>
        </w:rPr>
      </w:pPr>
      <w:r w:rsidRPr="00431C3A">
        <w:rPr>
          <w:rFonts w:hAnsi="Times New Roman" w:ascii="Times New Roman"/>
        </w:rPr>
        <w:t>VI</w:t>
      </w:r>
      <w:r w:rsidR="00F32E96">
        <w:rPr>
          <w:rFonts w:hAnsi="Times New Roman" w:ascii="Times New Roman"/>
        </w:rPr>
        <w:t>II.</w:t>
      </w:r>
      <w:r w:rsidRPr="00431C3A">
        <w:rPr>
          <w:rFonts w:hAnsi="Times New Roman" w:ascii="Times New Roman"/>
        </w:rPr>
        <w:t xml:space="preserve">Ako kupac ne uplati </w:t>
      </w:r>
      <w:r w:rsidR="00F32E96">
        <w:rPr>
          <w:rFonts w:hAnsi="Times New Roman" w:ascii="Times New Roman"/>
        </w:rPr>
        <w:t xml:space="preserve">kupovninu, </w:t>
      </w:r>
      <w:r w:rsidR="00F32E96">
        <w:rPr>
          <w:rFonts w:eastAsia="Times New Roman" w:hAnsi="Times New Roman" w:ascii="Times New Roman"/>
          <w:lang w:eastAsia="en-US"/>
        </w:rPr>
        <w:t>sud će rješenje o dosudi</w:t>
      </w:r>
      <w:r w:rsidR="00F32E96" w:rsidRPr="00F32E96">
        <w:rPr>
          <w:rFonts w:eastAsia="Times New Roman" w:hAnsi="Times New Roman" w:ascii="Times New Roman"/>
          <w:lang w:eastAsia="en-US"/>
        </w:rPr>
        <w:t xml:space="preserve"> oglasiti nevažećim i odrediti novu prodaju uz uvjete određene za prodaju koja je oglašena nevažećom</w:t>
      </w:r>
      <w:r w:rsidR="00F32E96">
        <w:rPr>
          <w:rFonts w:eastAsia="Times New Roman" w:hAnsi="Times New Roman" w:ascii="Times New Roman"/>
          <w:lang w:eastAsia="en-US"/>
        </w:rPr>
        <w:t>.</w:t>
      </w:r>
    </w:p>
    <w:p w:rsidRDefault="00F32E96" w:rsidP="00F32E96" w:rsidR="00F32E96" w:rsidRPr="00F32E96">
      <w:pPr>
        <w:contextualSpacing/>
        <w:jc w:val="both"/>
        <w:rPr>
          <w:rFonts w:eastAsia="Times New Roman" w:hAnsi="Times New Roman" w:ascii="Times New Roman"/>
          <w:lang w:eastAsia="en-US"/>
        </w:rPr>
      </w:pPr>
    </w:p>
    <w:p w:rsidRDefault="00F32E96" w:rsidP="00180AAB" w:rsidR="003233CD" w:rsidRPr="003233CD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IX</w:t>
      </w:r>
      <w:r w:rsidR="007620AA">
        <w:rPr>
          <w:rFonts w:hAnsi="Times New Roman" w:ascii="Times New Roman"/>
        </w:rPr>
        <w:t>.</w:t>
      </w:r>
      <w:r w:rsidR="003233CD" w:rsidRPr="003233CD">
        <w:rPr>
          <w:rFonts w:hAnsi="Times New Roman" w:ascii="Times New Roman"/>
        </w:rPr>
        <w:t xml:space="preserve">Ovo će se rješenje objaviti na oglasnoj ploči ovog suda, te se smatra da je isto dostavljeno svim osobama kojima je dostavljen zaključak o prodaji, te svim sudionicima koji su sudjelovali na dražbi, istekom trećeg dana od dana njegova isticanja na oglasnoj ploči. </w:t>
      </w:r>
    </w:p>
    <w:p w:rsidRDefault="003233CD" w:rsidP="00180AAB" w:rsidR="003233CD" w:rsidRPr="003233CD">
      <w:pPr>
        <w:jc w:val="both"/>
        <w:rPr>
          <w:rFonts w:hAnsi="Times New Roman" w:ascii="Times New Roman"/>
        </w:rPr>
      </w:pPr>
    </w:p>
    <w:p w:rsidRDefault="00431C3A" w:rsidP="00180AAB" w:rsidR="00CF138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X</w:t>
      </w:r>
      <w:r w:rsidR="007620AA">
        <w:rPr>
          <w:rFonts w:hAnsi="Times New Roman" w:ascii="Times New Roman"/>
        </w:rPr>
        <w:t>.</w:t>
      </w:r>
      <w:r w:rsidR="003233CD" w:rsidRPr="003233CD">
        <w:rPr>
          <w:rFonts w:hAnsi="Times New Roman" w:ascii="Times New Roman"/>
        </w:rPr>
        <w:t>Nalaže se Općinskom građanskom sudu u Zagrebu, Zemljišnoknjižni odjel Zagreb, zabilježiti u zemljišnim knjigama</w:t>
      </w:r>
      <w:r w:rsidR="00F32E96">
        <w:rPr>
          <w:rFonts w:hAnsi="Times New Roman" w:ascii="Times New Roman"/>
        </w:rPr>
        <w:t xml:space="preserve"> dosudu nekretnine navedene</w:t>
      </w:r>
      <w:r w:rsidR="003233CD" w:rsidRPr="003233CD">
        <w:rPr>
          <w:rFonts w:hAnsi="Times New Roman" w:ascii="Times New Roman"/>
        </w:rPr>
        <w:t xml:space="preserve"> u točki I. ovog rješenja.</w:t>
      </w:r>
    </w:p>
    <w:p w:rsidRDefault="00CF1385" w:rsidP="00CF1385" w:rsidR="00CF1385" w:rsidRPr="00CF1385">
      <w:pPr>
        <w:rPr>
          <w:rFonts w:hAnsi="Times New Roman" w:ascii="Times New Roman"/>
        </w:rPr>
      </w:pPr>
    </w:p>
    <w:p w:rsidRDefault="00CF1385" w:rsidP="00CF1385" w:rsidR="00CF1385" w:rsidRPr="00CF1385">
      <w:pPr>
        <w:jc w:val="center"/>
        <w:rPr>
          <w:rFonts w:hAnsi="Times New Roman" w:ascii="Times New Roman"/>
        </w:rPr>
      </w:pPr>
      <w:r w:rsidRPr="00CF1385">
        <w:rPr>
          <w:rFonts w:hAnsi="Times New Roman" w:ascii="Times New Roman"/>
        </w:rPr>
        <w:t>Obrazloženje</w:t>
      </w:r>
    </w:p>
    <w:p w:rsidRDefault="00CF1385" w:rsidP="00CF1385" w:rsidR="00CF1385" w:rsidRPr="00CF1385">
      <w:pPr>
        <w:rPr>
          <w:rFonts w:hAnsi="Times New Roman" w:ascii="Times New Roman"/>
        </w:rPr>
      </w:pPr>
    </w:p>
    <w:p w:rsidRDefault="00CF1385" w:rsidP="00CF1385" w:rsidR="00CF1385" w:rsidRPr="00CF1385">
      <w:pPr>
        <w:ind w:firstLine="708"/>
        <w:jc w:val="both"/>
        <w:rPr>
          <w:rFonts w:hAnsi="Times New Roman" w:ascii="Times New Roman"/>
        </w:rPr>
      </w:pPr>
      <w:r w:rsidRPr="00CF1385">
        <w:rPr>
          <w:rFonts w:hAnsi="Times New Roman" w:ascii="Times New Roman"/>
        </w:rPr>
        <w:t>Nekretnin</w:t>
      </w:r>
      <w:r w:rsidR="00F32E96">
        <w:rPr>
          <w:rFonts w:hAnsi="Times New Roman" w:ascii="Times New Roman"/>
        </w:rPr>
        <w:t>a</w:t>
      </w:r>
      <w:r w:rsidRPr="00CF1385">
        <w:rPr>
          <w:rFonts w:hAnsi="Times New Roman" w:ascii="Times New Roman"/>
        </w:rPr>
        <w:t xml:space="preserve"> stečajnog dužnika naveden</w:t>
      </w:r>
      <w:r w:rsidR="00F32E96">
        <w:rPr>
          <w:rFonts w:hAnsi="Times New Roman" w:ascii="Times New Roman"/>
        </w:rPr>
        <w:t>a</w:t>
      </w:r>
      <w:r w:rsidRPr="00CF1385">
        <w:rPr>
          <w:rFonts w:hAnsi="Times New Roman" w:ascii="Times New Roman"/>
        </w:rPr>
        <w:t xml:space="preserve"> pod točkom I. ovog rješenja prodaval</w:t>
      </w:r>
      <w:r w:rsidR="00F32E96">
        <w:rPr>
          <w:rFonts w:hAnsi="Times New Roman" w:ascii="Times New Roman"/>
        </w:rPr>
        <w:t>a</w:t>
      </w:r>
      <w:r w:rsidRPr="00CF1385">
        <w:rPr>
          <w:rFonts w:hAnsi="Times New Roman" w:ascii="Times New Roman"/>
        </w:rPr>
        <w:t xml:space="preserve"> se u ovom stečajnom postupku na prijedlog stečajnog up</w:t>
      </w:r>
      <w:r w:rsidR="007620AA">
        <w:rPr>
          <w:rFonts w:hAnsi="Times New Roman" w:ascii="Times New Roman"/>
        </w:rPr>
        <w:t xml:space="preserve">ravitelja temeljem odredbe čl. </w:t>
      </w:r>
      <w:r w:rsidRPr="00CF1385">
        <w:rPr>
          <w:rFonts w:hAnsi="Times New Roman" w:ascii="Times New Roman"/>
        </w:rPr>
        <w:t>164. Stečajnog zakona ("Narodne novine" broj  44/96, 29/99, 129/00,</w:t>
      </w:r>
      <w:r w:rsidR="00564130">
        <w:rPr>
          <w:rFonts w:hAnsi="Times New Roman" w:ascii="Times New Roman"/>
        </w:rPr>
        <w:t xml:space="preserve"> 123/03, 82/06, 116/10, 25/12, </w:t>
      </w:r>
      <w:r w:rsidRPr="00CF1385">
        <w:rPr>
          <w:rFonts w:hAnsi="Times New Roman" w:ascii="Times New Roman"/>
        </w:rPr>
        <w:t>133/12 - dal</w:t>
      </w:r>
      <w:r w:rsidR="006128C2">
        <w:rPr>
          <w:rFonts w:hAnsi="Times New Roman" w:ascii="Times New Roman"/>
        </w:rPr>
        <w:t xml:space="preserve">je SZ) uz odgovarajuću primjenu </w:t>
      </w:r>
      <w:r w:rsidRPr="00CF1385">
        <w:rPr>
          <w:rFonts w:hAnsi="Times New Roman" w:ascii="Times New Roman"/>
        </w:rPr>
        <w:t xml:space="preserve">odredaba pravila o ovrsi na nekretninama. </w:t>
      </w:r>
    </w:p>
    <w:p w:rsidRDefault="00CF1385" w:rsidP="00CF1385" w:rsidR="00CF1385" w:rsidRPr="00CF1385">
      <w:pPr>
        <w:jc w:val="both"/>
        <w:rPr>
          <w:rFonts w:hAnsi="Times New Roman" w:ascii="Times New Roman"/>
        </w:rPr>
      </w:pPr>
    </w:p>
    <w:p w:rsidRDefault="00CF1385" w:rsidP="0027674C" w:rsidR="00F32E96">
      <w:pPr>
        <w:ind w:firstLine="708"/>
        <w:jc w:val="both"/>
        <w:rPr>
          <w:rFonts w:hAnsi="Times New Roman" w:ascii="Times New Roman"/>
        </w:rPr>
      </w:pPr>
      <w:r w:rsidRPr="00CF1385">
        <w:rPr>
          <w:rFonts w:hAnsi="Times New Roman" w:ascii="Times New Roman"/>
        </w:rPr>
        <w:t xml:space="preserve">Na usmenoj javnoj dražbi održanoj </w:t>
      </w:r>
      <w:r w:rsidR="007620AA">
        <w:rPr>
          <w:rFonts w:hAnsi="Times New Roman" w:ascii="Times New Roman"/>
        </w:rPr>
        <w:t>24. listopada</w:t>
      </w:r>
      <w:r w:rsidR="003C5BBD">
        <w:rPr>
          <w:rFonts w:hAnsi="Times New Roman" w:ascii="Times New Roman"/>
        </w:rPr>
        <w:t xml:space="preserve"> 201</w:t>
      </w:r>
      <w:r w:rsidR="00EE654A">
        <w:rPr>
          <w:rFonts w:hAnsi="Times New Roman" w:ascii="Times New Roman"/>
        </w:rPr>
        <w:t>8</w:t>
      </w:r>
      <w:r w:rsidRPr="00CF1385">
        <w:rPr>
          <w:rFonts w:hAnsi="Times New Roman" w:ascii="Times New Roman"/>
        </w:rPr>
        <w:t xml:space="preserve">. </w:t>
      </w:r>
      <w:r w:rsidR="00495CA6">
        <w:rPr>
          <w:rFonts w:hAnsi="Times New Roman" w:ascii="Times New Roman"/>
        </w:rPr>
        <w:t>razlučni vjerovnik</w:t>
      </w:r>
      <w:r w:rsidRPr="00CF1385">
        <w:rPr>
          <w:rFonts w:hAnsi="Times New Roman" w:ascii="Times New Roman"/>
        </w:rPr>
        <w:t xml:space="preserve"> </w:t>
      </w:r>
      <w:r w:rsidR="00495CA6" w:rsidRPr="00495CA6">
        <w:rPr>
          <w:rFonts w:hAnsi="Times New Roman" w:ascii="Times New Roman"/>
        </w:rPr>
        <w:t>GASFIN S.A., Luxemburg</w:t>
      </w:r>
      <w:r w:rsidR="003C5BBD">
        <w:rPr>
          <w:rFonts w:hAnsi="Times New Roman" w:ascii="Times New Roman"/>
        </w:rPr>
        <w:t>,</w:t>
      </w:r>
      <w:r w:rsidR="00495CA6">
        <w:rPr>
          <w:rFonts w:hAnsi="Times New Roman" w:ascii="Times New Roman"/>
        </w:rPr>
        <w:t xml:space="preserve"> nakon provedenog dražbovanja</w:t>
      </w:r>
      <w:r w:rsidR="00AC6BFA">
        <w:rPr>
          <w:rFonts w:hAnsi="Times New Roman" w:ascii="Times New Roman"/>
        </w:rPr>
        <w:t xml:space="preserve"> </w:t>
      </w:r>
      <w:r w:rsidRPr="00CF1385">
        <w:rPr>
          <w:rFonts w:hAnsi="Times New Roman" w:ascii="Times New Roman"/>
        </w:rPr>
        <w:t>da</w:t>
      </w:r>
      <w:r w:rsidR="00AD1D75">
        <w:rPr>
          <w:rFonts w:hAnsi="Times New Roman" w:ascii="Times New Roman"/>
        </w:rPr>
        <w:t>o</w:t>
      </w:r>
      <w:r w:rsidRPr="00CF1385">
        <w:rPr>
          <w:rFonts w:hAnsi="Times New Roman" w:ascii="Times New Roman"/>
        </w:rPr>
        <w:t xml:space="preserve"> je najpovoljniju ponudu, te je </w:t>
      </w:r>
      <w:r w:rsidR="00F32E96">
        <w:rPr>
          <w:rFonts w:hAnsi="Times New Roman" w:ascii="Times New Roman"/>
        </w:rPr>
        <w:t>rješenjem ovog suda poslovni broj gornji od 24. listopada 2018.</w:t>
      </w:r>
      <w:r w:rsidR="00653F8A">
        <w:rPr>
          <w:rFonts w:hAnsi="Times New Roman" w:ascii="Times New Roman"/>
        </w:rPr>
        <w:t xml:space="preserve"> nekretnina navedena pod točkom I. izreke ovog rješenja dosuđena istom. Rješenjem poslovni broj St-1984/2013-655 od 2. svibnja 2019. kupac – razlučni vjerovnik je pozvan da uplati iznos troškova od 593.404,89 kn. Sukladno odredbi čl. 254. st. 3. Stečajnog zakona ("Narodne novine" broj 71/15, 104/17) a u svezi čl. 107. st. 1. i 3. </w:t>
      </w:r>
      <w:r w:rsidR="00653F8A" w:rsidRPr="00CF1385">
        <w:rPr>
          <w:rFonts w:hAnsi="Times New Roman" w:ascii="Times New Roman"/>
        </w:rPr>
        <w:t>Ovršnog zakona ("Narodne novine" broj 112/12</w:t>
      </w:r>
      <w:r w:rsidR="00653F8A">
        <w:rPr>
          <w:rFonts w:hAnsi="Times New Roman" w:ascii="Times New Roman"/>
        </w:rPr>
        <w:t>, 25/13</w:t>
      </w:r>
      <w:r w:rsidR="00653F8A" w:rsidRPr="00CF1385">
        <w:rPr>
          <w:rFonts w:hAnsi="Times New Roman" w:ascii="Times New Roman"/>
        </w:rPr>
        <w:t xml:space="preserve"> - dalje OZ)</w:t>
      </w:r>
      <w:r w:rsidR="00653F8A">
        <w:rPr>
          <w:rFonts w:hAnsi="Times New Roman" w:ascii="Times New Roman"/>
        </w:rPr>
        <w:t>.</w:t>
      </w:r>
    </w:p>
    <w:p w:rsidRDefault="00653F8A" w:rsidP="0027674C" w:rsidR="00653F8A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lastRenderedPageBreak/>
        <w:t>Podneskom od 7. svibnja 2019. razlučni vjerovnik,</w:t>
      </w:r>
      <w:r w:rsidRPr="00653F8A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GASFIN S.A. obavijestio je sud da odustaje od kupnje nekretnine koja mu je dosuđena.</w:t>
      </w:r>
    </w:p>
    <w:p w:rsidRDefault="00653F8A" w:rsidP="0027674C" w:rsidR="00653F8A">
      <w:pPr>
        <w:ind w:firstLine="708"/>
        <w:jc w:val="both"/>
        <w:rPr>
          <w:rFonts w:hAnsi="Times New Roman" w:ascii="Times New Roman"/>
        </w:rPr>
      </w:pPr>
    </w:p>
    <w:p w:rsidRDefault="009F6B75" w:rsidP="0027674C" w:rsidR="00653F8A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Budući je kupac – razlučni vjerovnik odustao od kupnje to je sukladno odredbi čl. 103. st. 6. sud pod točkom I. izreke ovog rješenja oglasio prodaju nevažećom, te dosudio nekretninu kupcu </w:t>
      </w:r>
      <w:r w:rsidRPr="002E1D38">
        <w:rPr>
          <w:rFonts w:hAnsi="Times New Roman" w:ascii="Times New Roman"/>
        </w:rPr>
        <w:t>DIART d.o.o., Zagreb</w:t>
      </w:r>
      <w:r>
        <w:rPr>
          <w:rFonts w:hAnsi="Times New Roman" w:ascii="Times New Roman"/>
        </w:rPr>
        <w:t xml:space="preserve"> koji je ispunio uvjete da mu se nekretnina dosudi.</w:t>
      </w:r>
    </w:p>
    <w:p w:rsidRDefault="00653F8A" w:rsidP="0027674C" w:rsidR="00653F8A">
      <w:pPr>
        <w:ind w:firstLine="708"/>
        <w:jc w:val="both"/>
        <w:rPr>
          <w:rFonts w:hAnsi="Times New Roman" w:ascii="Times New Roman"/>
        </w:rPr>
      </w:pPr>
    </w:p>
    <w:p w:rsidRDefault="00CF1385" w:rsidP="0027674C" w:rsidR="00CF1385" w:rsidRPr="00CF1385">
      <w:pPr>
        <w:ind w:firstLine="708"/>
        <w:jc w:val="both"/>
        <w:rPr>
          <w:rFonts w:hAnsi="Times New Roman" w:ascii="Times New Roman"/>
        </w:rPr>
      </w:pPr>
      <w:r w:rsidRPr="00CF1385">
        <w:rPr>
          <w:rFonts w:hAnsi="Times New Roman" w:ascii="Times New Roman"/>
        </w:rPr>
        <w:t>Temeljem  odredbi</w:t>
      </w:r>
      <w:r w:rsidR="009F6B75">
        <w:rPr>
          <w:rFonts w:hAnsi="Times New Roman" w:ascii="Times New Roman"/>
        </w:rPr>
        <w:t xml:space="preserve"> čl. 103. do 109. OZ-a </w:t>
      </w:r>
      <w:r w:rsidRPr="00CF1385">
        <w:rPr>
          <w:rFonts w:hAnsi="Times New Roman" w:ascii="Times New Roman"/>
        </w:rPr>
        <w:t>odlučeno je kao u izreci ovog rješenja, a temeljem odredbe čl. 98. Zakona o zemljišnim knjiga</w:t>
      </w:r>
      <w:r w:rsidR="009F6B75">
        <w:rPr>
          <w:rFonts w:hAnsi="Times New Roman" w:ascii="Times New Roman"/>
        </w:rPr>
        <w:t xml:space="preserve">ma kao u izreci pod točkom </w:t>
      </w:r>
      <w:r w:rsidR="00431C3A">
        <w:rPr>
          <w:rFonts w:hAnsi="Times New Roman" w:ascii="Times New Roman"/>
        </w:rPr>
        <w:t>X</w:t>
      </w:r>
      <w:r w:rsidRPr="00CF1385">
        <w:rPr>
          <w:rFonts w:hAnsi="Times New Roman" w:ascii="Times New Roman"/>
        </w:rPr>
        <w:t xml:space="preserve">. ovog rješenja. </w:t>
      </w:r>
    </w:p>
    <w:p w:rsidRDefault="00CF1385" w:rsidP="00CF1385" w:rsidR="00CF1385" w:rsidRPr="00CF1385">
      <w:pPr>
        <w:jc w:val="both"/>
        <w:rPr>
          <w:rFonts w:hAnsi="Times New Roman" w:ascii="Times New Roman"/>
        </w:rPr>
      </w:pPr>
    </w:p>
    <w:p w:rsidRDefault="00CF1385" w:rsidP="0027674C" w:rsidR="00CF1385">
      <w:pPr>
        <w:ind w:firstLine="708"/>
        <w:jc w:val="both"/>
        <w:rPr>
          <w:rFonts w:hAnsi="Times New Roman" w:ascii="Times New Roman"/>
        </w:rPr>
      </w:pPr>
      <w:r w:rsidRPr="00CF1385">
        <w:rPr>
          <w:rFonts w:hAnsi="Times New Roman" w:ascii="Times New Roman"/>
        </w:rPr>
        <w:t xml:space="preserve">Nakon pravomoćnosti ovog rješenja o dosudi i nakon što kupac </w:t>
      </w:r>
      <w:r w:rsidR="00495CA6">
        <w:rPr>
          <w:rFonts w:hAnsi="Times New Roman" w:ascii="Times New Roman"/>
        </w:rPr>
        <w:t xml:space="preserve">uplati </w:t>
      </w:r>
      <w:r w:rsidR="009F6B75">
        <w:rPr>
          <w:rFonts w:hAnsi="Times New Roman" w:ascii="Times New Roman"/>
        </w:rPr>
        <w:t>kupovninu</w:t>
      </w:r>
      <w:r w:rsidRPr="00CF1385">
        <w:rPr>
          <w:rFonts w:hAnsi="Times New Roman" w:ascii="Times New Roman"/>
        </w:rPr>
        <w:t>, sud će posebnim zaključkom odrediti da se nekretnin</w:t>
      </w:r>
      <w:r w:rsidR="007620AA">
        <w:rPr>
          <w:rFonts w:hAnsi="Times New Roman" w:ascii="Times New Roman"/>
        </w:rPr>
        <w:t xml:space="preserve">a </w:t>
      </w:r>
      <w:r w:rsidRPr="00CF1385">
        <w:rPr>
          <w:rFonts w:hAnsi="Times New Roman" w:ascii="Times New Roman"/>
        </w:rPr>
        <w:t>preda kupcu iz točke I</w:t>
      </w:r>
      <w:r w:rsidR="009F6B75">
        <w:rPr>
          <w:rFonts w:hAnsi="Times New Roman" w:ascii="Times New Roman"/>
        </w:rPr>
        <w:t>I</w:t>
      </w:r>
      <w:r w:rsidRPr="00CF1385">
        <w:rPr>
          <w:rFonts w:hAnsi="Times New Roman" w:ascii="Times New Roman"/>
        </w:rPr>
        <w:t>. ovog rješenja.</w:t>
      </w:r>
    </w:p>
    <w:p w:rsidRDefault="00891631" w:rsidP="00891631" w:rsidR="00891631" w:rsidRPr="00C524DC">
      <w:pPr>
        <w:ind w:firstLine="708"/>
        <w:jc w:val="both"/>
        <w:rPr>
          <w:rFonts w:hAnsi="Times New Roman" w:ascii="Times New Roman"/>
        </w:rPr>
      </w:pPr>
    </w:p>
    <w:p w:rsidRDefault="00891631" w:rsidP="00891631" w:rsidR="00C524DC" w:rsidRPr="00C524DC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 Karlovcu </w:t>
      </w:r>
      <w:r w:rsidR="00653F8A">
        <w:rPr>
          <w:rFonts w:hAnsi="Times New Roman" w:ascii="Times New Roman"/>
        </w:rPr>
        <w:t>13. svibnja 2019</w:t>
      </w:r>
      <w:r w:rsidR="00C524DC" w:rsidRPr="00C524DC">
        <w:rPr>
          <w:rFonts w:hAnsi="Times New Roman" w:ascii="Times New Roman"/>
        </w:rPr>
        <w:t>.</w:t>
      </w:r>
    </w:p>
    <w:p w:rsidRDefault="00C524DC" w:rsidP="00891631" w:rsidR="00C524DC">
      <w:pPr>
        <w:jc w:val="both"/>
        <w:rPr>
          <w:rFonts w:hAnsi="Times New Roman" w:ascii="Times New Roman"/>
        </w:rPr>
      </w:pPr>
      <w:r w:rsidRPr="00C524DC">
        <w:rPr>
          <w:rFonts w:hAnsi="Times New Roman" w:ascii="Times New Roman"/>
        </w:rPr>
        <w:t xml:space="preserve"> </w:t>
      </w:r>
    </w:p>
    <w:p w:rsidRDefault="007620AA" w:rsidP="00891631" w:rsidR="007620AA" w:rsidRPr="00C524DC">
      <w:pPr>
        <w:jc w:val="both"/>
        <w:rPr>
          <w:rFonts w:hAnsi="Times New Roman" w:ascii="Times New Roman"/>
        </w:rPr>
      </w:pPr>
    </w:p>
    <w:p w:rsidRDefault="00C524DC" w:rsidP="00891631" w:rsidR="00C524DC" w:rsidRPr="00C524DC">
      <w:pPr>
        <w:jc w:val="right"/>
        <w:rPr>
          <w:rFonts w:hAnsi="Times New Roman" w:ascii="Times New Roman"/>
        </w:rPr>
      </w:pPr>
      <w:r w:rsidRPr="00C524DC">
        <w:rPr>
          <w:rFonts w:hAnsi="Times New Roman" w:ascii="Times New Roman"/>
        </w:rPr>
        <w:t>STEČAJNI SUDAC:</w:t>
      </w:r>
    </w:p>
    <w:p w:rsidRDefault="00C524DC" w:rsidP="007620AA" w:rsidR="00C524DC">
      <w:pPr>
        <w:jc w:val="right"/>
        <w:rPr>
          <w:rFonts w:hAnsi="Times New Roman" w:ascii="Times New Roman"/>
        </w:rPr>
      </w:pPr>
      <w:r w:rsidRPr="00C524DC">
        <w:rPr>
          <w:rFonts w:hAnsi="Times New Roman" w:ascii="Times New Roman"/>
        </w:rPr>
        <w:t>Vesna Fundurulić Perišin</w:t>
      </w:r>
      <w:r w:rsidR="00C409D4">
        <w:rPr>
          <w:rFonts w:hAnsi="Times New Roman" w:ascii="Times New Roman"/>
        </w:rPr>
        <w:t>, v.r.</w:t>
      </w:r>
    </w:p>
    <w:p w:rsidRDefault="00C409D4" w:rsidP="007620AA" w:rsidR="00C409D4">
      <w:pPr>
        <w:jc w:val="right"/>
        <w:rPr>
          <w:rFonts w:hAnsi="Times New Roman" w:ascii="Times New Roman"/>
        </w:rPr>
      </w:pPr>
    </w:p>
    <w:p w:rsidRDefault="00C409D4" w:rsidP="00C339BE" w:rsidR="00C409D4">
      <w:pPr>
        <w:ind w:left="495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Za točnost otpravka-ovlašteni službenik:</w:t>
      </w:r>
    </w:p>
    <w:p w:rsidRDefault="00C409D4" w:rsidP="007620AA" w:rsidR="00C409D4">
      <w:pPr>
        <w:jc w:val="right"/>
        <w:rPr>
          <w:rFonts w:hAnsi="Times New Roman" w:ascii="Times New Roman"/>
        </w:rPr>
      </w:pPr>
      <w:r w:rsidRPr="00C339BE">
        <w:rPr>
          <w:rFonts w:hAnsi="Times New Roman" w:ascii="Times New Roman"/>
        </w:rPr>
        <w:t>Gordana Cvitković</w:t>
      </w:r>
    </w:p>
    <w:p w:rsidRDefault="00495CA6" w:rsidP="007620AA" w:rsidR="00495CA6">
      <w:pPr>
        <w:jc w:val="right"/>
        <w:rPr>
          <w:rFonts w:hAnsi="Times New Roman" w:ascii="Times New Roman"/>
        </w:rPr>
      </w:pPr>
    </w:p>
    <w:p w:rsidRDefault="00495CA6" w:rsidP="007620AA" w:rsidR="00495CA6">
      <w:pPr>
        <w:jc w:val="right"/>
        <w:rPr>
          <w:rFonts w:hAnsi="Times New Roman" w:ascii="Times New Roman"/>
        </w:rPr>
      </w:pPr>
    </w:p>
    <w:p w:rsidRDefault="00495CA6" w:rsidP="007620AA" w:rsidR="00495CA6">
      <w:pPr>
        <w:jc w:val="right"/>
        <w:rPr>
          <w:rFonts w:hAnsi="Times New Roman" w:ascii="Times New Roman"/>
        </w:rPr>
      </w:pPr>
    </w:p>
    <w:p w:rsidRDefault="00495CA6" w:rsidP="007620AA" w:rsidR="00495CA6">
      <w:pPr>
        <w:jc w:val="right"/>
        <w:rPr>
          <w:rFonts w:hAnsi="Times New Roman" w:ascii="Times New Roman"/>
        </w:rPr>
      </w:pPr>
    </w:p>
    <w:p w:rsidRDefault="00495CA6" w:rsidP="007620AA" w:rsidR="00495CA6" w:rsidRPr="00C524DC">
      <w:pPr>
        <w:jc w:val="right"/>
        <w:rPr>
          <w:rFonts w:hAnsi="Times New Roman" w:ascii="Times New Roman"/>
        </w:rPr>
      </w:pPr>
    </w:p>
    <w:p w:rsidRDefault="00C524DC" w:rsidP="00C524DC" w:rsidR="00C524DC" w:rsidRPr="00C524DC">
      <w:pPr>
        <w:rPr>
          <w:rFonts w:hAnsi="Times New Roman" w:ascii="Times New Roman"/>
        </w:rPr>
      </w:pPr>
      <w:r w:rsidRPr="00C524DC">
        <w:rPr>
          <w:rFonts w:hAnsi="Times New Roman" w:ascii="Times New Roman"/>
        </w:rPr>
        <w:t>UPUTA O PRAVNOM LIJEKU:</w:t>
      </w:r>
    </w:p>
    <w:p w:rsidRDefault="00C524DC" w:rsidP="00C524DC" w:rsidR="00C524DC" w:rsidRPr="00C524DC">
      <w:pPr>
        <w:rPr>
          <w:rFonts w:hAnsi="Times New Roman" w:ascii="Times New Roman"/>
        </w:rPr>
      </w:pPr>
      <w:r w:rsidRPr="00C524DC">
        <w:rPr>
          <w:rFonts w:hAnsi="Times New Roman" w:ascii="Times New Roman"/>
        </w:rPr>
        <w:t xml:space="preserve">Protiv ovog rješenja može se uložiti žalbu Visokom trgovačkom sud RH, u roku od osam dana. Žalba se ulaže putem ovog suda u dva primjerka. </w:t>
      </w:r>
    </w:p>
    <w:p w:rsidRDefault="00C524DC" w:rsidP="00C524DC" w:rsidR="00C524DC" w:rsidRPr="00C524DC">
      <w:pPr>
        <w:rPr>
          <w:rFonts w:hAnsi="Times New Roman" w:ascii="Times New Roman"/>
        </w:rPr>
      </w:pPr>
    </w:p>
    <w:p w:rsidRDefault="00EE654A" w:rsidP="00C524DC" w:rsidR="00EE654A" w:rsidRPr="00C524DC">
      <w:pPr>
        <w:rPr>
          <w:rFonts w:hAnsi="Times New Roman" w:ascii="Times New Roman"/>
        </w:rPr>
      </w:pPr>
    </w:p>
    <w:sectPr w:rsidSect="007620AA" w:rsidR="00EE654A" w:rsidRPr="00C524DC">
      <w:headerReference w:type="even" r:id="rId11"/>
      <w:headerReference w:type="default" r:id="rId12"/>
      <w:pgSz w:code="9" w:h="16838" w:w="11906"/>
      <w:pgMar w:gutter="0" w:footer="709" w:header="709" w:left="1418" w:bottom="2694" w:right="1418" w:top="1702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A70C5" w:rsidR="005A70C5">
      <w:r>
        <w:separator/>
      </w:r>
    </w:p>
  </w:endnote>
  <w:endnote w:id="0" w:type="continuationSeparator">
    <w:p w:rsidRDefault="005A70C5" w:rsidR="005A70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A70C5" w:rsidR="005A70C5">
      <w:r>
        <w:separator/>
      </w:r>
    </w:p>
  </w:footnote>
  <w:footnote w:id="0" w:type="continuationSeparator">
    <w:p w:rsidRDefault="005A70C5" w:rsidR="005A70C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0A46" w:rsidP="00D97C59" w:rsidR="00BC0A4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C0A46" w:rsidR="00BC0A4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0A46" w:rsidP="00D97C59" w:rsidR="00BC0A4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409D4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BC0A46" w:rsidR="00BC0A46">
    <w:pPr>
      <w:pStyle w:val="Zaglavlje"/>
    </w:pPr>
  </w:p>
  <w:p w:rsidRDefault="002E1D38" w:rsidP="002E1D38" w:rsidR="00606F53" w:rsidRPr="00606F53">
    <w:pPr>
      <w:pStyle w:val="Zaglavlje"/>
      <w:jc w:val="right"/>
      <w:rPr>
        <w:rFonts w:hAnsi="Times New Roman" w:ascii="Times New Roman"/>
      </w:rPr>
    </w:pPr>
    <w:r w:rsidRPr="00C524DC">
      <w:rPr>
        <w:rFonts w:hAnsi="Times New Roman" w:ascii="Times New Roman"/>
      </w:rPr>
      <w:t>3  St-</w:t>
    </w:r>
    <w:r>
      <w:rPr>
        <w:rFonts w:hAnsi="Times New Roman" w:ascii="Times New Roman"/>
      </w:rPr>
      <w:t>1984/13-665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AE7DEE"/>
    <w:multiLevelType w:val="hybridMultilevel"/>
    <w:tmpl w:val="E004B732"/>
    <w:lvl w:tplc="A5C0409C" w:ilvl="0">
      <w:start w:val="1"/>
      <w:numFmt w:val="decimal"/>
      <w:lvlText w:val="%1."/>
      <w:lvlJc w:val="left"/>
      <w:pPr>
        <w:tabs>
          <w:tab w:pos="1758" w:val="num"/>
        </w:tabs>
        <w:ind w:hanging="1050" w:left="1758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">
    <w:nsid w:val="178B6013"/>
    <w:multiLevelType w:val="hybridMultilevel"/>
    <w:tmpl w:val="8B12BFC6"/>
    <w:lvl w:tplc="4BC05D58" w:ilvl="0">
      <w:start w:val="3"/>
      <w:numFmt w:val="decimal"/>
      <w:lvlText w:val="%1."/>
      <w:lvlJc w:val="left"/>
      <w:pPr>
        <w:tabs>
          <w:tab w:pos="1035" w:val="num"/>
        </w:tabs>
        <w:ind w:hanging="360" w:left="10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55" w:val="num"/>
        </w:tabs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tabs>
          <w:tab w:pos="2475" w:val="num"/>
        </w:tabs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tabs>
          <w:tab w:pos="3195" w:val="num"/>
        </w:tabs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tabs>
          <w:tab w:pos="3915" w:val="num"/>
        </w:tabs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tabs>
          <w:tab w:pos="4635" w:val="num"/>
        </w:tabs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tabs>
          <w:tab w:pos="5355" w:val="num"/>
        </w:tabs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tabs>
          <w:tab w:pos="6075" w:val="num"/>
        </w:tabs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tabs>
          <w:tab w:pos="6795" w:val="num"/>
        </w:tabs>
        <w:ind w:hanging="180" w:left="6795"/>
      </w:pPr>
    </w:lvl>
  </w:abstractNum>
  <w:abstractNum w:abstractNumId="2">
    <w:nsid w:val="1D8D5D57"/>
    <w:multiLevelType w:val="hybridMultilevel"/>
    <w:tmpl w:val="48925C5E"/>
    <w:lvl w:tplc="58F06F7C" w:ilvl="0">
      <w:start w:val="42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269020E3"/>
    <w:multiLevelType w:val="hybridMultilevel"/>
    <w:tmpl w:val="BB182936"/>
    <w:lvl w:tplc="D3CAAAA2" w:ilvl="0">
      <w:start w:val="3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4">
    <w:nsid w:val="454658C3"/>
    <w:multiLevelType w:val="hybridMultilevel"/>
    <w:tmpl w:val="81BC988C"/>
    <w:lvl w:tplc="FEB8748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ahoma" w:eastAsia="Times New Roman" w:hAnsi="Tahoma" w:ascii="Tahoma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4A113A69"/>
    <w:multiLevelType w:val="hybridMultilevel"/>
    <w:tmpl w:val="179612EA"/>
    <w:lvl w:tplc="BA98FCC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ahoma" w:eastAsia="Times New Roman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58062585"/>
    <w:multiLevelType w:val="hybridMultilevel"/>
    <w:tmpl w:val="1F8A3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CA03DE3"/>
    <w:multiLevelType w:val="hybridMultilevel"/>
    <w:tmpl w:val="029A4676"/>
    <w:lvl w:tplc="7E922496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63F75618"/>
    <w:multiLevelType w:val="hybridMultilevel"/>
    <w:tmpl w:val="5BE61F3E"/>
    <w:lvl w:tplc="80EA03C8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78495A66"/>
    <w:multiLevelType w:val="hybridMultilevel"/>
    <w:tmpl w:val="47F4F1FC"/>
    <w:lvl w:tplc="D9B6D3A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ahoma" w:eastAsia="Times New Roman" w:hAnsi="Tahoma" w:ascii="Tahoma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6"/>
  </w:num>
  <w:num w:numId="2">
    <w:abstractNumId w:val="0"/>
  </w:num>
  <w:num w:numId="3">
    <w:abstractNumId w:val="3"/>
  </w:num>
  <w:num w:numId="4">
    <w:abstractNumId w:val="1"/>
  </w:num>
  <w:num w:numId="5">
    <w:abstractNumId w:val="5"/>
  </w:num>
  <w:num w:numId="6">
    <w:abstractNumId w:val="9"/>
  </w:num>
  <w:num w:numId="7">
    <w:abstractNumId w:val="4"/>
  </w:num>
  <w:num w:numId="8">
    <w:abstractNumId w:val="8"/>
  </w:num>
  <w:num w:numId="9">
    <w:abstractNumId w:val="2"/>
  </w:num>
  <w:num w:numId="1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17198"/>
    <w:rsid w:val="000029FC"/>
    <w:rsid w:val="00002CC3"/>
    <w:rsid w:val="00011363"/>
    <w:rsid w:val="0001695D"/>
    <w:rsid w:val="0002206F"/>
    <w:rsid w:val="00027A10"/>
    <w:rsid w:val="00033DB9"/>
    <w:rsid w:val="00035D35"/>
    <w:rsid w:val="000439EF"/>
    <w:rsid w:val="000444BF"/>
    <w:rsid w:val="00073248"/>
    <w:rsid w:val="00080113"/>
    <w:rsid w:val="00095172"/>
    <w:rsid w:val="000969CE"/>
    <w:rsid w:val="000A37BB"/>
    <w:rsid w:val="000A5C25"/>
    <w:rsid w:val="000A5EC7"/>
    <w:rsid w:val="000A775F"/>
    <w:rsid w:val="000B46CC"/>
    <w:rsid w:val="000B655F"/>
    <w:rsid w:val="000C0D66"/>
    <w:rsid w:val="000D195A"/>
    <w:rsid w:val="000D6986"/>
    <w:rsid w:val="000D6A5E"/>
    <w:rsid w:val="000E053C"/>
    <w:rsid w:val="000E10DF"/>
    <w:rsid w:val="000F01D8"/>
    <w:rsid w:val="000F0D8A"/>
    <w:rsid w:val="000F1A10"/>
    <w:rsid w:val="000F4D94"/>
    <w:rsid w:val="000F630D"/>
    <w:rsid w:val="00110075"/>
    <w:rsid w:val="00112C45"/>
    <w:rsid w:val="001136AB"/>
    <w:rsid w:val="00113CC2"/>
    <w:rsid w:val="00115E0F"/>
    <w:rsid w:val="001270B6"/>
    <w:rsid w:val="00137C3B"/>
    <w:rsid w:val="001549C6"/>
    <w:rsid w:val="00161056"/>
    <w:rsid w:val="001634E9"/>
    <w:rsid w:val="00164F69"/>
    <w:rsid w:val="001709E0"/>
    <w:rsid w:val="00171F6F"/>
    <w:rsid w:val="00174720"/>
    <w:rsid w:val="00175519"/>
    <w:rsid w:val="00180AAB"/>
    <w:rsid w:val="001829D5"/>
    <w:rsid w:val="0018420C"/>
    <w:rsid w:val="00184536"/>
    <w:rsid w:val="001869EC"/>
    <w:rsid w:val="0019451A"/>
    <w:rsid w:val="001A1E8D"/>
    <w:rsid w:val="001B0CBE"/>
    <w:rsid w:val="001B4565"/>
    <w:rsid w:val="001C3AC9"/>
    <w:rsid w:val="001C6756"/>
    <w:rsid w:val="001E11CA"/>
    <w:rsid w:val="001F52A4"/>
    <w:rsid w:val="001F70E0"/>
    <w:rsid w:val="00201505"/>
    <w:rsid w:val="00210ECA"/>
    <w:rsid w:val="00212D9D"/>
    <w:rsid w:val="00217409"/>
    <w:rsid w:val="00220174"/>
    <w:rsid w:val="0022072A"/>
    <w:rsid w:val="00225EA7"/>
    <w:rsid w:val="00227DC4"/>
    <w:rsid w:val="00231F18"/>
    <w:rsid w:val="00235B38"/>
    <w:rsid w:val="002364B0"/>
    <w:rsid w:val="00240441"/>
    <w:rsid w:val="00246D8A"/>
    <w:rsid w:val="002615C9"/>
    <w:rsid w:val="002649DE"/>
    <w:rsid w:val="0027674C"/>
    <w:rsid w:val="00276A61"/>
    <w:rsid w:val="00283F4D"/>
    <w:rsid w:val="0028487F"/>
    <w:rsid w:val="00297319"/>
    <w:rsid w:val="002A0C7A"/>
    <w:rsid w:val="002A3AC9"/>
    <w:rsid w:val="002A402A"/>
    <w:rsid w:val="002C0248"/>
    <w:rsid w:val="002C0A7C"/>
    <w:rsid w:val="002C0B20"/>
    <w:rsid w:val="002D109C"/>
    <w:rsid w:val="002E1D38"/>
    <w:rsid w:val="002F2FEF"/>
    <w:rsid w:val="002F7230"/>
    <w:rsid w:val="003036C0"/>
    <w:rsid w:val="00314A9A"/>
    <w:rsid w:val="00320F69"/>
    <w:rsid w:val="003233CD"/>
    <w:rsid w:val="00327658"/>
    <w:rsid w:val="003307DE"/>
    <w:rsid w:val="00330F54"/>
    <w:rsid w:val="00333B46"/>
    <w:rsid w:val="0034027A"/>
    <w:rsid w:val="00345BD9"/>
    <w:rsid w:val="00352994"/>
    <w:rsid w:val="00356C81"/>
    <w:rsid w:val="00357F81"/>
    <w:rsid w:val="00364509"/>
    <w:rsid w:val="00367C55"/>
    <w:rsid w:val="00376C65"/>
    <w:rsid w:val="00381244"/>
    <w:rsid w:val="00381A1D"/>
    <w:rsid w:val="00396A33"/>
    <w:rsid w:val="003A04F2"/>
    <w:rsid w:val="003A758B"/>
    <w:rsid w:val="003B2702"/>
    <w:rsid w:val="003B78EA"/>
    <w:rsid w:val="003C13EC"/>
    <w:rsid w:val="003C2E7E"/>
    <w:rsid w:val="003C4900"/>
    <w:rsid w:val="003C5BBD"/>
    <w:rsid w:val="003C69BB"/>
    <w:rsid w:val="003F625D"/>
    <w:rsid w:val="003F7F49"/>
    <w:rsid w:val="004173DB"/>
    <w:rsid w:val="00420247"/>
    <w:rsid w:val="00422CF0"/>
    <w:rsid w:val="00431C3A"/>
    <w:rsid w:val="00435951"/>
    <w:rsid w:val="00435F96"/>
    <w:rsid w:val="00437413"/>
    <w:rsid w:val="0044437F"/>
    <w:rsid w:val="004445CB"/>
    <w:rsid w:val="00466C33"/>
    <w:rsid w:val="004676C0"/>
    <w:rsid w:val="004865B8"/>
    <w:rsid w:val="00487E42"/>
    <w:rsid w:val="004918D5"/>
    <w:rsid w:val="00495CA6"/>
    <w:rsid w:val="004966E2"/>
    <w:rsid w:val="004A064A"/>
    <w:rsid w:val="004A2164"/>
    <w:rsid w:val="004B1EA0"/>
    <w:rsid w:val="004B4034"/>
    <w:rsid w:val="004C3C50"/>
    <w:rsid w:val="004C45D5"/>
    <w:rsid w:val="004C7792"/>
    <w:rsid w:val="004D5B79"/>
    <w:rsid w:val="004F0BED"/>
    <w:rsid w:val="00507C56"/>
    <w:rsid w:val="00507FF5"/>
    <w:rsid w:val="00516BAB"/>
    <w:rsid w:val="00517E7E"/>
    <w:rsid w:val="00521BEB"/>
    <w:rsid w:val="00522545"/>
    <w:rsid w:val="00544EC1"/>
    <w:rsid w:val="005466F5"/>
    <w:rsid w:val="005535CD"/>
    <w:rsid w:val="00554CF9"/>
    <w:rsid w:val="00556C38"/>
    <w:rsid w:val="005640BA"/>
    <w:rsid w:val="00564130"/>
    <w:rsid w:val="00581A62"/>
    <w:rsid w:val="00586D92"/>
    <w:rsid w:val="00593E76"/>
    <w:rsid w:val="005952DD"/>
    <w:rsid w:val="005966B8"/>
    <w:rsid w:val="005A70C5"/>
    <w:rsid w:val="005B1209"/>
    <w:rsid w:val="005B736F"/>
    <w:rsid w:val="005C2BDA"/>
    <w:rsid w:val="005D6E3C"/>
    <w:rsid w:val="005E3663"/>
    <w:rsid w:val="005F0D40"/>
    <w:rsid w:val="005F191F"/>
    <w:rsid w:val="005F5F78"/>
    <w:rsid w:val="005F631C"/>
    <w:rsid w:val="005F6B53"/>
    <w:rsid w:val="0060022F"/>
    <w:rsid w:val="00601B51"/>
    <w:rsid w:val="00602307"/>
    <w:rsid w:val="00606909"/>
    <w:rsid w:val="00606F53"/>
    <w:rsid w:val="00612152"/>
    <w:rsid w:val="006128C2"/>
    <w:rsid w:val="00616ECB"/>
    <w:rsid w:val="00617371"/>
    <w:rsid w:val="00621375"/>
    <w:rsid w:val="006266A0"/>
    <w:rsid w:val="0063218E"/>
    <w:rsid w:val="00632C98"/>
    <w:rsid w:val="00633B4B"/>
    <w:rsid w:val="00635973"/>
    <w:rsid w:val="00636B61"/>
    <w:rsid w:val="00637D9F"/>
    <w:rsid w:val="00640808"/>
    <w:rsid w:val="006450C4"/>
    <w:rsid w:val="00647046"/>
    <w:rsid w:val="006506A3"/>
    <w:rsid w:val="00653F8A"/>
    <w:rsid w:val="006561F8"/>
    <w:rsid w:val="006610C8"/>
    <w:rsid w:val="00662161"/>
    <w:rsid w:val="00662D65"/>
    <w:rsid w:val="0066561B"/>
    <w:rsid w:val="00665C97"/>
    <w:rsid w:val="00665FB1"/>
    <w:rsid w:val="00671292"/>
    <w:rsid w:val="006736EE"/>
    <w:rsid w:val="0068280D"/>
    <w:rsid w:val="00684701"/>
    <w:rsid w:val="00691249"/>
    <w:rsid w:val="00692284"/>
    <w:rsid w:val="00692C21"/>
    <w:rsid w:val="006A1BD7"/>
    <w:rsid w:val="006C09E2"/>
    <w:rsid w:val="006C2658"/>
    <w:rsid w:val="006D0D76"/>
    <w:rsid w:val="006D7AF7"/>
    <w:rsid w:val="006E4078"/>
    <w:rsid w:val="006F02B3"/>
    <w:rsid w:val="006F06C6"/>
    <w:rsid w:val="006F3243"/>
    <w:rsid w:val="006F5EDB"/>
    <w:rsid w:val="006F7B33"/>
    <w:rsid w:val="00700E33"/>
    <w:rsid w:val="00716A1E"/>
    <w:rsid w:val="00736DF3"/>
    <w:rsid w:val="0074549C"/>
    <w:rsid w:val="00746A3B"/>
    <w:rsid w:val="00746C65"/>
    <w:rsid w:val="00761861"/>
    <w:rsid w:val="007620AA"/>
    <w:rsid w:val="00764CD6"/>
    <w:rsid w:val="007736F3"/>
    <w:rsid w:val="00775DE1"/>
    <w:rsid w:val="00777E17"/>
    <w:rsid w:val="007802CF"/>
    <w:rsid w:val="007806A7"/>
    <w:rsid w:val="00780B13"/>
    <w:rsid w:val="00781381"/>
    <w:rsid w:val="007842CD"/>
    <w:rsid w:val="00790CEF"/>
    <w:rsid w:val="00794B14"/>
    <w:rsid w:val="0079652E"/>
    <w:rsid w:val="007A1151"/>
    <w:rsid w:val="007A3472"/>
    <w:rsid w:val="007A5605"/>
    <w:rsid w:val="007B4C92"/>
    <w:rsid w:val="007C2056"/>
    <w:rsid w:val="007C4E01"/>
    <w:rsid w:val="007D4843"/>
    <w:rsid w:val="007D5135"/>
    <w:rsid w:val="007F19CC"/>
    <w:rsid w:val="0080192D"/>
    <w:rsid w:val="00810A60"/>
    <w:rsid w:val="00833FB3"/>
    <w:rsid w:val="008345CF"/>
    <w:rsid w:val="008467F3"/>
    <w:rsid w:val="00846B40"/>
    <w:rsid w:val="008500A2"/>
    <w:rsid w:val="0085470D"/>
    <w:rsid w:val="00867B63"/>
    <w:rsid w:val="0087107B"/>
    <w:rsid w:val="008839A1"/>
    <w:rsid w:val="00891631"/>
    <w:rsid w:val="00896A1B"/>
    <w:rsid w:val="008B3300"/>
    <w:rsid w:val="008B5435"/>
    <w:rsid w:val="008E413B"/>
    <w:rsid w:val="008E5587"/>
    <w:rsid w:val="008E5AC7"/>
    <w:rsid w:val="009009F9"/>
    <w:rsid w:val="00912EF2"/>
    <w:rsid w:val="00913E5D"/>
    <w:rsid w:val="00924497"/>
    <w:rsid w:val="00935D6F"/>
    <w:rsid w:val="009363FF"/>
    <w:rsid w:val="00936E46"/>
    <w:rsid w:val="00943418"/>
    <w:rsid w:val="00946F91"/>
    <w:rsid w:val="00947831"/>
    <w:rsid w:val="009508A9"/>
    <w:rsid w:val="00952B27"/>
    <w:rsid w:val="00954D04"/>
    <w:rsid w:val="00956F65"/>
    <w:rsid w:val="0096476F"/>
    <w:rsid w:val="0097169F"/>
    <w:rsid w:val="00975589"/>
    <w:rsid w:val="00975DE9"/>
    <w:rsid w:val="00976610"/>
    <w:rsid w:val="0097746E"/>
    <w:rsid w:val="009779BD"/>
    <w:rsid w:val="00981210"/>
    <w:rsid w:val="00987FCF"/>
    <w:rsid w:val="009A1424"/>
    <w:rsid w:val="009A3EA4"/>
    <w:rsid w:val="009A438C"/>
    <w:rsid w:val="009A5DE5"/>
    <w:rsid w:val="009B0822"/>
    <w:rsid w:val="009B3BDB"/>
    <w:rsid w:val="009C3038"/>
    <w:rsid w:val="009D2277"/>
    <w:rsid w:val="009D275D"/>
    <w:rsid w:val="009F2622"/>
    <w:rsid w:val="009F6B75"/>
    <w:rsid w:val="00A011F4"/>
    <w:rsid w:val="00A14581"/>
    <w:rsid w:val="00A1561B"/>
    <w:rsid w:val="00A1673A"/>
    <w:rsid w:val="00A22BE4"/>
    <w:rsid w:val="00A269FE"/>
    <w:rsid w:val="00A33F33"/>
    <w:rsid w:val="00A345C9"/>
    <w:rsid w:val="00A3656A"/>
    <w:rsid w:val="00A44295"/>
    <w:rsid w:val="00A47640"/>
    <w:rsid w:val="00A50290"/>
    <w:rsid w:val="00A57167"/>
    <w:rsid w:val="00A61392"/>
    <w:rsid w:val="00A715C4"/>
    <w:rsid w:val="00A72C16"/>
    <w:rsid w:val="00A81F85"/>
    <w:rsid w:val="00A83208"/>
    <w:rsid w:val="00AA22F1"/>
    <w:rsid w:val="00AA7C88"/>
    <w:rsid w:val="00AB0B41"/>
    <w:rsid w:val="00AB461A"/>
    <w:rsid w:val="00AB5A1F"/>
    <w:rsid w:val="00AC6BFA"/>
    <w:rsid w:val="00AD1D75"/>
    <w:rsid w:val="00AF0BB1"/>
    <w:rsid w:val="00AF157E"/>
    <w:rsid w:val="00AF35CA"/>
    <w:rsid w:val="00AF62B4"/>
    <w:rsid w:val="00B04AC9"/>
    <w:rsid w:val="00B05221"/>
    <w:rsid w:val="00B113FA"/>
    <w:rsid w:val="00B23F27"/>
    <w:rsid w:val="00B26290"/>
    <w:rsid w:val="00B27D38"/>
    <w:rsid w:val="00B541A4"/>
    <w:rsid w:val="00B82185"/>
    <w:rsid w:val="00B82361"/>
    <w:rsid w:val="00B823A1"/>
    <w:rsid w:val="00B84A75"/>
    <w:rsid w:val="00B93BA3"/>
    <w:rsid w:val="00BA3BA0"/>
    <w:rsid w:val="00BA7184"/>
    <w:rsid w:val="00BA767F"/>
    <w:rsid w:val="00BC0589"/>
    <w:rsid w:val="00BC0A46"/>
    <w:rsid w:val="00BC1A93"/>
    <w:rsid w:val="00BD14D1"/>
    <w:rsid w:val="00BD2448"/>
    <w:rsid w:val="00BF16EE"/>
    <w:rsid w:val="00C12EAD"/>
    <w:rsid w:val="00C14594"/>
    <w:rsid w:val="00C21201"/>
    <w:rsid w:val="00C23B3E"/>
    <w:rsid w:val="00C2689D"/>
    <w:rsid w:val="00C30313"/>
    <w:rsid w:val="00C31AF8"/>
    <w:rsid w:val="00C36B3F"/>
    <w:rsid w:val="00C409D4"/>
    <w:rsid w:val="00C47AD9"/>
    <w:rsid w:val="00C5195F"/>
    <w:rsid w:val="00C524DC"/>
    <w:rsid w:val="00C66E39"/>
    <w:rsid w:val="00C85D2B"/>
    <w:rsid w:val="00C86DD4"/>
    <w:rsid w:val="00C879B5"/>
    <w:rsid w:val="00C904C5"/>
    <w:rsid w:val="00C9631B"/>
    <w:rsid w:val="00CA1FB8"/>
    <w:rsid w:val="00CB1D68"/>
    <w:rsid w:val="00CB3291"/>
    <w:rsid w:val="00CC3673"/>
    <w:rsid w:val="00CD3996"/>
    <w:rsid w:val="00CE3D37"/>
    <w:rsid w:val="00CE42EC"/>
    <w:rsid w:val="00CF1385"/>
    <w:rsid w:val="00CF4C6F"/>
    <w:rsid w:val="00CF5DF9"/>
    <w:rsid w:val="00D07934"/>
    <w:rsid w:val="00D07D2D"/>
    <w:rsid w:val="00D169B1"/>
    <w:rsid w:val="00D25BA7"/>
    <w:rsid w:val="00D35FC8"/>
    <w:rsid w:val="00D438B3"/>
    <w:rsid w:val="00D54837"/>
    <w:rsid w:val="00D5506C"/>
    <w:rsid w:val="00D6233D"/>
    <w:rsid w:val="00D74B7B"/>
    <w:rsid w:val="00D848A7"/>
    <w:rsid w:val="00D87BFC"/>
    <w:rsid w:val="00D92FAE"/>
    <w:rsid w:val="00D97C59"/>
    <w:rsid w:val="00DA3172"/>
    <w:rsid w:val="00DA35E3"/>
    <w:rsid w:val="00DA6704"/>
    <w:rsid w:val="00DB1AD3"/>
    <w:rsid w:val="00DB4047"/>
    <w:rsid w:val="00DC5640"/>
    <w:rsid w:val="00DC5986"/>
    <w:rsid w:val="00DD4D98"/>
    <w:rsid w:val="00DD656E"/>
    <w:rsid w:val="00E02F29"/>
    <w:rsid w:val="00E0367B"/>
    <w:rsid w:val="00E04160"/>
    <w:rsid w:val="00E06BD8"/>
    <w:rsid w:val="00E11B88"/>
    <w:rsid w:val="00E17198"/>
    <w:rsid w:val="00E2108D"/>
    <w:rsid w:val="00E25A43"/>
    <w:rsid w:val="00E26B29"/>
    <w:rsid w:val="00E33FB8"/>
    <w:rsid w:val="00E52014"/>
    <w:rsid w:val="00E527F5"/>
    <w:rsid w:val="00E64AD4"/>
    <w:rsid w:val="00E6573F"/>
    <w:rsid w:val="00E65B6A"/>
    <w:rsid w:val="00E80E30"/>
    <w:rsid w:val="00EA325E"/>
    <w:rsid w:val="00EA37EE"/>
    <w:rsid w:val="00EA6FB0"/>
    <w:rsid w:val="00EB4096"/>
    <w:rsid w:val="00EC2726"/>
    <w:rsid w:val="00ED1937"/>
    <w:rsid w:val="00ED7984"/>
    <w:rsid w:val="00EE654A"/>
    <w:rsid w:val="00EF1F83"/>
    <w:rsid w:val="00EF5C0B"/>
    <w:rsid w:val="00EF704E"/>
    <w:rsid w:val="00F06822"/>
    <w:rsid w:val="00F07C2F"/>
    <w:rsid w:val="00F23C7D"/>
    <w:rsid w:val="00F32C9F"/>
    <w:rsid w:val="00F32E96"/>
    <w:rsid w:val="00F40D59"/>
    <w:rsid w:val="00F42C49"/>
    <w:rsid w:val="00F52BC8"/>
    <w:rsid w:val="00F52F46"/>
    <w:rsid w:val="00F56C56"/>
    <w:rsid w:val="00F56FED"/>
    <w:rsid w:val="00F57004"/>
    <w:rsid w:val="00F60A50"/>
    <w:rsid w:val="00F72FA0"/>
    <w:rsid w:val="00F76200"/>
    <w:rsid w:val="00F810F2"/>
    <w:rsid w:val="00F844B7"/>
    <w:rsid w:val="00F851B9"/>
    <w:rsid w:val="00F867EA"/>
    <w:rsid w:val="00F93FBA"/>
    <w:rsid w:val="00F95921"/>
    <w:rsid w:val="00F97B88"/>
    <w:rsid w:val="00FA043F"/>
    <w:rsid w:val="00FB1C01"/>
    <w:rsid w:val="00FB4B68"/>
    <w:rsid w:val="00FB61B2"/>
    <w:rsid w:val="00FC0937"/>
    <w:rsid w:val="00FC2EBB"/>
    <w:rsid w:val="00FF0397"/>
    <w:rsid w:val="00FF6B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524DC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C524DC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C524DC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C524DC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C524DC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C524DC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C524DC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C524DC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C524DC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C524DC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33FB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33FB8"/>
  </w:style>
  <w:style w:styleId="Odlomakpopisa" w:type="paragraph">
    <w:name w:val="List Paragraph"/>
    <w:basedOn w:val="Normal"/>
    <w:uiPriority w:val="34"/>
    <w:qFormat/>
    <w:rsid w:val="00C524DC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uiPriority w:val="9"/>
    <w:rsid w:val="00C524DC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C524DC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C524DC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C524DC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C524DC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C524DC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C524DC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C524DC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C524DC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C524DC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C524DC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C524DC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C524DC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C524DC"/>
    <w:rPr>
      <w:b/>
      <w:bCs/>
    </w:rPr>
  </w:style>
  <w:style w:styleId="Istaknuto" w:type="character">
    <w:name w:val="Emphasis"/>
    <w:basedOn w:val="Zadanifontodlomka"/>
    <w:uiPriority w:val="20"/>
    <w:qFormat/>
    <w:rsid w:val="00C524DC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C524DC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C524DC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C524DC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C524DC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C524DC"/>
    <w:rPr>
      <w:b/>
      <w:i/>
      <w:sz w:val="24"/>
    </w:rPr>
  </w:style>
  <w:style w:styleId="Neupadljivoisticanje" w:type="character">
    <w:name w:val="Subtle Emphasis"/>
    <w:uiPriority w:val="19"/>
    <w:qFormat/>
    <w:rsid w:val="00C524DC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C524DC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C524DC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C524DC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C524DC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C524DC"/>
    <w:pPr>
      <w:outlineLvl w:val="9"/>
    </w:pPr>
  </w:style>
  <w:style w:styleId="Tekstbalonia" w:type="paragraph">
    <w:name w:val="Balloon Text"/>
    <w:basedOn w:val="Normal"/>
    <w:link w:val="TekstbaloniaChar"/>
    <w:rsid w:val="00F5700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57004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606F5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606F53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409D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409D4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409D4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409D4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409D4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524DC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C524DC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C524DC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C524DC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C524DC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C524DC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C524DC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C524DC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C524DC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C524DC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33FB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33FB8"/>
  </w:style>
  <w:style w:styleId="Odlomakpopisa" w:type="paragraph">
    <w:name w:val="List Paragraph"/>
    <w:basedOn w:val="Normal"/>
    <w:uiPriority w:val="34"/>
    <w:qFormat/>
    <w:rsid w:val="00C524DC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uiPriority w:val="9"/>
    <w:rsid w:val="00C524DC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C524DC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C524DC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C524DC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C524DC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C524DC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C524DC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C524DC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C524DC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C524DC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C524DC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C524DC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C524DC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C524DC"/>
    <w:rPr>
      <w:b/>
      <w:bCs/>
    </w:rPr>
  </w:style>
  <w:style w:styleId="Istaknuto" w:type="character">
    <w:name w:val="Emphasis"/>
    <w:basedOn w:val="Zadanifontodlomka"/>
    <w:uiPriority w:val="20"/>
    <w:qFormat/>
    <w:rsid w:val="00C524DC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C524DC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C524DC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C524DC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C524DC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C524DC"/>
    <w:rPr>
      <w:b/>
      <w:i/>
      <w:sz w:val="24"/>
    </w:rPr>
  </w:style>
  <w:style w:styleId="Neupadljivoisticanje" w:type="character">
    <w:name w:val="Subtle Emphasis"/>
    <w:uiPriority w:val="19"/>
    <w:qFormat/>
    <w:rsid w:val="00C524DC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C524DC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C524DC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C524DC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C524DC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C524DC"/>
    <w:pPr>
      <w:outlineLvl w:val="9"/>
    </w:pPr>
  </w:style>
  <w:style w:styleId="Tekstbalonia" w:type="paragraph">
    <w:name w:val="Balloon Text"/>
    <w:basedOn w:val="Normal"/>
    <w:link w:val="TekstbaloniaChar"/>
    <w:rsid w:val="00F5700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57004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606F5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606F53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409D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409D4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409D4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409D4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409D4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40759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76902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05637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80025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svibnja 2019.</izvorni_sadrzaj>
    <derivirana_varijabla naziv="DomainObject.DatumDonosenjaOdluke_1">13.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1984</izvorni_sadrzaj>
    <derivirana_varijabla naziv="DomainObject.Predmet.Broj_1">1984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2013.</izvorni_sadrzaj>
    <derivirana_varijabla naziv="DomainObject.Predmet.DatumOsnivanja_1">4. studenog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svez 1 - 15  u pisarnici
Rješenje-dosuda St-1984/2013-654 preslik dijela spisa prema naredbi od 26.4.2019. 
ide na VTS RH, original u pisarnicu Karlovac</izvorni_sadrzaj>
    <derivirana_varijabla naziv="DomainObject.Predmet.Opis_1">svez 1 - 15  u pisarnici
Rješenje-dosuda St-1984/2013-654 preslik dijela spisa prema naredbi od 26.4.2019. 
ide na VTS RH, original u pisarnicu Karlovac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St-1984/2013</izvorni_sadrzaj>
    <derivirana_varijabla naziv="DomainObject.Predmet.OznakaBroj_1">St-1984/2013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ormar br 16 svez 1-15</izvorni_sadrzaj>
    <derivirana_varijabla naziv="DomainObject.Predmet.PrimjedbaSuca_1">ormar br 16 svez 1-15</derivirana_varijabla>
  </DomainObject.Predmet.PrimjedbaSuca>
  <DomainObject.Predmet.ProtustrankaFormated>
    <izvorni_sadrzaj>  DIOKI Organska petrokemija d.d.</izvorni_sadrzaj>
    <derivirana_varijabla naziv="DomainObject.Predmet.ProtustrankaFormated_1">  DIOKI Organska petrokemija d.d.</derivirana_varijabla>
  </DomainObject.Predmet.ProtustrankaFormated>
  <DomainObject.Predmet.ProtustrankaFormatedOIB>
    <izvorni_sadrzaj>  DIOKI Organska petrokemija d.d., OIB 71451172026</izvorni_sadrzaj>
    <derivirana_varijabla naziv="DomainObject.Predmet.ProtustrankaFormatedOIB_1">  DIOKI Organska petrokemija d.d., OIB 71451172026</derivirana_varijabla>
  </DomainObject.Predmet.ProtustrankaFormatedOIB>
  <DomainObject.Predmet.ProtustrankaFormatedWithAdress>
    <izvorni_sadrzaj> DIOKI Organska petrokemija d.d., Čulinečka cesta 252, 10000 Zagreb</izvorni_sadrzaj>
    <derivirana_varijabla naziv="DomainObject.Predmet.ProtustrankaFormatedWithAdress_1"> DIOKI Organska petrokemija d.d., Čulinečka cesta 252, 10000 Zagreb</derivirana_varijabla>
  </DomainObject.Predmet.ProtustrankaFormatedWithAdress>
  <DomainObject.Predmet.ProtustrankaFormatedWithAdressOIB>
    <izvorni_sadrzaj> DIOKI Organska petrokemija d.d., OIB 71451172026, Čulinečka cesta 252, 10000 Zagreb</izvorni_sadrzaj>
    <derivirana_varijabla naziv="DomainObject.Predmet.ProtustrankaFormatedWithAdressOIB_1"> DIOKI Organska petrokemija d.d., OIB 71451172026, Čulinečka cesta 252, 10000 Zagreb</derivirana_varijabla>
  </DomainObject.Predmet.ProtustrankaFormatedWithAdressOIB>
  <DomainObject.Predmet.ProtustrankaWithAdress>
    <izvorni_sadrzaj>DIOKI Organska petrokemija d.d. Čulinečka cesta 252, 10000 Zagreb</izvorni_sadrzaj>
    <derivirana_varijabla naziv="DomainObject.Predmet.ProtustrankaWithAdress_1">DIOKI Organska petrokemija d.d. Čulinečka cesta 252, 10000 Zagreb</derivirana_varijabla>
  </DomainObject.Predmet.ProtustrankaWithAdress>
  <DomainObject.Predmet.ProtustrankaWithAdressOIB>
    <izvorni_sadrzaj>DIOKI Organska petrokemija d.d., OIB 71451172026, Čulinečka cesta 252, 10000 Zagreb</izvorni_sadrzaj>
    <derivirana_varijabla naziv="DomainObject.Predmet.ProtustrankaWithAdressOIB_1">DIOKI Organska petrokemija d.d., OIB 71451172026, Čulinečka cesta 252, 10000 Zagreb</derivirana_varijabla>
  </DomainObject.Predmet.ProtustrankaWithAdressOIB>
  <DomainObject.Predmet.ProtustrankaNazivFormated>
    <izvorni_sadrzaj>DIOKI Organska petrokemija d.d.</izvorni_sadrzaj>
    <derivirana_varijabla naziv="DomainObject.Predmet.ProtustrankaNazivFormated_1">DIOKI Organska petrokemija d.d.</derivirana_varijabla>
  </DomainObject.Predmet.ProtustrankaNazivFormated>
  <DomainObject.Predmet.ProtustrankaNazivFormatedOIB>
    <izvorni_sadrzaj>DIOKI Organska petrokemija d.d., OIB 71451172026</izvorni_sadrzaj>
    <derivirana_varijabla naziv="DomainObject.Predmet.ProtustrankaNazivFormatedOIB_1">DIOKI Organska petrokemija d.d., OIB 71451172026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29. travnja 2019.</izvorni_sadrzaj>
    <derivirana_varijabla naziv="DomainObject.Predmet.SpisIzvanSuda.DatumIzlazaSpisa_1">29. travnja 2019.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TVORNICA TURBINA d.o.o.; SIGMA S VL. SLAVKO PERIĆ; POLJO-PROM d.o.o. za usluge; ODRŽAVANJE I IZGRADNJA POGONA d.o.o. za proizvodnju, trgovinu i usluge; TIHOMIR BRNJANEC; MIHAEL IVANOVIĆ; RESINEX CROATIA d.o.o. za trgovinu i usluge; ZVONKO GULIŠ; STJEPAN MATEJČIĆ; JAVNA VATROGASNA POSTROJBA; PIMEX, d.o.o. za proizvodnju poljoprivredne mehanizacije, vanjsku i unutarnju trgovinu; E E- SERVIS ZA POPRAVAK STROJEVA VL. JAKAC ECIO; VILSTROJ društvo s ograničenom odgovornošću za usluge i trgovinu; SOLAR BILIĆ d.o.o. za proizvodnju energije i usluge; LUKA PIRŠLJIN; IVERO društvo s ograničenom odgovornošću za trgovinu i usluge; DVD BIŠKUPCI; DOBROVOLJNO VATROGASNO DRUŠTVO ČAZMA; VESNA RUKAVINA; JOSIP JAKOUBEK; DARIO VIDOVIĆ; SIROVINA društvo s ograničenom odgovornošću za ekologiju i gospodarenje otpadom; FAGUS DRV. OBRT VL. ANTUN KLJAIĆ; VAR društvo s ograničenom odgovornošću za unutarnju i vanjsku trgovinu i usluge; 3 K.F. d.o.o. za trgovinu i usluge; VATROGASNA ZAJEDNICA OPĆINA POPOVAČA; TRCZ RABLJENA VOZILA d.o.o. za trgovinu i usluge; IVAN KLJAIĆ; JUNGO, d.o.o.  za trgovinu i usluge, turistička agencija; AUTOP. AUTOD. IVAN PAVLOVIĆ; VTROGASNA ZAJEDNICA DARUVAR; BOŽIDAR BARTOL; FRANJO BOŽIĆ; INFORMATIČKE TEHNOLOGIJE AUDAX d.o.o. za informatiku i poslovno savjetovanje; AUTO-DABO društvo s ograničenom odgovornošću za trgovinu i usluge; BRKOVIĆ društvo s ograničenom odgovornošću za preradu otpadnih materijala, trgovinu i usluge; PILANA JAKLIĆ; KLAR-IVA d.o.o. za trgovinu i usluge; VITKOVIĆ PROM društvo s ograničenom odgovornošću za usluge, trgovinu i uvoz-izvoz; SAMO TREBA DELATI d.o.o. za trgovinu i usluge; ZE - TRA društvo s ograničenom odgovornošću za proizvodnju, marketing i transport; CE-ZA-R Centar za reciklažu d.o.o.; DANICA ANTOLKOVIĆ; CENTAR ZA KOMBINIRANI TRANSPORT ZAGREB, d.d. za proizvodnju, prijevoz, otpremništvo i trgovinu; Gordan Hudina; CIOS CARGO društvo s ograničenom odgovornošću za iznajmljivanje vozila i opreme; MAMIĆ PERIĆ REBERSKI RIMAC Odvjetničko društvo, društvo s ograničenom odgovornošću; KMAG d.o.o. zastupstvo; DIART d.o.o. za proizvodnju i usluge; TISKARA REPRINT d.o.o. za tiskarsku djelatnost; Grad Zagreb; Kvantum gradnja društvo s ograničenom odgovornošću za graditeljstvo</izvorni_sadrzaj>
    <derivirana_varijabla naziv="DomainObject.Predmet.StrankaFormated_1">  FINA ZAGREB; TVORNICA TURBINA d.o.o.; SIGMA S VL. SLAVKO PERIĆ; POLJO-PROM d.o.o. za usluge; ODRŽAVANJE I IZGRADNJA POGONA d.o.o. za proizvodnju, trgovinu i usluge; TIHOMIR BRNJANEC; MIHAEL IVANOVIĆ; RESINEX CROATIA d.o.o. za trgovinu i usluge; ZVONKO GULIŠ; STJEPAN MATEJČIĆ; JAVNA VATROGASNA POSTROJBA; PIMEX, d.o.o. za proizvodnju poljoprivredne mehanizacije, vanjsku i unutarnju trgovinu; E E- SERVIS ZA POPRAVAK STROJEVA VL. JAKAC ECIO; VILSTROJ društvo s ograničenom odgovornošću za usluge i trgovinu; SOLAR BILIĆ d.o.o. za proizvodnju energije i usluge; LUKA PIRŠLJIN; IVERO društvo s ograničenom odgovornošću za trgovinu i usluge; DVD BIŠKUPCI; DOBROVOLJNO VATROGASNO DRUŠTVO ČAZMA; VESNA RUKAVINA; JOSIP JAKOUBEK; DARIO VIDOVIĆ; SIROVINA društvo s ograničenom odgovornošću za ekologiju i gospodarenje otpadom; FAGUS DRV. OBRT VL. ANTUN KLJAIĆ; VAR društvo s ograničenom odgovornošću za unutarnju i vanjsku trgovinu i usluge; 3 K.F. d.o.o. za trgovinu i usluge; VATROGASNA ZAJEDNICA OPĆINA POPOVAČA; TRCZ RABLJENA VOZILA d.o.o. za trgovinu i usluge; IVAN KLJAIĆ; JUNGO, d.o.o.  za trgovinu i usluge, turistička agencija; AUTOP. AUTOD. IVAN PAVLOVIĆ; VTROGASNA ZAJEDNICA DARUVAR; BOŽIDAR BARTOL; FRANJO BOŽIĆ; INFORMATIČKE TEHNOLOGIJE AUDAX d.o.o. za informatiku i poslovno savjetovanje; AUTO-DABO društvo s ograničenom odgovornošću za trgovinu i usluge; BRKOVIĆ društvo s ograničenom odgovornošću za preradu otpadnih materijala, trgovinu i usluge; PILANA JAKLIĆ; KLAR-IVA d.o.o. za trgovinu i usluge; VITKOVIĆ PROM društvo s ograničenom odgovornošću za usluge, trgovinu i uvoz-izvoz; SAMO TREBA DELATI d.o.o. za trgovinu i usluge; ZE - TRA društvo s ograničenom odgovornošću za proizvodnju, marketing i transport; CE-ZA-R Centar za reciklažu d.o.o.; DANICA ANTOLKOVIĆ; CENTAR ZA KOMBINIRANI TRANSPORT ZAGREB, d.d. za proizvodnju, prijevoz, otpremništvo i trgovinu; Gordan Hudina; CIOS CARGO društvo s ograničenom odgovornošću za iznajmljivanje vozila i opreme; MAMIĆ PERIĆ REBERSKI RIMAC Odvjetničko društvo, društvo s ograničenom odgovornošću; KMAG d.o.o. zastupstvo; DIART d.o.o. za proizvodnju i usluge; TISKARA REPRINT d.o.o. za tiskarsku djelatnost; Grad Zagreb; Kvantum gradnja društvo s ograničenom odgovornošću za graditeljstvo</derivirana_varijabla>
  </DomainObject.Predmet.StrankaFormated>
  <DomainObject.Predmet.StrankaFormatedOIB>
    <izvorni_sadrzaj>  FINA ZAGREB, OIB 85821130368; TVORNICA TURBINA d.o.o., OIB 32258484464; SIGMA S VL. SLAVKO PERIĆ, OIB 40207522223; POLJO-PROM d.o.o. za usluge, OIB 26189340470; ODRŽAVANJE I IZGRADNJA POGONA d.o.o. za proizvodnju, trgovinu i usluge, OIB 37154625188; TIHOMIR BRNJANEC; MIHAEL IVANOVIĆ; RESINEX CROATIA d.o.o. za trgovinu i usluge, OIB 79438419256; ZVONKO GULIŠ; STJEPAN MATEJČIĆ; JAVNA VATROGASNA POSTROJBA; PIMEX, d.o.o. za proizvodnju poljoprivredne mehanizacije, vanjsku i unutarnju trgovinu, OIB 03517896862; E E- SERVIS ZA POPRAVAK STROJEVA VL. JAKAC ECIO, OIB 91901325663; VILSTROJ društvo s ograničenom odgovornošću za usluge i trgovinu, OIB 14411754953; SOLAR BILIĆ d.o.o. za proizvodnju energije i usluge, OIB 22052348114; LUKA PIRŠLJIN; IVERO društvo s ograničenom odgovornošću za trgovinu i usluge, OIB 89206455960; DVD BIŠKUPCI, OIB 75933519360; DOBROVOLJNO VATROGASNO DRUŠTVO ČAZMA, OIB 30314115980; VESNA RUKAVINA; JOSIP JAKOUBEK; DARIO VIDOVIĆ; SIROVINA društvo s ograničenom odgovornošću za ekologiju i gospodarenje otpadom, OIB 30322785480; FAGUS DRV. OBRT VL. ANTUN KLJAIĆ, OIB 01290178100; VAR društvo s ograničenom odgovornošću za unutarnju i vanjsku trgovinu i usluge, OIB 66402309304; 3 K.F. d.o.o. za trgovinu i usluge, OIB 49939600448; VATROGASNA ZAJEDNICA OPĆINA POPOVAČA; TRCZ RABLJENA VOZILA d.o.o. za trgovinu i usluge, OIB 39500334369; IVAN KLJAIĆ; JUNGO, d.o.o.  za trgovinu i usluge, turistička agencija, OIB 66632728885; AUTOP. AUTOD. IVAN PAVLOVIĆ, OIB 96963825773; VTROGASNA ZAJEDNICA DARUVAR; BOŽIDAR BARTOL, OIB 77422815118; FRANJO BOŽIĆ; INFORMATIČKE TEHNOLOGIJE AUDAX d.o.o. za informatiku i poslovno savjetovanje, OIB 28434783841; AUTO-DABO društvo s ograničenom odgovornošću za trgovinu i usluge, OIB 81363721800; BRKOVIĆ društvo s ograničenom odgovornošću za preradu otpadnih materijala, trgovinu i usluge, OIB 69326119226; PILANA JAKLIĆ, OIB 74345196762; KLAR-IVA d.o.o. za trgovinu i usluge, OIB 03963335960; VITKOVIĆ PROM društvo s ograničenom odgovornošću za usluge, trgovinu i uvoz-izvoz, OIB 50705099618; SAMO TREBA DELATI d.o.o. za trgovinu i usluge, OIB 91854435907; ZE - TRA društvo s ograničenom odgovornošću za proizvodnju, marketing i transport, OIB 84412170391; CE-ZA-R Centar za reciklažu d.o.o., OIB 03860945174; DANICA ANTOLKOVIĆ; CENTAR ZA KOMBINIRANI TRANSPORT ZAGREB, d.d. za proizvodnju, prijevoz, otpremništvo i trgovinu, OIB 49800593791; Gordan Hudina, OIB 55156531315; CIOS CARGO društvo s ograničenom odgovornošću za iznajmljivanje vozila i opreme, OIB 15284306775; MAMIĆ PERIĆ REBERSKI RIMAC Odvjetničko društvo, društvo s ograničenom odgovornošću, OIB 32802230502; KMAG d.o.o. zastupstvo, OIB 50122329920; DIART d.o.o. za proizvodnju i usluge, OIB 06185898392; TISKARA REPRINT d.o.o. za tiskarsku djelatnost, OIB 91226922948; Grad Zagreb; Kvantum gradnja društvo s ograničenom odgovornošću za graditeljstvo, OIB 62748007682</izvorni_sadrzaj>
    <derivirana_varijabla naziv="DomainObject.Predmet.StrankaFormatedOIB_1">  FINA ZAGREB, OIB 85821130368; TVORNICA TURBINA d.o.o., OIB 32258484464; SIGMA S VL. SLAVKO PERIĆ, OIB 40207522223; POLJO-PROM d.o.o. za usluge, OIB 26189340470; ODRŽAVANJE I IZGRADNJA POGONA d.o.o. za proizvodnju, trgovinu i usluge, OIB 37154625188; TIHOMIR BRNJANEC; MIHAEL IVANOVIĆ; RESINEX CROATIA d.o.o. za trgovinu i usluge, OIB 79438419256; ZVONKO GULIŠ; STJEPAN MATEJČIĆ; JAVNA VATROGASNA POSTROJBA; PIMEX, d.o.o. za proizvodnju poljoprivredne mehanizacije, vanjsku i unutarnju trgovinu, OIB 03517896862; E E- SERVIS ZA POPRAVAK STROJEVA VL. JAKAC ECIO, OIB 91901325663; VILSTROJ društvo s ograničenom odgovornošću za usluge i trgovinu, OIB 14411754953; SOLAR BILIĆ d.o.o. za proizvodnju energije i usluge, OIB 22052348114; LUKA PIRŠLJIN; IVERO društvo s ograničenom odgovornošću za trgovinu i usluge, OIB 89206455960; DVD BIŠKUPCI, OIB 75933519360; DOBROVOLJNO VATROGASNO DRUŠTVO ČAZMA, OIB 30314115980; VESNA RUKAVINA; JOSIP JAKOUBEK; DARIO VIDOVIĆ; SIROVINA društvo s ograničenom odgovornošću za ekologiju i gospodarenje otpadom, OIB 30322785480; FAGUS DRV. OBRT VL. ANTUN KLJAIĆ, OIB 01290178100; VAR društvo s ograničenom odgovornošću za unutarnju i vanjsku trgovinu i usluge, OIB 66402309304; 3 K.F. d.o.o. za trgovinu i usluge, OIB 49939600448; VATROGASNA ZAJEDNICA OPĆINA POPOVAČA; TRCZ RABLJENA VOZILA d.o.o. za trgovinu i usluge, OIB 39500334369; IVAN KLJAIĆ; JUNGO, d.o.o.  za trgovinu i usluge, turistička agencija, OIB 66632728885; AUTOP. AUTOD. IVAN PAVLOVIĆ, OIB 96963825773; VTROGASNA ZAJEDNICA DARUVAR; BOŽIDAR BARTOL, OIB 77422815118; FRANJO BOŽIĆ; INFORMATIČKE TEHNOLOGIJE AUDAX d.o.o. za informatiku i poslovno savjetovanje, OIB 28434783841; AUTO-DABO društvo s ograničenom odgovornošću za trgovinu i usluge, OIB 81363721800; BRKOVIĆ društvo s ograničenom odgovornošću za preradu otpadnih materijala, trgovinu i usluge, OIB 69326119226; PILANA JAKLIĆ, OIB 74345196762; KLAR-IVA d.o.o. za trgovinu i usluge, OIB 03963335960; VITKOVIĆ PROM društvo s ograničenom odgovornošću za usluge, trgovinu i uvoz-izvoz, OIB 50705099618; SAMO TREBA DELATI d.o.o. za trgovinu i usluge, OIB 91854435907; ZE - TRA društvo s ograničenom odgovornošću za proizvodnju, marketing i transport, OIB 84412170391; CE-ZA-R Centar za reciklažu d.o.o., OIB 03860945174; DANICA ANTOLKOVIĆ; CENTAR ZA KOMBINIRANI TRANSPORT ZAGREB, d.d. za proizvodnju, prijevoz, otpremništvo i trgovinu, OIB 49800593791; Gordan Hudina, OIB 55156531315; CIOS CARGO društvo s ograničenom odgovornošću za iznajmljivanje vozila i opreme, OIB 15284306775; MAMIĆ PERIĆ REBERSKI RIMAC Odvjetničko društvo, društvo s ograničenom odgovornošću, OIB 32802230502; KMAG d.o.o. zastupstvo, OIB 50122329920; DIART d.o.o. za proizvodnju i usluge, OIB 06185898392; TISKARA REPRINT d.o.o. za tiskarsku djelatnost, OIB 91226922948; Grad Zagreb; Kvantum gradnja društvo s ograničenom odgovornošću za graditeljstvo, OIB 62748007682</derivirana_varijabla>
  </DomainObject.Predmet.StrankaFormatedOIB>
  <DomainObject.Predmet.StrankaFormatedWithAdress>
    <izvorni_sadrzaj> FINA ZAGREB, KOTURAŠKA 43, 10000 Zagreb; TVORNICA TURBINA d.o.o., Stanka Vraza 53, 47000 Karlovac; SIGMA S VL. SLAVKO PERIĆ; POLJO-PROM d.o.o. za usluge, Križanići 27, 10020 Hrašće Turopoljsko; ODRŽAVANJE I IZGRADNJA POGONA d.o.o. za proizvodnju, trgovinu i usluge, Savska opatovina 34, Zagreb; TIHOMIR BRNJANEC; MIHAEL IVANOVIĆ; RESINEX CROATIA d.o.o. za trgovinu i usluge, Kreše Golika 5, Zagreb; ZVONKO GULIŠ; STJEPAN MATEJČIĆ; JAVNA VATROGASNA POSTROJBA; PIMEX, d.o.o. za proizvodnju poljoprivredne mehanizacije, vanjsku i unutarnju trgovinu, Lukavec, Nova cesta 16, 10410 Velika Gorica; E E- SERVIS ZA POPRAVAK STROJEVA VL. JAKAC ECIO; VILSTROJ društvo s ograničenom odgovornošću za usluge i trgovinu, Mažinjica 77, 52420 Buzet; SOLAR BILIĆ d.o.o. za proizvodnju energije i usluge, Kraljevec 16, Zagreb; LUKA PIRŠLJIN; IVERO društvo s ograničenom odgovornošću za trgovinu i usluge, Planinska 13, 10360 Sesvete; DVD BIŠKUPCI; DOBROVOLJNO VATROGASNO DRUŠTVO ČAZMA; VESNA RUKAVINA; JOSIP JAKOUBEK; DARIO VIDOVIĆ; SIROVINA društvo s ograničenom odgovornošću za ekologiju i gospodarenje otpadom, Ulica 29. rujna 2, 43000 Bjelovar; FAGUS DRV. OBRT VL. ANTUN KLJAIĆ; VAR društvo s ograničenom odgovornošću za unutarnju i vanjsku trgovinu i usluge, Primišljanska 3, Zagreb; 3 K.F. d.o.o. za trgovinu i usluge, Ivanićgradska 42, Zagreb; VATROGASNA ZAJEDNICA OPĆINA POPOVAČA; TRCZ RABLJENA VOZILA d.o.o. za trgovinu i usluge, Zagrebačka 118, 10360 Sesvete; IVAN KLJAIĆ; JUNGO, d.o.o.  za trgovinu i usluge, turistička agencija, Poljička cesta 22, 21315 Jesenice; AUTOP. AUTOD. IVAN PAVLOVIĆ; VTROGASNA ZAJEDNICA DARUVAR; BOŽIDAR BARTOL; FRANJO BOŽIĆ; INFORMATIČKE TEHNOLOGIJE AUDAX d.o.o. za informatiku i poslovno savjetovanje, Petra Krešimira IV br. 5, 35000 Slavonski Brod; AUTO-DABO društvo s ograničenom odgovornošću za trgovinu i usluge, Kaniža/bb, 42240 Kaniža; BRKOVIĆ društvo s ograničenom odgovornošću za preradu otpadnih materijala, trgovinu i usluge, Industrijska 3, 10431 Sveta Nedelja; PILANA JAKLIĆ; KLAR-IVA d.o.o. za trgovinu i usluge, Luja Adamiča 13, Zagreb; VITKOVIĆ PROM društvo s ograničenom odgovornošću za usluge, trgovinu i uvoz-izvoz, Bocakova 48, 10380 Sveti Ivan Zelina; SAMO TREBA DELATI d.o.o. za trgovinu i usluge, Selska 8, 10437 Bestovje; ZE - TRA društvo s ograničenom odgovornošću za proizvodnju, marketing i transport, Krečaves 91a, 10380 Sveti Ivan Zelina; CE-ZA-R Centar za reciklažu d.o.o., Josipa Lončara 15, Zagreb; DANICA ANTOLKOVIĆ; CENTAR ZA KOMBINIRANI TRANSPORT ZAGREB, d.d. za proizvodnju, prijevoz, otpremništvo i trgovinu, Trg senjskih uskoka 7-8, Zagreb; Gordan Hudina, Čalogovićeva Ulica 1, 10000 Zagreb; CIOS CARGO društvo s ograničenom odgovornošću za iznajmljivanje vozila i opreme, Josipa Lončara 15, 10000 Zagreb; MAMIĆ PERIĆ REBERSKI RIMAC Odvjetničko društvo, društvo s ograničenom odgovornošću, Ivana Lučića 2A, 10000 Zagreb; KMAG d.o.o. zastupstvo, Gornjostupnička 18/J, 10255 Gornji Stupnik; DIART d.o.o. za proizvodnju i usluge, Slavonska avenija 52 g, 10000 Zagreb; TISKARA REPRINT d.o.o. za tiskarsku djelatnost, Kostanjevec 37, 10000 Zagreb; Grad Zagreb; Kvantum gradnja društvo s ograničenom odgovornošću za graditeljstvo, Dr. Ivana Novaka 38, 40000 Čakovec</izvorni_sadrzaj>
    <derivirana_varijabla naziv="DomainObject.Predmet.StrankaFormatedWithAdress_1"> FINA ZAGREB, KOTURAŠKA 43, 10000 Zagreb; TVORNICA TURBINA d.o.o., Stanka Vraza 53, 47000 Karlovac; SIGMA S VL. SLAVKO PERIĆ; POLJO-PROM d.o.o. za usluge, Križanići 27, 10020 Hrašće Turopoljsko; ODRŽAVANJE I IZGRADNJA POGONA d.o.o. za proizvodnju, trgovinu i usluge, Savska opatovina 34, Zagreb; TIHOMIR BRNJANEC; MIHAEL IVANOVIĆ; RESINEX CROATIA d.o.o. za trgovinu i usluge, Kreše Golika 5, Zagreb; ZVONKO GULIŠ; STJEPAN MATEJČIĆ; JAVNA VATROGASNA POSTROJBA; PIMEX, d.o.o. za proizvodnju poljoprivredne mehanizacije, vanjsku i unutarnju trgovinu, Lukavec, Nova cesta 16, 10410 Velika Gorica; E E- SERVIS ZA POPRAVAK STROJEVA VL. JAKAC ECIO; VILSTROJ društvo s ograničenom odgovornošću za usluge i trgovinu, Mažinjica 77, 52420 Buzet; SOLAR BILIĆ d.o.o. za proizvodnju energije i usluge, Kraljevec 16, Zagreb; LUKA PIRŠLJIN; IVERO društvo s ograničenom odgovornošću za trgovinu i usluge, Planinska 13, 10360 Sesvete; DVD BIŠKUPCI; DOBROVOLJNO VATROGASNO DRUŠTVO ČAZMA; VESNA RUKAVINA; JOSIP JAKOUBEK; DARIO VIDOVIĆ; SIROVINA društvo s ograničenom odgovornošću za ekologiju i gospodarenje otpadom, Ulica 29. rujna 2, 43000 Bjelovar; FAGUS DRV. OBRT VL. ANTUN KLJAIĆ; VAR društvo s ograničenom odgovornošću za unutarnju i vanjsku trgovinu i usluge, Primišljanska 3, Zagreb; 3 K.F. d.o.o. za trgovinu i usluge, Ivanićgradska 42, Zagreb; VATROGASNA ZAJEDNICA OPĆINA POPOVAČA; TRCZ RABLJENA VOZILA d.o.o. za trgovinu i usluge, Zagrebačka 118, 10360 Sesvete; IVAN KLJAIĆ; JUNGO, d.o.o.  za trgovinu i usluge, turistička agencija, Poljička cesta 22, 21315 Jesenice; AUTOP. AUTOD. IVAN PAVLOVIĆ; VTROGASNA ZAJEDNICA DARUVAR; BOŽIDAR BARTOL; FRANJO BOŽIĆ; INFORMATIČKE TEHNOLOGIJE AUDAX d.o.o. za informatiku i poslovno savjetovanje, Petra Krešimira IV br. 5, 35000 Slavonski Brod; AUTO-DABO društvo s ograničenom odgovornošću za trgovinu i usluge, Kaniža/bb, 42240 Kaniža; BRKOVIĆ društvo s ograničenom odgovornošću za preradu otpadnih materijala, trgovinu i usluge, Industrijska 3, 10431 Sveta Nedelja; PILANA JAKLIĆ; KLAR-IVA d.o.o. za trgovinu i usluge, Luja Adamiča 13, Zagreb; VITKOVIĆ PROM društvo s ograničenom odgovornošću za usluge, trgovinu i uvoz-izvoz, Bocakova 48, 10380 Sveti Ivan Zelina; SAMO TREBA DELATI d.o.o. za trgovinu i usluge, Selska 8, 10437 Bestovje; ZE - TRA društvo s ograničenom odgovornošću za proizvodnju, marketing i transport, Krečaves 91a, 10380 Sveti Ivan Zelina; CE-ZA-R Centar za reciklažu d.o.o., Josipa Lončara 15, Zagreb; DANICA ANTOLKOVIĆ; CENTAR ZA KOMBINIRANI TRANSPORT ZAGREB, d.d. za proizvodnju, prijevoz, otpremništvo i trgovinu, Trg senjskih uskoka 7-8, Zagreb; Gordan Hudina, Čalogovićeva Ulica 1, 10000 Zagreb; CIOS CARGO društvo s ograničenom odgovornošću za iznajmljivanje vozila i opreme, Josipa Lončara 15, 10000 Zagreb; MAMIĆ PERIĆ REBERSKI RIMAC Odvjetničko društvo, društvo s ograničenom odgovornošću, Ivana Lučića 2A, 10000 Zagreb; KMAG d.o.o. zastupstvo, Gornjostupnička 18/J, 10255 Gornji Stupnik; DIART d.o.o. za proizvodnju i usluge, Slavonska avenija 52 g, 10000 Zagreb; TISKARA REPRINT d.o.o. za tiskarsku djelatnost, Kostanjevec 37, 10000 Zagreb; Grad Zagreb; Kvantum gradnja društvo s ograničenom odgovornošću za graditeljstvo, Dr. Ivana Novaka 38, 40000 Čakovec</derivirana_varijabla>
  </DomainObject.Predmet.StrankaFormatedWithAdress>
  <DomainObject.Predmet.StrankaFormatedWithAdressOIB>
    <izvorni_sadrzaj> FINA ZAGREB, OIB 85821130368, KOTURAŠKA 43, 10000 Zagreb; TVORNICA TURBINA d.o.o., OIB 32258484464, Stanka Vraza 53, 47000 Karlovac; SIGMA S VL. SLAVKO PERIĆ, OIB 40207522223; POLJO-PROM d.o.o. za usluge, OIB 26189340470, Križanići 27, 10020 Hrašće Turopoljsko; ODRŽAVANJE I IZGRADNJA POGONA d.o.o. za proizvodnju, trgovinu i usluge, OIB 37154625188, Savska opatovina 34, Zagreb; TIHOMIR BRNJANEC; MIHAEL IVANOVIĆ; RESINEX CROATIA d.o.o. za trgovinu i usluge, OIB 79438419256, Kreše Golika 5, Zagreb; ZVONKO GULIŠ; STJEPAN MATEJČIĆ; JAVNA VATROGASNA POSTROJBA; PIMEX, d.o.o. za proizvodnju poljoprivredne mehanizacije, vanjsku i unutarnju trgovinu, OIB 03517896862, Lukavec, Nova cesta 16, 10410 Velika Gorica; E E- SERVIS ZA POPRAVAK STROJEVA VL. JAKAC ECIO, OIB 91901325663; VILSTROJ društvo s ograničenom odgovornošću za usluge i trgovinu, OIB 14411754953, Mažinjica 77, 52420 Buzet; SOLAR BILIĆ d.o.o. za proizvodnju energije i usluge, OIB 22052348114, Kraljevec 16, Zagreb; LUKA PIRŠLJIN; IVERO društvo s ograničenom odgovornošću za trgovinu i usluge, OIB 89206455960, Planinska 13, 10360 Sesvete; DVD BIŠKUPCI, OIB 75933519360; DOBROVOLJNO VATROGASNO DRUŠTVO ČAZMA, OIB 30314115980; VESNA RUKAVINA; JOSIP JAKOUBEK; DARIO VIDOVIĆ; SIROVINA društvo s ograničenom odgovornošću za ekologiju i gospodarenje otpadom, OIB 30322785480, Ulica 29. rujna 2, 43000 Bjelovar; FAGUS DRV. OBRT VL. ANTUN KLJAIĆ, OIB 01290178100; VAR društvo s ograničenom odgovornošću za unutarnju i vanjsku trgovinu i usluge, OIB 66402309304, Primišljanska 3, Zagreb; 3 K.F. d.o.o. za trgovinu i usluge, OIB 49939600448, Ivanićgradska 42, Zagreb; VATROGASNA ZAJEDNICA OPĆINA POPOVAČA; TRCZ RABLJENA VOZILA d.o.o. za trgovinu i usluge, OIB 39500334369, Zagrebačka 118, 10360 Sesvete; IVAN KLJAIĆ; JUNGO, d.o.o.  za trgovinu i usluge, turistička agencija, OIB 66632728885, Poljička cesta 22, 21315 Jesenice; AUTOP. AUTOD. IVAN PAVLOVIĆ, OIB 96963825773; VTROGASNA ZAJEDNICA DARUVAR; BOŽIDAR BARTOL, OIB 77422815118; FRANJO BOŽIĆ; INFORMATIČKE TEHNOLOGIJE AUDAX d.o.o. za informatiku i poslovno savjetovanje, OIB 28434783841, Petra Krešimira IV br. 5, 35000 Slavonski Brod; AUTO-DABO društvo s ograničenom odgovornošću za trgovinu i usluge, OIB 81363721800, Kaniža/bb, 42240 Kaniža; BRKOVIĆ društvo s ograničenom odgovornošću za preradu otpadnih materijala, trgovinu i usluge, OIB 69326119226, Industrijska 3, 10431 Sveta Nedelja; PILANA JAKLIĆ, OIB 74345196762; KLAR-IVA d.o.o. za trgovinu i usluge, OIB 03963335960, Luja Adamiča 13, Zagreb; VITKOVIĆ PROM društvo s ograničenom odgovornošću za usluge, trgovinu i uvoz-izvoz, OIB 50705099618, Bocakova 48, 10380 Sveti Ivan Zelina; SAMO TREBA DELATI d.o.o. za trgovinu i usluge, OIB 91854435907, Selska 8, 10437 Bestovje; ZE - TRA društvo s ograničenom odgovornošću za proizvodnju, marketing i transport, OIB 84412170391, Krečaves 91a, 10380 Sveti Ivan Zelina; CE-ZA-R Centar za reciklažu d.o.o., OIB 03860945174, Josipa Lončara 15, Zagreb; DANICA ANTOLKOVIĆ; CENTAR ZA KOMBINIRANI TRANSPORT ZAGREB, d.d. za proizvodnju, prijevoz, otpremništvo i trgovinu, OIB 49800593791, Trg senjskih uskoka 7-8, Zagreb; Gordan Hudina, OIB 55156531315, Čalogovićeva Ulica 1, 10000 Zagreb; CIOS CARGO društvo s ograničenom odgovornošću za iznajmljivanje vozila i opreme, OIB 15284306775, Josipa Lončara 15, 10000 Zagreb; MAMIĆ PERIĆ REBERSKI RIMAC Odvjetničko društvo, društvo s ograničenom odgovornošću, OIB 32802230502, Ivana Lučića 2A, 10000 Zagreb; KMAG d.o.o. zastupstvo, OIB 50122329920, Gornjostupnička 18/J, 10255 Gornji Stupnik; DIART d.o.o. za proizvodnju i usluge, OIB 06185898392, Slavonska avenija 52 g, 10000 Zagreb; TISKARA REPRINT d.o.o. za tiskarsku djelatnost, OIB 91226922948, Kostanjevec 37, 10000 Zagreb; Grad Zagreb; Kvantum gradnja društvo s ograničenom odgovornošću za graditeljstvo, OIB 62748007682, Dr. Ivana Novaka 38, 40000 Čakovec</izvorni_sadrzaj>
    <derivirana_varijabla naziv="DomainObject.Predmet.StrankaFormatedWithAdressOIB_1"> FINA ZAGREB, OIB 85821130368, KOTURAŠKA 43, 10000 Zagreb; TVORNICA TURBINA d.o.o., OIB 32258484464, Stanka Vraza 53, 47000 Karlovac; SIGMA S VL. SLAVKO PERIĆ, OIB 40207522223; POLJO-PROM d.o.o. za usluge, OIB 26189340470, Križanići 27, 10020 Hrašće Turopoljsko; ODRŽAVANJE I IZGRADNJA POGONA d.o.o. za proizvodnju, trgovinu i usluge, OIB 37154625188, Savska opatovina 34, Zagreb; TIHOMIR BRNJANEC; MIHAEL IVANOVIĆ; RESINEX CROATIA d.o.o. za trgovinu i usluge, OIB 79438419256, Kreše Golika 5, Zagreb; ZVONKO GULIŠ; STJEPAN MATEJČIĆ; JAVNA VATROGASNA POSTROJBA; PIMEX, d.o.o. za proizvodnju poljoprivredne mehanizacije, vanjsku i unutarnju trgovinu, OIB 03517896862, Lukavec, Nova cesta 16, 10410 Velika Gorica; E E- SERVIS ZA POPRAVAK STROJEVA VL. JAKAC ECIO, OIB 91901325663; VILSTROJ društvo s ograničenom odgovornošću za usluge i trgovinu, OIB 14411754953, Mažinjica 77, 52420 Buzet; SOLAR BILIĆ d.o.o. za proizvodnju energije i usluge, OIB 22052348114, Kraljevec 16, Zagreb; LUKA PIRŠLJIN; IVERO društvo s ograničenom odgovornošću za trgovinu i usluge, OIB 89206455960, Planinska 13, 10360 Sesvete; DVD BIŠKUPCI, OIB 75933519360; DOBROVOLJNO VATROGASNO DRUŠTVO ČAZMA, OIB 30314115980; VESNA RUKAVINA; JOSIP JAKOUBEK; DARIO VIDOVIĆ; SIROVINA društvo s ograničenom odgovornošću za ekologiju i gospodarenje otpadom, OIB 30322785480, Ulica 29. rujna 2, 43000 Bjelovar; FAGUS DRV. OBRT VL. ANTUN KLJAIĆ, OIB 01290178100; VAR društvo s ograničenom odgovornošću za unutarnju i vanjsku trgovinu i usluge, OIB 66402309304, Primišljanska 3, Zagreb; 3 K.F. d.o.o. za trgovinu i usluge, OIB 49939600448, Ivanićgradska 42, Zagreb; VATROGASNA ZAJEDNICA OPĆINA POPOVAČA; TRCZ RABLJENA VOZILA d.o.o. za trgovinu i usluge, OIB 39500334369, Zagrebačka 118, 10360 Sesvete; IVAN KLJAIĆ; JUNGO, d.o.o.  za trgovinu i usluge, turistička agencija, OIB 66632728885, Poljička cesta 22, 21315 Jesenice; AUTOP. AUTOD. IVAN PAVLOVIĆ, OIB 96963825773; VTROGASNA ZAJEDNICA DARUVAR; BOŽIDAR BARTOL, OIB 77422815118; FRANJO BOŽIĆ; INFORMATIČKE TEHNOLOGIJE AUDAX d.o.o. za informatiku i poslovno savjetovanje, OIB 28434783841, Petra Krešimira IV br. 5, 35000 Slavonski Brod; AUTO-DABO društvo s ograničenom odgovornošću za trgovinu i usluge, OIB 81363721800, Kaniža/bb, 42240 Kaniža; BRKOVIĆ društvo s ograničenom odgovornošću za preradu otpadnih materijala, trgovinu i usluge, OIB 69326119226, Industrijska 3, 10431 Sveta Nedelja; PILANA JAKLIĆ, OIB 74345196762; KLAR-IVA d.o.o. za trgovinu i usluge, OIB 03963335960, Luja Adamiča 13, Zagreb; VITKOVIĆ PROM društvo s ograničenom odgovornošću za usluge, trgovinu i uvoz-izvoz, OIB 50705099618, Bocakova 48, 10380 Sveti Ivan Zelina; SAMO TREBA DELATI d.o.o. za trgovinu i usluge, OIB 91854435907, Selska 8, 10437 Bestovje; ZE - TRA društvo s ograničenom odgovornošću za proizvodnju, marketing i transport, OIB 84412170391, Krečaves 91a, 10380 Sveti Ivan Zelina; CE-ZA-R Centar za reciklažu d.o.o., OIB 03860945174, Josipa Lončara 15, Zagreb; DANICA ANTOLKOVIĆ; CENTAR ZA KOMBINIRANI TRANSPORT ZAGREB, d.d. za proizvodnju, prijevoz, otpremništvo i trgovinu, OIB 49800593791, Trg senjskih uskoka 7-8, Zagreb; Gordan Hudina, OIB 55156531315, Čalogovićeva Ulica 1, 10000 Zagreb; CIOS CARGO društvo s ograničenom odgovornošću za iznajmljivanje vozila i opreme, OIB 15284306775, Josipa Lončara 15, 10000 Zagreb; MAMIĆ PERIĆ REBERSKI RIMAC Odvjetničko društvo, društvo s ograničenom odgovornošću, OIB 32802230502, Ivana Lučića 2A, 10000 Zagreb; KMAG d.o.o. zastupstvo, OIB 50122329920, Gornjostupnička 18/J, 10255 Gornji Stupnik; DIART d.o.o. za proizvodnju i usluge, OIB 06185898392, Slavonska avenija 52 g, 10000 Zagreb; TISKARA REPRINT d.o.o. za tiskarsku djelatnost, OIB 91226922948, Kostanjevec 37, 10000 Zagreb; Grad Zagreb; Kvantum gradnja društvo s ograničenom odgovornošću za graditeljstvo, OIB 62748007682, Dr. Ivana Novaka 38, 40000 Čakovec</derivirana_varijabla>
  </DomainObject.Predmet.StrankaFormatedWithAdressOIB>
  <DomainObject.Predmet.StrankaWithAdress>
    <izvorni_sadrzaj>FINA ZAGREB KOTURAŠKA 43,10000 Zagreb,TVORNICA TURBINA d.o.o. Stanka Vraza 53,47000 Karlovac,SIGMA S VL. SLAVKO PERIĆ ,POLJO-PROM d.o.o. za usluge Križanići 27,10020 Hrašće Turopoljsko,ODRŽAVANJE I IZGRADNJA POGONA d.o.o. za proizvodnju, trgovinu i usluge Savska opatovina 34,Zagreb,TIHOMIR BRNJANEC ,MIHAEL IVANOVIĆ ,RESINEX CROATIA d.o.o. za trgovinu i usluge Kreše Golika 5,Zagreb,ZVONKO GULIŠ ,STJEPAN MATEJČIĆ ,JAVNA VATROGASNA POSTROJBA ,PIMEX, d.o.o. za proizvodnju poljoprivredne mehanizacije, vanjsku i unutarnju trgovinu Lukavec, Nova cesta 16,10410 Velika Gorica,E E- SERVIS ZA POPRAVAK STROJEVA VL. JAKAC ECIO ,VILSTROJ društvo s ograničenom odgovornošću za usluge i trgovinu Mažinjica 77,52420 Buzet,SOLAR BILIĆ d.o.o. za proizvodnju energije i usluge Kraljevec 16,Zagreb,LUKA PIRŠLJIN ,IVERO društvo s ograničenom odgovornošću za trgovinu i usluge Planinska 13,10360 Sesvete,DVD BIŠKUPCI ,DOBROVOLJNO VATROGASNO DRUŠTVO ČAZMA ,VESNA RUKAVINA ,JOSIP JAKOUBEK ,DARIO VIDOVIĆ ,SIROVINA društvo s ograničenom odgovornošću za ekologiju i gospodarenje otpadom Ulica 29. rujna 2,43000 Bjelovar,FAGUS DRV. OBRT VL. ANTUN KLJAIĆ ,VAR društvo s ograničenom odgovornošću za unutarnju i vanjsku trgovinu i usluge Primišljanska 3,Zagreb,3 K.F. d.o.o. za trgovinu i usluge Ivanićgradska 42,Zagreb,VATROGASNA ZAJEDNICA OPĆINA POPOVAČA ,TRCZ RABLJENA VOZILA d.o.o. za trgovinu i usluge Zagrebačka 118,10360 Sesvete,IVAN KLJAIĆ ,JUNGO, d.o.o.  za trgovinu i usluge, turistička agencija Poljička cesta 22,21315 Jesenice,AUTOP. AUTOD. IVAN PAVLOVIĆ ,VTROGASNA ZAJEDNICA DARUVAR ,BOŽIDAR BARTOL ,FRANJO BOŽIĆ ,INFORMATIČKE TEHNOLOGIJE AUDAX d.o.o. za informatiku i poslovno savjetovanje Petra Krešimira IV br. 5,35000 Slavonski Brod,AUTO-DABO društvo s ograničenom odgovornošću za trgovinu i usluge Kaniža/bb,42240 Kaniža,BRKOVIĆ društvo s ograničenom odgovornošću za preradu otpadnih materijala, trgovinu i usluge Industrijska 3,10431 Sveta Nedelja,PILANA JAKLIĆ ,KLAR-IVA d.o.o. za trgovinu i usluge Luja Adamiča 13,Zagreb,VITKOVIĆ PROM društvo s ograničenom odgovornošću za usluge, trgovinu i uvoz-izvoz Bocakova 48,10380 Sveti Ivan Zelina,SAMO TREBA DELATI d.o.o. za trgovinu i usluge Selska 8,10437 Bestovje,ZE - TRA društvo s ograničenom odgovornošću za proizvodnju, marketing i transport Krečaves 91a,10380 Sveti Ivan Zelina,CE-ZA-R Centar za reciklažu d.o.o. Josipa Lončara 15,Zagreb,DANICA ANTOLKOVIĆ ,CENTAR ZA KOMBINIRANI TRANSPORT ZAGREB, d.d. za proizvodnju, prijevoz, otpremništvo i trgovinu Trg senjskih uskoka 7-8,Zagreb,Gordan Hudina Čalogovićeva Ulica 1,10000 Zagreb,CIOS CARGO društvo s ograničenom odgovornošću za iznajmljivanje vozila i opreme Josipa Lončara 15,10000 Zagreb,MAMIĆ PERIĆ REBERSKI RIMAC Odvjetničko društvo, društvo s ograničenom odgovornošću Ivana Lučića 2A,10000 Zagreb,KMAG d.o.o. zastupstvo Gornjostupnička 18/J,10255 Gornji Stupnik,DIART d.o.o. za proizvodnju i usluge Slavonska avenija 52 g,10000 Zagreb,TISKARA REPRINT d.o.o. za tiskarsku djelatnost Kostanjevec 37,10000 Zagreb,Grad Zagreb ,Kvantum gradnja društvo s ograničenom odgovornošću za graditeljstvo Dr. Ivana Novaka 38,40000 Čakovec</izvorni_sadrzaj>
    <derivirana_varijabla naziv="DomainObject.Predmet.StrankaWithAdress_1">FINA ZAGREB KOTURAŠKA 43,10000 Zagreb,TVORNICA TURBINA d.o.o. Stanka Vraza 53,47000 Karlovac,SIGMA S VL. SLAVKO PERIĆ ,POLJO-PROM d.o.o. za usluge Križanići 27,10020 Hrašće Turopoljsko,ODRŽAVANJE I IZGRADNJA POGONA d.o.o. za proizvodnju, trgovinu i usluge Savska opatovina 34,Zagreb,TIHOMIR BRNJANEC ,MIHAEL IVANOVIĆ ,RESINEX CROATIA d.o.o. za trgovinu i usluge Kreše Golika 5,Zagreb,ZVONKO GULIŠ ,STJEPAN MATEJČIĆ ,JAVNA VATROGASNA POSTROJBA ,PIMEX, d.o.o. za proizvodnju poljoprivredne mehanizacije, vanjsku i unutarnju trgovinu Lukavec, Nova cesta 16,10410 Velika Gorica,E E- SERVIS ZA POPRAVAK STROJEVA VL. JAKAC ECIO ,VILSTROJ društvo s ograničenom odgovornošću za usluge i trgovinu Mažinjica 77,52420 Buzet,SOLAR BILIĆ d.o.o. za proizvodnju energije i usluge Kraljevec 16,Zagreb,LUKA PIRŠLJIN ,IVERO društvo s ograničenom odgovornošću za trgovinu i usluge Planinska 13,10360 Sesvete,DVD BIŠKUPCI ,DOBROVOLJNO VATROGASNO DRUŠTVO ČAZMA ,VESNA RUKAVINA ,JOSIP JAKOUBEK ,DARIO VIDOVIĆ ,SIROVINA društvo s ograničenom odgovornošću za ekologiju i gospodarenje otpadom Ulica 29. rujna 2,43000 Bjelovar,FAGUS DRV. OBRT VL. ANTUN KLJAIĆ ,VAR društvo s ograničenom odgovornošću za unutarnju i vanjsku trgovinu i usluge Primišljanska 3,Zagreb,3 K.F. d.o.o. za trgovinu i usluge Ivanićgradska 42,Zagreb,VATROGASNA ZAJEDNICA OPĆINA POPOVAČA ,TRCZ RABLJENA VOZILA d.o.o. za trgovinu i usluge Zagrebačka 118,10360 Sesvete,IVAN KLJAIĆ ,JUNGO, d.o.o.  za trgovinu i usluge, turistička agencija Poljička cesta 22,21315 Jesenice,AUTOP. AUTOD. IVAN PAVLOVIĆ ,VTROGASNA ZAJEDNICA DARUVAR ,BOŽIDAR BARTOL ,FRANJO BOŽIĆ ,INFORMATIČKE TEHNOLOGIJE AUDAX d.o.o. za informatiku i poslovno savjetovanje Petra Krešimira IV br. 5,35000 Slavonski Brod,AUTO-DABO društvo s ograničenom odgovornošću za trgovinu i usluge Kaniža/bb,42240 Kaniža,BRKOVIĆ društvo s ograničenom odgovornošću za preradu otpadnih materijala, trgovinu i usluge Industrijska 3,10431 Sveta Nedelja,PILANA JAKLIĆ ,KLAR-IVA d.o.o. za trgovinu i usluge Luja Adamiča 13,Zagreb,VITKOVIĆ PROM društvo s ograničenom odgovornošću za usluge, trgovinu i uvoz-izvoz Bocakova 48,10380 Sveti Ivan Zelina,SAMO TREBA DELATI d.o.o. za trgovinu i usluge Selska 8,10437 Bestovje,ZE - TRA društvo s ograničenom odgovornošću za proizvodnju, marketing i transport Krečaves 91a,10380 Sveti Ivan Zelina,CE-ZA-R Centar za reciklažu d.o.o. Josipa Lončara 15,Zagreb,DANICA ANTOLKOVIĆ ,CENTAR ZA KOMBINIRANI TRANSPORT ZAGREB, d.d. za proizvodnju, prijevoz, otpremništvo i trgovinu Trg senjskih uskoka 7-8,Zagreb,Gordan Hudina Čalogovićeva Ulica 1,10000 Zagreb,CIOS CARGO društvo s ograničenom odgovornošću za iznajmljivanje vozila i opreme Josipa Lončara 15,10000 Zagreb,MAMIĆ PERIĆ REBERSKI RIMAC Odvjetničko društvo, društvo s ograničenom odgovornošću Ivana Lučića 2A,10000 Zagreb,KMAG d.o.o. zastupstvo Gornjostupnička 18/J,10255 Gornji Stupnik,DIART d.o.o. za proizvodnju i usluge Slavonska avenija 52 g,10000 Zagreb,TISKARA REPRINT d.o.o. za tiskarsku djelatnost Kostanjevec 37,10000 Zagreb,Grad Zagreb ,Kvantum gradnja društvo s ograničenom odgovornošću za graditeljstvo Dr. Ivana Novaka 38,40000 Čakovec</derivirana_varijabla>
  </DomainObject.Predmet.StrankaWithAdress>
  <DomainObject.Predmet.StrankaWithAdressOIB>
    <izvorni_sadrzaj>FINA ZAGREB, OIB 85821130368, KOTURAŠKA 43,10000 Zagreb,TVORNICA TURBINA d.o.o., OIB 32258484464, Stanka Vraza 53,47000 Karlovac,SIGMA S VL. SLAVKO PERIĆ, OIB 40207522223,POLJO-PROM d.o.o. za usluge, OIB 26189340470, Križanići 27,10020 Hrašće Turopoljsko,ODRŽAVANJE I IZGRADNJA POGONA d.o.o. za proizvodnju, trgovinu i usluge, OIB 37154625188, Savska opatovina 34,Zagreb,TIHOMIR BRNJANEC,MIHAEL IVANOVIĆ,RESINEX CROATIA d.o.o. za trgovinu i usluge, OIB 79438419256, Kreše Golika 5,Zagreb,ZVONKO GULIŠ,STJEPAN MATEJČIĆ,JAVNA VATROGASNA POSTROJBA,PIMEX, d.o.o. za proizvodnju poljoprivredne mehanizacije, vanjsku i unutarnju trgovinu, OIB 03517896862, Lukavec, Nova cesta 16,10410 Velika Gorica,E E- SERVIS ZA POPRAVAK STROJEVA VL. JAKAC ECIO, OIB 91901325663,VILSTROJ društvo s ograničenom odgovornošću za usluge i trgovinu, OIB 14411754953, Mažinjica 77,52420 Buzet,SOLAR BILIĆ d.o.o. za proizvodnju energije i usluge, OIB 22052348114, Kraljevec 16,Zagreb,LUKA PIRŠLJIN,IVERO društvo s ograničenom odgovornošću za trgovinu i usluge, OIB 89206455960, Planinska 13,10360 Sesvete,DVD BIŠKUPCI, OIB 75933519360,DOBROVOLJNO VATROGASNO DRUŠTVO ČAZMA, OIB 30314115980,VESNA RUKAVINA,JOSIP JAKOUBEK,DARIO VIDOVIĆ,SIROVINA društvo s ograničenom odgovornošću za ekologiju i gospodarenje otpadom, OIB 30322785480, Ulica 29. rujna 2,43000 Bjelovar,FAGUS DRV. OBRT VL. ANTUN KLJAIĆ, OIB 01290178100,VAR društvo s ograničenom odgovornošću za unutarnju i vanjsku trgovinu i usluge, OIB 66402309304, Primišljanska 3,Zagreb,3 K.F. d.o.o. za trgovinu i usluge, OIB 49939600448, Ivanićgradska 42,Zagreb,VATROGASNA ZAJEDNICA OPĆINA POPOVAČA,TRCZ RABLJENA VOZILA d.o.o. za trgovinu i usluge, OIB 39500334369, Zagrebačka 118,10360 Sesvete,IVAN KLJAIĆ,JUNGO, d.o.o.  za trgovinu i usluge, turistička agencija, OIB 66632728885, Poljička cesta 22,21315 Jesenice,AUTOP. AUTOD. IVAN PAVLOVIĆ, OIB 96963825773,VTROGASNA ZAJEDNICA DARUVAR,BOŽIDAR BARTOL, OIB 77422815118,FRANJO BOŽIĆ,INFORMATIČKE TEHNOLOGIJE AUDAX d.o.o. za informatiku i poslovno savjetovanje, OIB 28434783841, Petra Krešimira IV br. 5,35000 Slavonski Brod,AUTO-DABO društvo s ograničenom odgovornošću za trgovinu i usluge, OIB 81363721800, Kaniža/bb,42240 Kaniža,BRKOVIĆ društvo s ograničenom odgovornošću za preradu otpadnih materijala, trgovinu i usluge, OIB 69326119226, Industrijska 3,10431 Sveta Nedelja,PILANA JAKLIĆ, OIB 74345196762,KLAR-IVA d.o.o. za trgovinu i usluge, OIB 03963335960, Luja Adamiča 13,Zagreb,VITKOVIĆ PROM društvo s ograničenom odgovornošću za usluge, trgovinu i uvoz-izvoz, OIB 50705099618, Bocakova 48,10380 Sveti Ivan Zelina,SAMO TREBA DELATI d.o.o. za trgovinu i usluge, OIB 91854435907, Selska 8,10437 Bestovje,ZE - TRA društvo s ograničenom odgovornošću za proizvodnju, marketing i transport, OIB 84412170391, Krečaves 91a,10380 Sveti Ivan Zelina,CE-ZA-R Centar za reciklažu d.o.o., OIB 03860945174, Josipa Lončara 15,Zagreb,DANICA ANTOLKOVIĆ,CENTAR ZA KOMBINIRANI TRANSPORT ZAGREB, d.d. za proizvodnju, prijevoz, otpremništvo i trgovinu, OIB 49800593791, Trg senjskih uskoka 7-8,Zagreb,Gordan Hudina, OIB 55156531315, Čalogovićeva Ulica 1,10000 Zagreb,CIOS CARGO društvo s ograničenom odgovornošću za iznajmljivanje vozila i opreme, OIB 15284306775, Josipa Lončara 15,10000 Zagreb,MAMIĆ PERIĆ REBERSKI RIMAC Odvjetničko društvo, društvo s ograničenom odgovornošću, OIB 32802230502, Ivana Lučića 2A,10000 Zagreb,KMAG d.o.o. zastupstvo, OIB 50122329920, Gornjostupnička 18/J,10255 Gornji Stupnik,DIART d.o.o. za proizvodnju i usluge, OIB 06185898392, Slavonska avenija 52 g,10000 Zagreb,TISKARA REPRINT d.o.o. za tiskarsku djelatnost, OIB 91226922948, Kostanjevec 37,10000 Zagreb,Grad Zagreb,Kvantum gradnja društvo s ograničenom odgovornošću za graditeljstvo, OIB 62748007682, Dr. Ivana Novaka 38,40000 Čakovec</izvorni_sadrzaj>
    <derivirana_varijabla naziv="DomainObject.Predmet.StrankaWithAdressOIB_1">FINA ZAGREB, OIB 85821130368, KOTURAŠKA 43,10000 Zagreb,TVORNICA TURBINA d.o.o., OIB 32258484464, Stanka Vraza 53,47000 Karlovac,SIGMA S VL. SLAVKO PERIĆ, OIB 40207522223,POLJO-PROM d.o.o. za usluge, OIB 26189340470, Križanići 27,10020 Hrašće Turopoljsko,ODRŽAVANJE I IZGRADNJA POGONA d.o.o. za proizvodnju, trgovinu i usluge, OIB 37154625188, Savska opatovina 34,Zagreb,TIHOMIR BRNJANEC,MIHAEL IVANOVIĆ,RESINEX CROATIA d.o.o. za trgovinu i usluge, OIB 79438419256, Kreše Golika 5,Zagreb,ZVONKO GULIŠ,STJEPAN MATEJČIĆ,JAVNA VATROGASNA POSTROJBA,PIMEX, d.o.o. za proizvodnju poljoprivredne mehanizacije, vanjsku i unutarnju trgovinu, OIB 03517896862, Lukavec, Nova cesta 16,10410 Velika Gorica,E E- SERVIS ZA POPRAVAK STROJEVA VL. JAKAC ECIO, OIB 91901325663,VILSTROJ društvo s ograničenom odgovornošću za usluge i trgovinu, OIB 14411754953, Mažinjica 77,52420 Buzet,SOLAR BILIĆ d.o.o. za proizvodnju energije i usluge, OIB 22052348114, Kraljevec 16,Zagreb,LUKA PIRŠLJIN,IVERO društvo s ograničenom odgovornošću za trgovinu i usluge, OIB 89206455960, Planinska 13,10360 Sesvete,DVD BIŠKUPCI, OIB 75933519360,DOBROVOLJNO VATROGASNO DRUŠTVO ČAZMA, OIB 30314115980,VESNA RUKAVINA,JOSIP JAKOUBEK,DARIO VIDOVIĆ,SIROVINA društvo s ograničenom odgovornošću za ekologiju i gospodarenje otpadom, OIB 30322785480, Ulica 29. rujna 2,43000 Bjelovar,FAGUS DRV. OBRT VL. ANTUN KLJAIĆ, OIB 01290178100,VAR društvo s ograničenom odgovornošću za unutarnju i vanjsku trgovinu i usluge, OIB 66402309304, Primišljanska 3,Zagreb,3 K.F. d.o.o. za trgovinu i usluge, OIB 49939600448, Ivanićgradska 42,Zagreb,VATROGASNA ZAJEDNICA OPĆINA POPOVAČA,TRCZ RABLJENA VOZILA d.o.o. za trgovinu i usluge, OIB 39500334369, Zagrebačka 118,10360 Sesvete,IVAN KLJAIĆ,JUNGO, d.o.o.  za trgovinu i usluge, turistička agencija, OIB 66632728885, Poljička cesta 22,21315 Jesenice,AUTOP. AUTOD. IVAN PAVLOVIĆ, OIB 96963825773,VTROGASNA ZAJEDNICA DARUVAR,BOŽIDAR BARTOL, OIB 77422815118,FRANJO BOŽIĆ,INFORMATIČKE TEHNOLOGIJE AUDAX d.o.o. za informatiku i poslovno savjetovanje, OIB 28434783841, Petra Krešimira IV br. 5,35000 Slavonski Brod,AUTO-DABO društvo s ograničenom odgovornošću za trgovinu i usluge, OIB 81363721800, Kaniža/bb,42240 Kaniža,BRKOVIĆ društvo s ograničenom odgovornošću za preradu otpadnih materijala, trgovinu i usluge, OIB 69326119226, Industrijska 3,10431 Sveta Nedelja,PILANA JAKLIĆ, OIB 74345196762,KLAR-IVA d.o.o. za trgovinu i usluge, OIB 03963335960, Luja Adamiča 13,Zagreb,VITKOVIĆ PROM društvo s ograničenom odgovornošću za usluge, trgovinu i uvoz-izvoz, OIB 50705099618, Bocakova 48,10380 Sveti Ivan Zelina,SAMO TREBA DELATI d.o.o. za trgovinu i usluge, OIB 91854435907, Selska 8,10437 Bestovje,ZE - TRA društvo s ograničenom odgovornošću za proizvodnju, marketing i transport, OIB 84412170391, Krečaves 91a,10380 Sveti Ivan Zelina,CE-ZA-R Centar za reciklažu d.o.o., OIB 03860945174, Josipa Lončara 15,Zagreb,DANICA ANTOLKOVIĆ,CENTAR ZA KOMBINIRANI TRANSPORT ZAGREB, d.d. za proizvodnju, prijevoz, otpremništvo i trgovinu, OIB 49800593791, Trg senjskih uskoka 7-8,Zagreb,Gordan Hudina, OIB 55156531315, Čalogovićeva Ulica 1,10000 Zagreb,CIOS CARGO društvo s ograničenom odgovornošću za iznajmljivanje vozila i opreme, OIB 15284306775, Josipa Lončara 15,10000 Zagreb,MAMIĆ PERIĆ REBERSKI RIMAC Odvjetničko društvo, društvo s ograničenom odgovornošću, OIB 32802230502, Ivana Lučića 2A,10000 Zagreb,KMAG d.o.o. zastupstvo, OIB 50122329920, Gornjostupnička 18/J,10255 Gornji Stupnik,DIART d.o.o. za proizvodnju i usluge, OIB 06185898392, Slavonska avenija 52 g,10000 Zagreb,TISKARA REPRINT d.o.o. za tiskarsku djelatnost, OIB 91226922948, Kostanjevec 37,10000 Zagreb,Grad Zagreb,Kvantum gradnja društvo s ograničenom odgovornošću za graditeljstvo, OIB 62748007682, Dr. Ivana Novaka 38,40000 Čakovec</derivirana_varijabla>
  </DomainObject.Predmet.StrankaWithAdressOIB>
  <DomainObject.Predmet.StrankaNazivFormated>
    <izvorni_sadrzaj>FINA ZAGREB,TVORNICA TURBINA d.o.o.,SIGMA S VL. SLAVKO PERIĆ,POLJO-PROM d.o.o. za usluge,ODRŽAVANJE I IZGRADNJA POGONA d.o.o. za proizvodnju, trgovinu i usluge,TIHOMIR BRNJANEC,MIHAEL IVANOVIĆ,RESINEX CROATIA d.o.o. za trgovinu i usluge,ZVONKO GULIŠ,STJEPAN MATEJČIĆ,JAVNA VATROGASNA POSTROJBA,PIMEX, d.o.o. za proizvodnju poljoprivredne mehanizacije, vanjsku i unutarnju trgovinu,E E- SERVIS ZA POPRAVAK STROJEVA VL. JAKAC ECIO,VILSTROJ društvo s ograničenom odgovornošću za usluge i trgovinu,SOLAR BILIĆ d.o.o. za proizvodnju energije i usluge,LUKA PIRŠLJIN,IVERO društvo s ograničenom odgovornošću za trgovinu i usluge,DVD BIŠKUPCI,DOBROVOLJNO VATROGASNO DRUŠTVO ČAZMA,VESNA RUKAVINA,JOSIP JAKOUBEK,DARIO VIDOVIĆ,SIROVINA društvo s ograničenom odgovornošću za ekologiju i gospodarenje otpadom,FAGUS DRV. OBRT VL. ANTUN KLJAIĆ,VAR društvo s ograničenom odgovornošću za unutarnju i vanjsku trgovinu i usluge,3 K.F. d.o.o. za trgovinu i usluge,VATROGASNA ZAJEDNICA OPĆINA POPOVAČA,TRCZ RABLJENA VOZILA d.o.o. za trgovinu i usluge,IVAN KLJAIĆ,JUNGO, d.o.o.  za trgovinu i usluge, turistička agencija,AUTOP. AUTOD. IVAN PAVLOVIĆ,VTROGASNA ZAJEDNICA DARUVAR,BOŽIDAR BARTOL,FRANJO BOŽIĆ,INFORMATIČKE TEHNOLOGIJE AUDAX d.o.o. za informatiku i poslovno savjetovanje,AUTO-DABO društvo s ograničenom odgovornošću za trgovinu i usluge,BRKOVIĆ društvo s ograničenom odgovornošću za preradu otpadnih materijala, trgovinu i usluge,PILANA JAKLIĆ,KLAR-IVA d.o.o. za trgovinu i usluge,VITKOVIĆ PROM društvo s ograničenom odgovornošću za usluge, trgovinu i uvoz-izvoz,SAMO TREBA DELATI d.o.o. za trgovinu i usluge,ZE - TRA društvo s ograničenom odgovornošću za proizvodnju, marketing i transport,CE-ZA-R Centar za reciklažu d.o.o.,DANICA ANTOLKOVIĆ,CENTAR ZA KOMBINIRANI TRANSPORT ZAGREB, d.d. za proizvodnju, prijevoz, otpremništvo i trgovinu,Gordan Hudina,CIOS CARGO društvo s ograničenom odgovornošću za iznajmljivanje vozila i opreme,MAMIĆ PERIĆ REBERSKI RIMAC Odvjetničko društvo, društvo s ograničenom odgovornošću,KMAG d.o.o. zastupstvo,DIART d.o.o. za proizvodnju i usluge,TISKARA REPRINT d.o.o. za tiskarsku djelatnost,Grad Zagreb,Kvantum gradnja društvo s ograničenom odgovornošću za graditeljstvo</izvorni_sadrzaj>
    <derivirana_varijabla naziv="DomainObject.Predmet.StrankaNazivFormated_1">FINA ZAGREB,TVORNICA TURBINA d.o.o.,SIGMA S VL. SLAVKO PERIĆ,POLJO-PROM d.o.o. za usluge,ODRŽAVANJE I IZGRADNJA POGONA d.o.o. za proizvodnju, trgovinu i usluge,TIHOMIR BRNJANEC,MIHAEL IVANOVIĆ,RESINEX CROATIA d.o.o. za trgovinu i usluge,ZVONKO GULIŠ,STJEPAN MATEJČIĆ,JAVNA VATROGASNA POSTROJBA,PIMEX, d.o.o. za proizvodnju poljoprivredne mehanizacije, vanjsku i unutarnju trgovinu,E E- SERVIS ZA POPRAVAK STROJEVA VL. JAKAC ECIO,VILSTROJ društvo s ograničenom odgovornošću za usluge i trgovinu,SOLAR BILIĆ d.o.o. za proizvodnju energije i usluge,LUKA PIRŠLJIN,IVERO društvo s ograničenom odgovornošću za trgovinu i usluge,DVD BIŠKUPCI,DOBROVOLJNO VATROGASNO DRUŠTVO ČAZMA,VESNA RUKAVINA,JOSIP JAKOUBEK,DARIO VIDOVIĆ,SIROVINA društvo s ograničenom odgovornošću za ekologiju i gospodarenje otpadom,FAGUS DRV. OBRT VL. ANTUN KLJAIĆ,VAR društvo s ograničenom odgovornošću za unutarnju i vanjsku trgovinu i usluge,3 K.F. d.o.o. za trgovinu i usluge,VATROGASNA ZAJEDNICA OPĆINA POPOVAČA,TRCZ RABLJENA VOZILA d.o.o. za trgovinu i usluge,IVAN KLJAIĆ,JUNGO, d.o.o.  za trgovinu i usluge, turistička agencija,AUTOP. AUTOD. IVAN PAVLOVIĆ,VTROGASNA ZAJEDNICA DARUVAR,BOŽIDAR BARTOL,FRANJO BOŽIĆ,INFORMATIČKE TEHNOLOGIJE AUDAX d.o.o. za informatiku i poslovno savjetovanje,AUTO-DABO društvo s ograničenom odgovornošću za trgovinu i usluge,BRKOVIĆ društvo s ograničenom odgovornošću za preradu otpadnih materijala, trgovinu i usluge,PILANA JAKLIĆ,KLAR-IVA d.o.o. za trgovinu i usluge,VITKOVIĆ PROM društvo s ograničenom odgovornošću za usluge, trgovinu i uvoz-izvoz,SAMO TREBA DELATI d.o.o. za trgovinu i usluge,ZE - TRA društvo s ograničenom odgovornošću za proizvodnju, marketing i transport,CE-ZA-R Centar za reciklažu d.o.o.,DANICA ANTOLKOVIĆ,CENTAR ZA KOMBINIRANI TRANSPORT ZAGREB, d.d. za proizvodnju, prijevoz, otpremništvo i trgovinu,Gordan Hudina,CIOS CARGO društvo s ograničenom odgovornošću za iznajmljivanje vozila i opreme,MAMIĆ PERIĆ REBERSKI RIMAC Odvjetničko društvo, društvo s ograničenom odgovornošću,KMAG d.o.o. zastupstvo,DIART d.o.o. za proizvodnju i usluge,TISKARA REPRINT d.o.o. za tiskarsku djelatnost,Grad Zagreb,Kvantum gradnja društvo s ograničenom odgovornošću za graditeljstvo</derivirana_varijabla>
  </DomainObject.Predmet.StrankaNazivFormated>
  <DomainObject.Predmet.StrankaNazivFormatedOIB>
    <izvorni_sadrzaj>FINA ZAGREB, OIB 85821130368,TVORNICA TURBINA d.o.o., OIB 32258484464,SIGMA S VL. SLAVKO PERIĆ, OIB 40207522223,POLJO-PROM d.o.o. za usluge, OIB 26189340470,ODRŽAVANJE I IZGRADNJA POGONA d.o.o. za proizvodnju, trgovinu i usluge, OIB 37154625188,TIHOMIR BRNJANEC,MIHAEL IVANOVIĆ,RESINEX CROATIA d.o.o. za trgovinu i usluge, OIB 79438419256,ZVONKO GULIŠ,STJEPAN MATEJČIĆ,JAVNA VATROGASNA POSTROJBA,PIMEX, d.o.o. za proizvodnju poljoprivredne mehanizacije, vanjsku i unutarnju trgovinu, OIB 03517896862,E E- SERVIS ZA POPRAVAK STROJEVA VL. JAKAC ECIO, OIB 91901325663,VILSTROJ društvo s ograničenom odgovornošću za usluge i trgovinu, OIB 14411754953,SOLAR BILIĆ d.o.o. za proizvodnju energije i usluge, OIB 22052348114,LUKA PIRŠLJIN,IVERO društvo s ograničenom odgovornošću za trgovinu i usluge, OIB 89206455960,DVD BIŠKUPCI, OIB 75933519360,DOBROVOLJNO VATROGASNO DRUŠTVO ČAZMA, OIB 30314115980,VESNA RUKAVINA,JOSIP JAKOUBEK,DARIO VIDOVIĆ,SIROVINA društvo s ograničenom odgovornošću za ekologiju i gospodarenje otpadom, OIB 30322785480,FAGUS DRV. OBRT VL. ANTUN KLJAIĆ, OIB 01290178100,VAR društvo s ograničenom odgovornošću za unutarnju i vanjsku trgovinu i usluge, OIB 66402309304,3 K.F. d.o.o. za trgovinu i usluge, OIB 49939600448,VATROGASNA ZAJEDNICA OPĆINA POPOVAČA,TRCZ RABLJENA VOZILA d.o.o. za trgovinu i usluge, OIB 39500334369,IVAN KLJAIĆ,JUNGO, d.o.o.  za trgovinu i usluge, turistička agencija, OIB 66632728885,AUTOP. AUTOD. IVAN PAVLOVIĆ, OIB 96963825773,VTROGASNA ZAJEDNICA DARUVAR,BOŽIDAR BARTOL, OIB 77422815118,FRANJO BOŽIĆ,INFORMATIČKE TEHNOLOGIJE AUDAX d.o.o. za informatiku i poslovno savjetovanje, OIB 28434783841,AUTO-DABO društvo s ograničenom odgovornošću za trgovinu i usluge, OIB 81363721800,BRKOVIĆ društvo s ograničenom odgovornošću za preradu otpadnih materijala, trgovinu i usluge, OIB 69326119226,PILANA JAKLIĆ, OIB 74345196762,KLAR-IVA d.o.o. za trgovinu i usluge, OIB 03963335960,VITKOVIĆ PROM društvo s ograničenom odgovornošću za usluge, trgovinu i uvoz-izvoz, OIB 50705099618,SAMO TREBA DELATI d.o.o. za trgovinu i usluge, OIB 91854435907,ZE - TRA društvo s ograničenom odgovornošću za proizvodnju, marketing i transport, OIB 84412170391,CE-ZA-R Centar za reciklažu d.o.o., OIB 03860945174,DANICA ANTOLKOVIĆ,CENTAR ZA KOMBINIRANI TRANSPORT ZAGREB, d.d. za proizvodnju, prijevoz, otpremništvo i trgovinu, OIB 49800593791,Gordan Hudina, OIB 55156531315,CIOS CARGO društvo s ograničenom odgovornošću za iznajmljivanje vozila i opreme, OIB 15284306775,MAMIĆ PERIĆ REBERSKI RIMAC Odvjetničko društvo, društvo s ograničenom odgovornošću, OIB 32802230502,KMAG d.o.o. zastupstvo, OIB 50122329920,DIART d.o.o. za proizvodnju i usluge, OIB 06185898392,TISKARA REPRINT d.o.o. za tiskarsku djelatnost, OIB 91226922948,Grad Zagreb,Kvantum gradnja društvo s ograničenom odgovornošću za graditeljstvo, OIB 62748007682</izvorni_sadrzaj>
    <derivirana_varijabla naziv="DomainObject.Predmet.StrankaNazivFormatedOIB_1">FINA ZAGREB, OIB 85821130368,TVORNICA TURBINA d.o.o., OIB 32258484464,SIGMA S VL. SLAVKO PERIĆ, OIB 40207522223,POLJO-PROM d.o.o. za usluge, OIB 26189340470,ODRŽAVANJE I IZGRADNJA POGONA d.o.o. za proizvodnju, trgovinu i usluge, OIB 37154625188,TIHOMIR BRNJANEC,MIHAEL IVANOVIĆ,RESINEX CROATIA d.o.o. za trgovinu i usluge, OIB 79438419256,ZVONKO GULIŠ,STJEPAN MATEJČIĆ,JAVNA VATROGASNA POSTROJBA,PIMEX, d.o.o. za proizvodnju poljoprivredne mehanizacije, vanjsku i unutarnju trgovinu, OIB 03517896862,E E- SERVIS ZA POPRAVAK STROJEVA VL. JAKAC ECIO, OIB 91901325663,VILSTROJ društvo s ograničenom odgovornošću za usluge i trgovinu, OIB 14411754953,SOLAR BILIĆ d.o.o. za proizvodnju energije i usluge, OIB 22052348114,LUKA PIRŠLJIN,IVERO društvo s ograničenom odgovornošću za trgovinu i usluge, OIB 89206455960,DVD BIŠKUPCI, OIB 75933519360,DOBROVOLJNO VATROGASNO DRUŠTVO ČAZMA, OIB 30314115980,VESNA RUKAVINA,JOSIP JAKOUBEK,DARIO VIDOVIĆ,SIROVINA društvo s ograničenom odgovornošću za ekologiju i gospodarenje otpadom, OIB 30322785480,FAGUS DRV. OBRT VL. ANTUN KLJAIĆ, OIB 01290178100,VAR društvo s ograničenom odgovornošću za unutarnju i vanjsku trgovinu i usluge, OIB 66402309304,3 K.F. d.o.o. za trgovinu i usluge, OIB 49939600448,VATROGASNA ZAJEDNICA OPĆINA POPOVAČA,TRCZ RABLJENA VOZILA d.o.o. za trgovinu i usluge, OIB 39500334369,IVAN KLJAIĆ,JUNGO, d.o.o.  za trgovinu i usluge, turistička agencija, OIB 66632728885,AUTOP. AUTOD. IVAN PAVLOVIĆ, OIB 96963825773,VTROGASNA ZAJEDNICA DARUVAR,BOŽIDAR BARTOL, OIB 77422815118,FRANJO BOŽIĆ,INFORMATIČKE TEHNOLOGIJE AUDAX d.o.o. za informatiku i poslovno savjetovanje, OIB 28434783841,AUTO-DABO društvo s ograničenom odgovornošću za trgovinu i usluge, OIB 81363721800,BRKOVIĆ društvo s ograničenom odgovornošću za preradu otpadnih materijala, trgovinu i usluge, OIB 69326119226,PILANA JAKLIĆ, OIB 74345196762,KLAR-IVA d.o.o. za trgovinu i usluge, OIB 03963335960,VITKOVIĆ PROM društvo s ograničenom odgovornošću za usluge, trgovinu i uvoz-izvoz, OIB 50705099618,SAMO TREBA DELATI d.o.o. za trgovinu i usluge, OIB 91854435907,ZE - TRA društvo s ograničenom odgovornošću za proizvodnju, marketing i transport, OIB 84412170391,CE-ZA-R Centar za reciklažu d.o.o., OIB 03860945174,DANICA ANTOLKOVIĆ,CENTAR ZA KOMBINIRANI TRANSPORT ZAGREB, d.d. za proizvodnju, prijevoz, otpremništvo i trgovinu, OIB 49800593791,Gordan Hudina, OIB 55156531315,CIOS CARGO društvo s ograničenom odgovornošću za iznajmljivanje vozila i opreme, OIB 15284306775,MAMIĆ PERIĆ REBERSKI RIMAC Odvjetničko društvo, društvo s ograničenom odgovornošću, OIB 32802230502,KMAG d.o.o. zastupstvo, OIB 50122329920,DIART d.o.o. za proizvodnju i usluge, OIB 06185898392,TISKARA REPRINT d.o.o. za tiskarsku djelatnost, OIB 91226922948,Grad Zagreb,Kvantum gradnja društvo s ograničenom odgovornošću za graditeljstvo, OIB 62748007682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SSKA</izvorni_sadrzaj>
    <derivirana_varijabla naziv="DomainObject.Predmet.TrenutnaLokacijaSpisa.Naziv_1">Izvanparnična pisarnica SSKA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Gordana Cvitković</izvorni_sadrzaj>
    <derivirana_varijabla naziv="DomainObject.Predmet.Zapisnicar_1">Gordana Cvitković</derivirana_varijabla>
  </DomainObject.Predmet.Zapisnicar>
  <DomainObject.Predmet.StrankaListFormated>
    <izvorni_sadrzaj>
      <item>FINA ZAGREB</item>
      <item>TVORNICA TURBINA d.o.o.</item>
      <item>SIGMA S VL. SLAVKO PERIĆ</item>
      <item>POLJO-PROM d.o.o. za usluge</item>
      <item>ODRŽAVANJE I IZGRADNJA POGONA d.o.o. za proizvodnju, trgovinu i usluge</item>
      <item>TIHOMIR BRNJANEC</item>
      <item>MIHAEL IVANOVIĆ</item>
      <item>RESINEX CROATIA d.o.o. za trgovinu i usluge</item>
      <item>ZVONKO GULIŠ</item>
      <item>STJEPAN MATEJČIĆ</item>
      <item>JAVNA VATROGASNA POSTROJBA</item>
      <item>PIMEX, d.o.o. za proizvodnju poljoprivredne mehanizacije, vanjsku i unutarnju trgovinu</item>
      <item>E E- SERVIS ZA POPRAVAK STROJEVA VL. JAKAC ECIO</item>
      <item>VILSTROJ društvo s ograničenom odgovornošću za usluge i trgovinu</item>
      <item>SOLAR BILIĆ d.o.o. za proizvodnju energije i usluge</item>
      <item>LUKA PIRŠLJIN</item>
      <item>IVERO društvo s ograničenom odgovornošću za trgovinu i usluge</item>
      <item>DVD BIŠKUPCI</item>
      <item>DOBROVOLJNO VATROGASNO DRUŠTVO ČAZMA</item>
      <item>VESNA RUKAVINA</item>
      <item>JOSIP JAKOUBEK</item>
      <item>DARIO VIDOVIĆ</item>
      <item>SIROVINA društvo s ograničenom odgovornošću za ekologiju i gospodarenje otpadom</item>
      <item>FAGUS DRV. OBRT VL. ANTUN KLJAIĆ</item>
      <item>VAR društvo s ograničenom odgovornošću za unutarnju i vanjsku trgovinu i usluge</item>
      <item>3 K.F. d.o.o. za trgovinu i usluge</item>
      <item>VATROGASNA ZAJEDNICA OPĆINA POPOVAČA</item>
      <item>TRCZ RABLJENA VOZILA d.o.o. za trgovinu i usluge</item>
      <item>IVAN KLJAIĆ</item>
      <item>JUNGO, d.o.o.  za trgovinu i usluge, turistička agencija</item>
      <item>AUTOP. AUTOD. IVAN PAVLOVIĆ</item>
      <item>VTROGASNA ZAJEDNICA DARUVAR</item>
      <item>BOŽIDAR BARTOL</item>
      <item>FRANJO BOŽIĆ</item>
      <item>INFORMATIČKE TEHNOLOGIJE AUDAX d.o.o. za informatiku i poslovno savjetovanje</item>
      <item>AUTO-DABO društvo s ograničenom odgovornošću za trgovinu i usluge</item>
      <item>BRKOVIĆ društvo s ograničenom odgovornošću za preradu otpadnih materijala, trgovinu i usluge</item>
      <item>PILANA JAKLIĆ</item>
      <item>KLAR-IVA d.o.o. za trgovinu i usluge</item>
      <item>VITKOVIĆ PROM društvo s ograničenom odgovornošću za usluge, trgovinu i uvoz-izvoz</item>
      <item>SAMO TREBA DELATI d.o.o. za trgovinu i usluge</item>
      <item>ZE - TRA društvo s ograničenom odgovornošću za proizvodnju, marketing i transport</item>
      <item>CE-ZA-R Centar za reciklažu d.o.o.</item>
      <item>DANICA ANTOLKOVIĆ</item>
      <item>CENTAR ZA KOMBINIRANI TRANSPORT ZAGREB, d.d. za proizvodnju, prijevoz, otpremništvo i trgovinu</item>
      <item>Gordan Hudina</item>
      <item>CIOS CARGO društvo s ograničenom odgovornošću za iznajmljivanje vozila i opreme</item>
      <item>MAMIĆ PERIĆ REBERSKI RIMAC Odvjetničko društvo, društvo s ograničenom odgovornošću</item>
      <item>KMAG d.o.o. zastupstvo</item>
      <item>DIART d.o.o. za proizvodnju i usluge</item>
      <item>TISKARA REPRINT d.o.o. za tiskarsku djelatnost</item>
      <item>Grad Zagreb</item>
      <item>Kvantum gradnja društvo s ograničenom odgovornošću za graditeljstvo</item>
    </izvorni_sadrzaj>
    <derivirana_varijabla naziv="DomainObject.Predmet.StrankaListFormated_1">
      <item>FINA ZAGREB</item>
      <item>TVORNICA TURBINA d.o.o.</item>
      <item>SIGMA S VL. SLAVKO PERIĆ</item>
      <item>POLJO-PROM d.o.o. za usluge</item>
      <item>ODRŽAVANJE I IZGRADNJA POGONA d.o.o. za proizvodnju, trgovinu i usluge</item>
      <item>TIHOMIR BRNJANEC</item>
      <item>MIHAEL IVANOVIĆ</item>
      <item>RESINEX CROATIA d.o.o. za trgovinu i usluge</item>
      <item>ZVONKO GULIŠ</item>
      <item>STJEPAN MATEJČIĆ</item>
      <item>JAVNA VATROGASNA POSTROJBA</item>
      <item>PIMEX, d.o.o. za proizvodnju poljoprivredne mehanizacije, vanjsku i unutarnju trgovinu</item>
      <item>E E- SERVIS ZA POPRAVAK STROJEVA VL. JAKAC ECIO</item>
      <item>VILSTROJ društvo s ograničenom odgovornošću za usluge i trgovinu</item>
      <item>SOLAR BILIĆ d.o.o. za proizvodnju energije i usluge</item>
      <item>LUKA PIRŠLJIN</item>
      <item>IVERO društvo s ograničenom odgovornošću za trgovinu i usluge</item>
      <item>DVD BIŠKUPCI</item>
      <item>DOBROVOLJNO VATROGASNO DRUŠTVO ČAZMA</item>
      <item>VESNA RUKAVINA</item>
      <item>JOSIP JAKOUBEK</item>
      <item>DARIO VIDOVIĆ</item>
      <item>SIROVINA društvo s ograničenom odgovornošću za ekologiju i gospodarenje otpadom</item>
      <item>FAGUS DRV. OBRT VL. ANTUN KLJAIĆ</item>
      <item>VAR društvo s ograničenom odgovornošću za unutarnju i vanjsku trgovinu i usluge</item>
      <item>3 K.F. d.o.o. za trgovinu i usluge</item>
      <item>VATROGASNA ZAJEDNICA OPĆINA POPOVAČA</item>
      <item>TRCZ RABLJENA VOZILA d.o.o. za trgovinu i usluge</item>
      <item>IVAN KLJAIĆ</item>
      <item>JUNGO, d.o.o.  za trgovinu i usluge, turistička agencija</item>
      <item>AUTOP. AUTOD. IVAN PAVLOVIĆ</item>
      <item>VTROGASNA ZAJEDNICA DARUVAR</item>
      <item>BOŽIDAR BARTOL</item>
      <item>FRANJO BOŽIĆ</item>
      <item>INFORMATIČKE TEHNOLOGIJE AUDAX d.o.o. za informatiku i poslovno savjetovanje</item>
      <item>AUTO-DABO društvo s ograničenom odgovornošću za trgovinu i usluge</item>
      <item>BRKOVIĆ društvo s ograničenom odgovornošću za preradu otpadnih materijala, trgovinu i usluge</item>
      <item>PILANA JAKLIĆ</item>
      <item>KLAR-IVA d.o.o. za trgovinu i usluge</item>
      <item>VITKOVIĆ PROM društvo s ograničenom odgovornošću za usluge, trgovinu i uvoz-izvoz</item>
      <item>SAMO TREBA DELATI d.o.o. za trgovinu i usluge</item>
      <item>ZE - TRA društvo s ograničenom odgovornošću za proizvodnju, marketing i transport</item>
      <item>CE-ZA-R Centar za reciklažu d.o.o.</item>
      <item>DANICA ANTOLKOVIĆ</item>
      <item>CENTAR ZA KOMBINIRANI TRANSPORT ZAGREB, d.d. za proizvodnju, prijevoz, otpremništvo i trgovinu</item>
      <item>Gordan Hudina</item>
      <item>CIOS CARGO društvo s ograničenom odgovornošću za iznajmljivanje vozila i opreme</item>
      <item>MAMIĆ PERIĆ REBERSKI RIMAC Odvjetničko društvo, društvo s ograničenom odgovornošću</item>
      <item>KMAG d.o.o. zastupstvo</item>
      <item>DIART d.o.o. za proizvodnju i usluge</item>
      <item>TISKARA REPRINT d.o.o. za tiskarsku djelatnost</item>
      <item>Grad Zagreb</item>
      <item>Kvantum gradnja društvo s ograničenom odgovornošću za graditeljstvo</item>
    </derivirana_varijabla>
  </DomainObject.Predmet.StrankaListFormated>
  <DomainObject.Predmet.StrankaListFormatedOIB>
    <izvorni_sadrzaj>
      <item>FINA ZAGREB, OIB 85821130368</item>
      <item>TVORNICA TURBINA d.o.o., OIB 32258484464</item>
      <item>SIGMA S VL. SLAVKO PERIĆ, OIB 40207522223</item>
      <item>POLJO-PROM d.o.o. za usluge, OIB 26189340470</item>
      <item>ODRŽAVANJE I IZGRADNJA POGONA d.o.o. za proizvodnju, trgovinu i usluge, OIB 37154625188</item>
      <item>TIHOMIR BRNJANEC</item>
      <item>MIHAEL IVANOVIĆ</item>
      <item>RESINEX CROATIA d.o.o. za trgovinu i usluge, OIB 79438419256</item>
      <item>ZVONKO GULIŠ</item>
      <item>STJEPAN MATEJČIĆ</item>
      <item>JAVNA VATROGASNA POSTROJBA</item>
      <item>PIMEX, d.o.o. za proizvodnju poljoprivredne mehanizacije, vanjsku i unutarnju trgovinu, OIB 03517896862</item>
      <item>E E- SERVIS ZA POPRAVAK STROJEVA VL. JAKAC ECIO, OIB 91901325663</item>
      <item>VILSTROJ društvo s ograničenom odgovornošću za usluge i trgovinu, OIB 14411754953</item>
      <item>SOLAR BILIĆ d.o.o. za proizvodnju energije i usluge, OIB 22052348114</item>
      <item>LUKA PIRŠLJIN</item>
      <item>IVERO društvo s ograničenom odgovornošću za trgovinu i usluge, OIB 89206455960</item>
      <item>DVD BIŠKUPCI, OIB 75933519360</item>
      <item>DOBROVOLJNO VATROGASNO DRUŠTVO ČAZMA, OIB 30314115980</item>
      <item>VESNA RUKAVINA</item>
      <item>JOSIP JAKOUBEK</item>
      <item>DARIO VIDOVIĆ</item>
      <item>SIROVINA društvo s ograničenom odgovornošću za ekologiju i gospodarenje otpadom, OIB 30322785480</item>
      <item>FAGUS DRV. OBRT VL. ANTUN KLJAIĆ, OIB 01290178100</item>
      <item>VAR društvo s ograničenom odgovornošću za unutarnju i vanjsku trgovinu i usluge, OIB 66402309304</item>
      <item>3 K.F. d.o.o. za trgovinu i usluge, OIB 49939600448</item>
      <item>VATROGASNA ZAJEDNICA OPĆINA POPOVAČA</item>
      <item>TRCZ RABLJENA VOZILA d.o.o. za trgovinu i usluge, OIB 39500334369</item>
      <item>IVAN KLJAIĆ</item>
      <item>JUNGO, d.o.o.  za trgovinu i usluge, turistička agencija, OIB 66632728885</item>
      <item>AUTOP. AUTOD. IVAN PAVLOVIĆ, OIB 96963825773</item>
      <item>VTROGASNA ZAJEDNICA DARUVAR</item>
      <item>BOŽIDAR BARTOL, OIB 77422815118</item>
      <item>FRANJO BOŽIĆ</item>
      <item>INFORMATIČKE TEHNOLOGIJE AUDAX d.o.o. za informatiku i poslovno savjetovanje, OIB 28434783841</item>
      <item>AUTO-DABO društvo s ograničenom odgovornošću za trgovinu i usluge, OIB 81363721800</item>
      <item>BRKOVIĆ društvo s ograničenom odgovornošću za preradu otpadnih materijala, trgovinu i usluge, OIB 69326119226</item>
      <item>PILANA JAKLIĆ, OIB 74345196762</item>
      <item>KLAR-IVA d.o.o. za trgovinu i usluge, OIB 03963335960</item>
      <item>VITKOVIĆ PROM društvo s ograničenom odgovornošću za usluge, trgovinu i uvoz-izvoz, OIB 50705099618</item>
      <item>SAMO TREBA DELATI d.o.o. za trgovinu i usluge, OIB 91854435907</item>
      <item>ZE - TRA društvo s ograničenom odgovornošću za proizvodnju, marketing i transport, OIB 84412170391</item>
      <item>CE-ZA-R Centar za reciklažu d.o.o., OIB 03860945174</item>
      <item>DANICA ANTOLKOVIĆ</item>
      <item>CENTAR ZA KOMBINIRANI TRANSPORT ZAGREB, d.d. za proizvodnju, prijevoz, otpremništvo i trgovinu, OIB 49800593791</item>
      <item>Gordan Hudina, OIB 55156531315</item>
      <item>CIOS CARGO društvo s ograničenom odgovornošću za iznajmljivanje vozila i opreme, OIB 15284306775</item>
      <item>MAMIĆ PERIĆ REBERSKI RIMAC Odvjetničko društvo, društvo s ograničenom odgovornošću, OIB 32802230502</item>
      <item>KMAG d.o.o. zastupstvo, OIB 50122329920</item>
      <item>DIART d.o.o. za proizvodnju i usluge, OIB 06185898392</item>
      <item>TISKARA REPRINT d.o.o. za tiskarsku djelatnost, OIB 91226922948</item>
      <item>Grad Zagreb</item>
      <item>Kvantum gradnja društvo s ograničenom odgovornošću za graditeljstvo, OIB 62748007682</item>
    </izvorni_sadrzaj>
    <derivirana_varijabla naziv="DomainObject.Predmet.StrankaListFormatedOIB_1">
      <item>FINA ZAGREB, OIB 85821130368</item>
      <item>TVORNICA TURBINA d.o.o., OIB 32258484464</item>
      <item>SIGMA S VL. SLAVKO PERIĆ, OIB 40207522223</item>
      <item>POLJO-PROM d.o.o. za usluge, OIB 26189340470</item>
      <item>ODRŽAVANJE I IZGRADNJA POGONA d.o.o. za proizvodnju, trgovinu i usluge, OIB 37154625188</item>
      <item>TIHOMIR BRNJANEC</item>
      <item>MIHAEL IVANOVIĆ</item>
      <item>RESINEX CROATIA d.o.o. za trgovinu i usluge, OIB 79438419256</item>
      <item>ZVONKO GULIŠ</item>
      <item>STJEPAN MATEJČIĆ</item>
      <item>JAVNA VATROGASNA POSTROJBA</item>
      <item>PIMEX, d.o.o. za proizvodnju poljoprivredne mehanizacije, vanjsku i unutarnju trgovinu, OIB 03517896862</item>
      <item>E E- SERVIS ZA POPRAVAK STROJEVA VL. JAKAC ECIO, OIB 91901325663</item>
      <item>VILSTROJ društvo s ograničenom odgovornošću za usluge i trgovinu, OIB 14411754953</item>
      <item>SOLAR BILIĆ d.o.o. za proizvodnju energije i usluge, OIB 22052348114</item>
      <item>LUKA PIRŠLJIN</item>
      <item>IVERO društvo s ograničenom odgovornošću za trgovinu i usluge, OIB 89206455960</item>
      <item>DVD BIŠKUPCI, OIB 75933519360</item>
      <item>DOBROVOLJNO VATROGASNO DRUŠTVO ČAZMA, OIB 30314115980</item>
      <item>VESNA RUKAVINA</item>
      <item>JOSIP JAKOUBEK</item>
      <item>DARIO VIDOVIĆ</item>
      <item>SIROVINA društvo s ograničenom odgovornošću za ekologiju i gospodarenje otpadom, OIB 30322785480</item>
      <item>FAGUS DRV. OBRT VL. ANTUN KLJAIĆ, OIB 01290178100</item>
      <item>VAR društvo s ograničenom odgovornošću za unutarnju i vanjsku trgovinu i usluge, OIB 66402309304</item>
      <item>3 K.F. d.o.o. za trgovinu i usluge, OIB 49939600448</item>
      <item>VATROGASNA ZAJEDNICA OPĆINA POPOVAČA</item>
      <item>TRCZ RABLJENA VOZILA d.o.o. za trgovinu i usluge, OIB 39500334369</item>
      <item>IVAN KLJAIĆ</item>
      <item>JUNGO, d.o.o.  za trgovinu i usluge, turistička agencija, OIB 66632728885</item>
      <item>AUTOP. AUTOD. IVAN PAVLOVIĆ, OIB 96963825773</item>
      <item>VTROGASNA ZAJEDNICA DARUVAR</item>
      <item>BOŽIDAR BARTOL, OIB 77422815118</item>
      <item>FRANJO BOŽIĆ</item>
      <item>INFORMATIČKE TEHNOLOGIJE AUDAX d.o.o. za informatiku i poslovno savjetovanje, OIB 28434783841</item>
      <item>AUTO-DABO društvo s ograničenom odgovornošću za trgovinu i usluge, OIB 81363721800</item>
      <item>BRKOVIĆ društvo s ograničenom odgovornošću za preradu otpadnih materijala, trgovinu i usluge, OIB 69326119226</item>
      <item>PILANA JAKLIĆ, OIB 74345196762</item>
      <item>KLAR-IVA d.o.o. za trgovinu i usluge, OIB 03963335960</item>
      <item>VITKOVIĆ PROM društvo s ograničenom odgovornošću za usluge, trgovinu i uvoz-izvoz, OIB 50705099618</item>
      <item>SAMO TREBA DELATI d.o.o. za trgovinu i usluge, OIB 91854435907</item>
      <item>ZE - TRA društvo s ograničenom odgovornošću za proizvodnju, marketing i transport, OIB 84412170391</item>
      <item>CE-ZA-R Centar za reciklažu d.o.o., OIB 03860945174</item>
      <item>DANICA ANTOLKOVIĆ</item>
      <item>CENTAR ZA KOMBINIRANI TRANSPORT ZAGREB, d.d. za proizvodnju, prijevoz, otpremništvo i trgovinu, OIB 49800593791</item>
      <item>Gordan Hudina, OIB 55156531315</item>
      <item>CIOS CARGO društvo s ograničenom odgovornošću za iznajmljivanje vozila i opreme, OIB 15284306775</item>
      <item>MAMIĆ PERIĆ REBERSKI RIMAC Odvjetničko društvo, društvo s ograničenom odgovornošću, OIB 32802230502</item>
      <item>KMAG d.o.o. zastupstvo, OIB 50122329920</item>
      <item>DIART d.o.o. za proizvodnju i usluge, OIB 06185898392</item>
      <item>TISKARA REPRINT d.o.o. za tiskarsku djelatnost, OIB 91226922948</item>
      <item>Grad Zagreb</item>
      <item>Kvantum gradnja društvo s ograničenom odgovornošću za graditeljstvo, OIB 62748007682</item>
    </derivirana_varijabla>
  </DomainObject.Predmet.StrankaListFormatedOIB>
  <DomainObject.Predmet.StrankaListFormatedWithAdress>
    <izvorni_sadrzaj>
      <item>FINA ZAGREB, KOTURAŠKA 43, 10000 Zagreb</item>
      <item>TVORNICA TURBINA d.o.o., Stanka Vraza 53, 47000 Karlovac</item>
      <item>SIGMA S VL. SLAVKO PERIĆ</item>
      <item>POLJO-PROM d.o.o. za usluge, Križanići 27, 10020 Hrašće Turopoljsko</item>
      <item>ODRŽAVANJE I IZGRADNJA POGONA d.o.o. za proizvodnju, trgovinu i usluge, Savska opatovina 34, Zagreb</item>
      <item>TIHOMIR BRNJANEC</item>
      <item>MIHAEL IVANOVIĆ</item>
      <item>RESINEX CROATIA d.o.o. za trgovinu i usluge, Kreše Golika 5, Zagreb</item>
      <item>ZVONKO GULIŠ</item>
      <item>STJEPAN MATEJČIĆ</item>
      <item>JAVNA VATROGASNA POSTROJBA</item>
      <item>PIMEX, d.o.o. za proizvodnju poljoprivredne mehanizacije, vanjsku i unutarnju trgovinu, Lukavec, Nova cesta 16, 10410 Velika Gorica</item>
      <item>E E- SERVIS ZA POPRAVAK STROJEVA VL. JAKAC ECIO</item>
      <item>VILSTROJ društvo s ograničenom odgovornošću za usluge i trgovinu, Mažinjica 77, 52420 Buzet</item>
      <item>SOLAR BILIĆ d.o.o. za proizvodnju energije i usluge, Kraljevec 16, Zagreb</item>
      <item>LUKA PIRŠLJIN</item>
      <item>IVERO društvo s ograničenom odgovornošću za trgovinu i usluge, Planinska 13, 10360 Sesvete</item>
      <item>DVD BIŠKUPCI</item>
      <item>DOBROVOLJNO VATROGASNO DRUŠTVO ČAZMA</item>
      <item>VESNA RUKAVINA</item>
      <item>JOSIP JAKOUBEK</item>
      <item>DARIO VIDOVIĆ</item>
      <item>SIROVINA društvo s ograničenom odgovornošću za ekologiju i gospodarenje otpadom, Ulica 29. rujna 2, 43000 Bjelovar</item>
      <item>FAGUS DRV. OBRT VL. ANTUN KLJAIĆ</item>
      <item>VAR društvo s ograničenom odgovornošću za unutarnju i vanjsku trgovinu i usluge, Primišljanska 3, Zagreb</item>
      <item>3 K.F. d.o.o. za trgovinu i usluge, Ivanićgradska 42, Zagreb</item>
      <item>VATROGASNA ZAJEDNICA OPĆINA POPOVAČA</item>
      <item>TRCZ RABLJENA VOZILA d.o.o. za trgovinu i usluge, Zagrebačka 118, 10360 Sesvete</item>
      <item>IVAN KLJAIĆ</item>
      <item>JUNGO, d.o.o.  za trgovinu i usluge, turistička agencija, Poljička cesta 22, 21315 Jesenice</item>
      <item>AUTOP. AUTOD. IVAN PAVLOVIĆ</item>
      <item>VTROGASNA ZAJEDNICA DARUVAR</item>
      <item>BOŽIDAR BARTOL</item>
      <item>FRANJO BOŽIĆ</item>
      <item>INFORMATIČKE TEHNOLOGIJE AUDAX d.o.o. za informatiku i poslovno savjetovanje, Petra Krešimira IV br. 5, 35000 Slavonski Brod</item>
      <item>AUTO-DABO društvo s ograničenom odgovornošću za trgovinu i usluge, Kaniža/bb, 42240 Kaniža</item>
      <item>BRKOVIĆ društvo s ograničenom odgovornošću za preradu otpadnih materijala, trgovinu i usluge, Industrijska 3, 10431 Sveta Nedelja</item>
      <item>PILANA JAKLIĆ</item>
      <item>KLAR-IVA d.o.o. za trgovinu i usluge, Luja Adamiča 13, Zagreb</item>
      <item>VITKOVIĆ PROM društvo s ograničenom odgovornošću za usluge, trgovinu i uvoz-izvoz, Bocakova 48, 10380 Sveti Ivan Zelina</item>
      <item>SAMO TREBA DELATI d.o.o. za trgovinu i usluge, Selska 8, 10437 Bestovje</item>
      <item>ZE - TRA društvo s ograničenom odgovornošću za proizvodnju, marketing i transport, Krečaves 91a, 10380 Sveti Ivan Zelina</item>
      <item>CE-ZA-R Centar za reciklažu d.o.o., Josipa Lončara 15, Zagreb</item>
      <item>DANICA ANTOLKOVIĆ</item>
      <item>CENTAR ZA KOMBINIRANI TRANSPORT ZAGREB, d.d. za proizvodnju, prijevoz, otpremništvo i trgovinu, Trg senjskih uskoka 7-8, Zagreb</item>
      <item>Gordan Hudina, Čalogovićeva Ulica 1, 10000 Zagreb</item>
      <item>CIOS CARGO društvo s ograničenom odgovornošću za iznajmljivanje vozila i opreme, Josipa Lončara 15, 10000 Zagreb</item>
      <item>MAMIĆ PERIĆ REBERSKI RIMAC Odvjetničko društvo, društvo s ograničenom odgovornošću, Ivana Lučića 2A, 10000 Zagreb</item>
      <item>KMAG d.o.o. zastupstvo, Gornjostupnička 18/J, 10255 Gornji Stupnik</item>
      <item>DIART d.o.o. za proizvodnju i usluge, Slavonska avenija 52 g, 10000 Zagreb</item>
      <item>TISKARA REPRINT d.o.o. za tiskarsku djelatnost, Kostanjevec 37, 10000 Zagreb</item>
      <item>Grad Zagreb</item>
      <item>Kvantum gradnja društvo s ograničenom odgovornošću za graditeljstvo, Dr. Ivana Novaka 38, 40000 Čakovec</item>
    </izvorni_sadrzaj>
    <derivirana_varijabla naziv="DomainObject.Predmet.StrankaListFormatedWithAdress_1">
      <item>FINA ZAGREB, KOTURAŠKA 43, 10000 Zagreb</item>
      <item>TVORNICA TURBINA d.o.o., Stanka Vraza 53, 47000 Karlovac</item>
      <item>SIGMA S VL. SLAVKO PERIĆ</item>
      <item>POLJO-PROM d.o.o. za usluge, Križanići 27, 10020 Hrašće Turopoljsko</item>
      <item>ODRŽAVANJE I IZGRADNJA POGONA d.o.o. za proizvodnju, trgovinu i usluge, Savska opatovina 34, Zagreb</item>
      <item>TIHOMIR BRNJANEC</item>
      <item>MIHAEL IVANOVIĆ</item>
      <item>RESINEX CROATIA d.o.o. za trgovinu i usluge, Kreše Golika 5, Zagreb</item>
      <item>ZVONKO GULIŠ</item>
      <item>STJEPAN MATEJČIĆ</item>
      <item>JAVNA VATROGASNA POSTROJBA</item>
      <item>PIMEX, d.o.o. za proizvodnju poljoprivredne mehanizacije, vanjsku i unutarnju trgovinu, Lukavec, Nova cesta 16, 10410 Velika Gorica</item>
      <item>E E- SERVIS ZA POPRAVAK STROJEVA VL. JAKAC ECIO</item>
      <item>VILSTROJ društvo s ograničenom odgovornošću za usluge i trgovinu, Mažinjica 77, 52420 Buzet</item>
      <item>SOLAR BILIĆ d.o.o. za proizvodnju energije i usluge, Kraljevec 16, Zagreb</item>
      <item>LUKA PIRŠLJIN</item>
      <item>IVERO društvo s ograničenom odgovornošću za trgovinu i usluge, Planinska 13, 10360 Sesvete</item>
      <item>DVD BIŠKUPCI</item>
      <item>DOBROVOLJNO VATROGASNO DRUŠTVO ČAZMA</item>
      <item>VESNA RUKAVINA</item>
      <item>JOSIP JAKOUBEK</item>
      <item>DARIO VIDOVIĆ</item>
      <item>SIROVINA društvo s ograničenom odgovornošću za ekologiju i gospodarenje otpadom, Ulica 29. rujna 2, 43000 Bjelovar</item>
      <item>FAGUS DRV. OBRT VL. ANTUN KLJAIĆ</item>
      <item>VAR društvo s ograničenom odgovornošću za unutarnju i vanjsku trgovinu i usluge, Primišljanska 3, Zagreb</item>
      <item>3 K.F. d.o.o. za trgovinu i usluge, Ivanićgradska 42, Zagreb</item>
      <item>VATROGASNA ZAJEDNICA OPĆINA POPOVAČA</item>
      <item>TRCZ RABLJENA VOZILA d.o.o. za trgovinu i usluge, Zagrebačka 118, 10360 Sesvete</item>
      <item>IVAN KLJAIĆ</item>
      <item>JUNGO, d.o.o.  za trgovinu i usluge, turistička agencija, Poljička cesta 22, 21315 Jesenice</item>
      <item>AUTOP. AUTOD. IVAN PAVLOVIĆ</item>
      <item>VTROGASNA ZAJEDNICA DARUVAR</item>
      <item>BOŽIDAR BARTOL</item>
      <item>FRANJO BOŽIĆ</item>
      <item>INFORMATIČKE TEHNOLOGIJE AUDAX d.o.o. za informatiku i poslovno savjetovanje, Petra Krešimira IV br. 5, 35000 Slavonski Brod</item>
      <item>AUTO-DABO društvo s ograničenom odgovornošću za trgovinu i usluge, Kaniža/bb, 42240 Kaniža</item>
      <item>BRKOVIĆ društvo s ograničenom odgovornošću za preradu otpadnih materijala, trgovinu i usluge, Industrijska 3, 10431 Sveta Nedelja</item>
      <item>PILANA JAKLIĆ</item>
      <item>KLAR-IVA d.o.o. za trgovinu i usluge, Luja Adamiča 13, Zagreb</item>
      <item>VITKOVIĆ PROM društvo s ograničenom odgovornošću za usluge, trgovinu i uvoz-izvoz, Bocakova 48, 10380 Sveti Ivan Zelina</item>
      <item>SAMO TREBA DELATI d.o.o. za trgovinu i usluge, Selska 8, 10437 Bestovje</item>
      <item>ZE - TRA društvo s ograničenom odgovornošću za proizvodnju, marketing i transport, Krečaves 91a, 10380 Sveti Ivan Zelina</item>
      <item>CE-ZA-R Centar za reciklažu d.o.o., Josipa Lončara 15, Zagreb</item>
      <item>DANICA ANTOLKOVIĆ</item>
      <item>CENTAR ZA KOMBINIRANI TRANSPORT ZAGREB, d.d. za proizvodnju, prijevoz, otpremništvo i trgovinu, Trg senjskih uskoka 7-8, Zagreb</item>
      <item>Gordan Hudina, Čalogovićeva Ulica 1, 10000 Zagreb</item>
      <item>CIOS CARGO društvo s ograničenom odgovornošću za iznajmljivanje vozila i opreme, Josipa Lončara 15, 10000 Zagreb</item>
      <item>MAMIĆ PERIĆ REBERSKI RIMAC Odvjetničko društvo, društvo s ograničenom odgovornošću, Ivana Lučića 2A, 10000 Zagreb</item>
      <item>KMAG d.o.o. zastupstvo, Gornjostupnička 18/J, 10255 Gornji Stupnik</item>
      <item>DIART d.o.o. za proizvodnju i usluge, Slavonska avenija 52 g, 10000 Zagreb</item>
      <item>TISKARA REPRINT d.o.o. za tiskarsku djelatnost, Kostanjevec 37, 10000 Zagreb</item>
      <item>Grad Zagreb</item>
      <item>Kvantum gradnja društvo s ograničenom odgovornošću za graditeljstvo, Dr. Ivana Novaka 38, 40000 Čakovec</item>
    </derivirana_varijabla>
  </DomainObject.Predmet.StrankaListFormatedWithAdress>
  <DomainObject.Predmet.StrankaListFormatedWithAdressOIB>
    <izvorni_sadrzaj>
      <item>FINA ZAGREB, OIB 85821130368, KOTURAŠKA 43, 10000 Zagreb</item>
      <item>TVORNICA TURBINA d.o.o., OIB 32258484464, Stanka Vraza 53, 47000 Karlovac</item>
      <item>SIGMA S VL. SLAVKO PERIĆ, OIB 40207522223</item>
      <item>POLJO-PROM d.o.o. za usluge, OIB 26189340470, Križanići 27, 10020 Hrašće Turopoljsko</item>
      <item>ODRŽAVANJE I IZGRADNJA POGONA d.o.o. za proizvodnju, trgovinu i usluge, OIB 37154625188, Savska opatovina 34, Zagreb</item>
      <item>TIHOMIR BRNJANEC</item>
      <item>MIHAEL IVANOVIĆ</item>
      <item>RESINEX CROATIA d.o.o. za trgovinu i usluge, OIB 79438419256, Kreše Golika 5, Zagreb</item>
      <item>ZVONKO GULIŠ</item>
      <item>STJEPAN MATEJČIĆ</item>
      <item>JAVNA VATROGASNA POSTROJBA</item>
      <item>PIMEX, d.o.o. za proizvodnju poljoprivredne mehanizacije, vanjsku i unutarnju trgovinu, OIB 03517896862, Lukavec, Nova cesta 16, 10410 Velika Gorica</item>
      <item>E E- SERVIS ZA POPRAVAK STROJEVA VL. JAKAC ECIO, OIB 91901325663</item>
      <item>VILSTROJ društvo s ograničenom odgovornošću za usluge i trgovinu, OIB 14411754953, Mažinjica 77, 52420 Buzet</item>
      <item>SOLAR BILIĆ d.o.o. za proizvodnju energije i usluge, OIB 22052348114, Kraljevec 16, Zagreb</item>
      <item>LUKA PIRŠLJIN</item>
      <item>IVERO društvo s ograničenom odgovornošću za trgovinu i usluge, OIB 89206455960, Planinska 13, 10360 Sesvete</item>
      <item>DVD BIŠKUPCI, OIB 75933519360</item>
      <item>DOBROVOLJNO VATROGASNO DRUŠTVO ČAZMA, OIB 30314115980</item>
      <item>VESNA RUKAVINA</item>
      <item>JOSIP JAKOUBEK</item>
      <item>DARIO VIDOVIĆ</item>
      <item>SIROVINA društvo s ograničenom odgovornošću za ekologiju i gospodarenje otpadom, OIB 30322785480, Ulica 29. rujna 2, 43000 Bjelovar</item>
      <item>FAGUS DRV. OBRT VL. ANTUN KLJAIĆ, OIB 01290178100</item>
      <item>VAR društvo s ograničenom odgovornošću za unutarnju i vanjsku trgovinu i usluge, OIB 66402309304, Primišljanska 3, Zagreb</item>
      <item>3 K.F. d.o.o. za trgovinu i usluge, OIB 49939600448, Ivanićgradska 42, Zagreb</item>
      <item>VATROGASNA ZAJEDNICA OPĆINA POPOVAČA</item>
      <item>TRCZ RABLJENA VOZILA d.o.o. za trgovinu i usluge, OIB 39500334369, Zagrebačka 118, 10360 Sesvete</item>
      <item>IVAN KLJAIĆ</item>
      <item>JUNGO, d.o.o.  za trgovinu i usluge, turistička agencija, OIB 66632728885, Poljička cesta 22, 21315 Jesenice</item>
      <item>AUTOP. AUTOD. IVAN PAVLOVIĆ, OIB 96963825773</item>
      <item>VTROGASNA ZAJEDNICA DARUVAR</item>
      <item>BOŽIDAR BARTOL, OIB 77422815118</item>
      <item>FRANJO BOŽIĆ</item>
      <item>INFORMATIČKE TEHNOLOGIJE AUDAX d.o.o. za informatiku i poslovno savjetovanje, OIB 28434783841, Petra Krešimira IV br. 5, 35000 Slavonski Brod</item>
      <item>AUTO-DABO društvo s ograničenom odgovornošću za trgovinu i usluge, OIB 81363721800, Kaniža/bb, 42240 Kaniža</item>
      <item>BRKOVIĆ društvo s ograničenom odgovornošću za preradu otpadnih materijala, trgovinu i usluge, OIB 69326119226, Industrijska 3, 10431 Sveta Nedelja</item>
      <item>PILANA JAKLIĆ, OIB 74345196762</item>
      <item>KLAR-IVA d.o.o. za trgovinu i usluge, OIB 03963335960, Luja Adamiča 13, Zagreb</item>
      <item>VITKOVIĆ PROM društvo s ograničenom odgovornošću za usluge, trgovinu i uvoz-izvoz, OIB 50705099618, Bocakova 48, 10380 Sveti Ivan Zelina</item>
      <item>SAMO TREBA DELATI d.o.o. za trgovinu i usluge, OIB 91854435907, Selska 8, 10437 Bestovje</item>
      <item>ZE - TRA društvo s ograničenom odgovornošću za proizvodnju, marketing i transport, OIB 84412170391, Krečaves 91a, 10380 Sveti Ivan Zelina</item>
      <item>CE-ZA-R Centar za reciklažu d.o.o., OIB 03860945174, Josipa Lončara 15, Zagreb</item>
      <item>DANICA ANTOLKOVIĆ</item>
      <item>CENTAR ZA KOMBINIRANI TRANSPORT ZAGREB, d.d. za proizvodnju, prijevoz, otpremništvo i trgovinu, OIB 49800593791, Trg senjskih uskoka 7-8, Zagreb</item>
      <item>Gordan Hudina, OIB 55156531315, Čalogovićeva Ulica 1, 10000 Zagreb</item>
      <item>CIOS CARGO društvo s ograničenom odgovornošću za iznajmljivanje vozila i opreme, OIB 15284306775, Josipa Lončara 15, 10000 Zagreb</item>
      <item>MAMIĆ PERIĆ REBERSKI RIMAC Odvjetničko društvo, društvo s ograničenom odgovornošću, OIB 32802230502, Ivana Lučića 2A, 10000 Zagreb</item>
      <item>KMAG d.o.o. zastupstvo, OIB 50122329920, Gornjostupnička 18/J, 10255 Gornji Stupnik</item>
      <item>DIART d.o.o. za proizvodnju i usluge, OIB 06185898392, Slavonska avenija 52 g, 10000 Zagreb</item>
      <item>TISKARA REPRINT d.o.o. za tiskarsku djelatnost, OIB 91226922948, Kostanjevec 37, 10000 Zagreb</item>
      <item>Grad Zagreb</item>
      <item>Kvantum gradnja društvo s ograničenom odgovornošću za graditeljstvo, OIB 62748007682, Dr. Ivana Novaka 38, 40000 Čakovec</item>
    </izvorni_sadrzaj>
    <derivirana_varijabla naziv="DomainObject.Predmet.StrankaListFormatedWithAdressOIB_1">
      <item>FINA ZAGREB, OIB 85821130368, KOTURAŠKA 43, 10000 Zagreb</item>
      <item>TVORNICA TURBINA d.o.o., OIB 32258484464, Stanka Vraza 53, 47000 Karlovac</item>
      <item>SIGMA S VL. SLAVKO PERIĆ, OIB 40207522223</item>
      <item>POLJO-PROM d.o.o. za usluge, OIB 26189340470, Križanići 27, 10020 Hrašće Turopoljsko</item>
      <item>ODRŽAVANJE I IZGRADNJA POGONA d.o.o. za proizvodnju, trgovinu i usluge, OIB 37154625188, Savska opatovina 34, Zagreb</item>
      <item>TIHOMIR BRNJANEC</item>
      <item>MIHAEL IVANOVIĆ</item>
      <item>RESINEX CROATIA d.o.o. za trgovinu i usluge, OIB 79438419256, Kreše Golika 5, Zagreb</item>
      <item>ZVONKO GULIŠ</item>
      <item>STJEPAN MATEJČIĆ</item>
      <item>JAVNA VATROGASNA POSTROJBA</item>
      <item>PIMEX, d.o.o. za proizvodnju poljoprivredne mehanizacije, vanjsku i unutarnju trgovinu, OIB 03517896862, Lukavec, Nova cesta 16, 10410 Velika Gorica</item>
      <item>E E- SERVIS ZA POPRAVAK STROJEVA VL. JAKAC ECIO, OIB 91901325663</item>
      <item>VILSTROJ društvo s ograničenom odgovornošću za usluge i trgovinu, OIB 14411754953, Mažinjica 77, 52420 Buzet</item>
      <item>SOLAR BILIĆ d.o.o. za proizvodnju energije i usluge, OIB 22052348114, Kraljevec 16, Zagreb</item>
      <item>LUKA PIRŠLJIN</item>
      <item>IVERO društvo s ograničenom odgovornošću za trgovinu i usluge, OIB 89206455960, Planinska 13, 10360 Sesvete</item>
      <item>DVD BIŠKUPCI, OIB 75933519360</item>
      <item>DOBROVOLJNO VATROGASNO DRUŠTVO ČAZMA, OIB 30314115980</item>
      <item>VESNA RUKAVINA</item>
      <item>JOSIP JAKOUBEK</item>
      <item>DARIO VIDOVIĆ</item>
      <item>SIROVINA društvo s ograničenom odgovornošću za ekologiju i gospodarenje otpadom, OIB 30322785480, Ulica 29. rujna 2, 43000 Bjelovar</item>
      <item>FAGUS DRV. OBRT VL. ANTUN KLJAIĆ, OIB 01290178100</item>
      <item>VAR društvo s ograničenom odgovornošću za unutarnju i vanjsku trgovinu i usluge, OIB 66402309304, Primišljanska 3, Zagreb</item>
      <item>3 K.F. d.o.o. za trgovinu i usluge, OIB 49939600448, Ivanićgradska 42, Zagreb</item>
      <item>VATROGASNA ZAJEDNICA OPĆINA POPOVAČA</item>
      <item>TRCZ RABLJENA VOZILA d.o.o. za trgovinu i usluge, OIB 39500334369, Zagrebačka 118, 10360 Sesvete</item>
      <item>IVAN KLJAIĆ</item>
      <item>JUNGO, d.o.o.  za trgovinu i usluge, turistička agencija, OIB 66632728885, Poljička cesta 22, 21315 Jesenice</item>
      <item>AUTOP. AUTOD. IVAN PAVLOVIĆ, OIB 96963825773</item>
      <item>VTROGASNA ZAJEDNICA DARUVAR</item>
      <item>BOŽIDAR BARTOL, OIB 77422815118</item>
      <item>FRANJO BOŽIĆ</item>
      <item>INFORMATIČKE TEHNOLOGIJE AUDAX d.o.o. za informatiku i poslovno savjetovanje, OIB 28434783841, Petra Krešimira IV br. 5, 35000 Slavonski Brod</item>
      <item>AUTO-DABO društvo s ograničenom odgovornošću za trgovinu i usluge, OIB 81363721800, Kaniža/bb, 42240 Kaniža</item>
      <item>BRKOVIĆ društvo s ograničenom odgovornošću za preradu otpadnih materijala, trgovinu i usluge, OIB 69326119226, Industrijska 3, 10431 Sveta Nedelja</item>
      <item>PILANA JAKLIĆ, OIB 74345196762</item>
      <item>KLAR-IVA d.o.o. za trgovinu i usluge, OIB 03963335960, Luja Adamiča 13, Zagreb</item>
      <item>VITKOVIĆ PROM društvo s ograničenom odgovornošću za usluge, trgovinu i uvoz-izvoz, OIB 50705099618, Bocakova 48, 10380 Sveti Ivan Zelina</item>
      <item>SAMO TREBA DELATI d.o.o. za trgovinu i usluge, OIB 91854435907, Selska 8, 10437 Bestovje</item>
      <item>ZE - TRA društvo s ograničenom odgovornošću za proizvodnju, marketing i transport, OIB 84412170391, Krečaves 91a, 10380 Sveti Ivan Zelina</item>
      <item>CE-ZA-R Centar za reciklažu d.o.o., OIB 03860945174, Josipa Lončara 15, Zagreb</item>
      <item>DANICA ANTOLKOVIĆ</item>
      <item>CENTAR ZA KOMBINIRANI TRANSPORT ZAGREB, d.d. za proizvodnju, prijevoz, otpremništvo i trgovinu, OIB 49800593791, Trg senjskih uskoka 7-8, Zagreb</item>
      <item>Gordan Hudina, OIB 55156531315, Čalogovićeva Ulica 1, 10000 Zagreb</item>
      <item>CIOS CARGO društvo s ograničenom odgovornošću za iznajmljivanje vozila i opreme, OIB 15284306775, Josipa Lončara 15, 10000 Zagreb</item>
      <item>MAMIĆ PERIĆ REBERSKI RIMAC Odvjetničko društvo, društvo s ograničenom odgovornošću, OIB 32802230502, Ivana Lučića 2A, 10000 Zagreb</item>
      <item>KMAG d.o.o. zastupstvo, OIB 50122329920, Gornjostupnička 18/J, 10255 Gornji Stupnik</item>
      <item>DIART d.o.o. za proizvodnju i usluge, OIB 06185898392, Slavonska avenija 52 g, 10000 Zagreb</item>
      <item>TISKARA REPRINT d.o.o. za tiskarsku djelatnost, OIB 91226922948, Kostanjevec 37, 10000 Zagreb</item>
      <item>Grad Zagreb</item>
      <item>Kvantum gradnja društvo s ograničenom odgovornošću za graditeljstvo, OIB 62748007682, Dr. Ivana Novaka 38, 40000 Čakovec</item>
    </derivirana_varijabla>
  </DomainObject.Predmet.StrankaListFormatedWithAdressOIB>
  <DomainObject.Predmet.StrankaListNazivFormated>
    <izvorni_sadrzaj>
      <item>FINA ZAGREB</item>
      <item>TVORNICA TURBINA d.o.o.</item>
      <item>SIGMA S VL. SLAVKO PERIĆ</item>
      <item>POLJO-PROM d.o.o. za usluge</item>
      <item>ODRŽAVANJE I IZGRADNJA POGONA d.o.o. za proizvodnju, trgovinu i usluge</item>
      <item>TIHOMIR BRNJANEC</item>
      <item>MIHAEL IVANOVIĆ</item>
      <item>RESINEX CROATIA d.o.o. za trgovinu i usluge</item>
      <item>ZVONKO GULIŠ</item>
      <item>STJEPAN MATEJČIĆ</item>
      <item>JAVNA VATROGASNA POSTROJBA</item>
      <item>PIMEX, d.o.o. za proizvodnju poljoprivredne mehanizacije, vanjsku i unutarnju trgovinu</item>
      <item>E E- SERVIS ZA POPRAVAK STROJEVA VL. JAKAC ECIO</item>
      <item>VILSTROJ društvo s ograničenom odgovornošću za usluge i trgovinu</item>
      <item>SOLAR BILIĆ d.o.o. za proizvodnju energije i usluge</item>
      <item>LUKA PIRŠLJIN</item>
      <item>IVERO društvo s ograničenom odgovornošću za trgovinu i usluge</item>
      <item>DVD BIŠKUPCI</item>
      <item>DOBROVOLJNO VATROGASNO DRUŠTVO ČAZMA</item>
      <item>VESNA RUKAVINA</item>
      <item>JOSIP JAKOUBEK</item>
      <item>DARIO VIDOVIĆ</item>
      <item>SIROVINA društvo s ograničenom odgovornošću za ekologiju i gospodarenje otpadom</item>
      <item>FAGUS DRV. OBRT VL. ANTUN KLJAIĆ</item>
      <item>VAR društvo s ograničenom odgovornošću za unutarnju i vanjsku trgovinu i usluge</item>
      <item>3 K.F. d.o.o. za trgovinu i usluge</item>
      <item>VATROGASNA ZAJEDNICA OPĆINA POPOVAČA</item>
      <item>TRCZ RABLJENA VOZILA d.o.o. za trgovinu i usluge</item>
      <item>IVAN KLJAIĆ</item>
      <item>JUNGO, d.o.o.  za trgovinu i usluge, turistička agencija</item>
      <item>AUTOP. AUTOD. IVAN PAVLOVIĆ</item>
      <item>VTROGASNA ZAJEDNICA DARUVAR</item>
      <item>BOŽIDAR BARTOL</item>
      <item>FRANJO BOŽIĆ</item>
      <item>INFORMATIČKE TEHNOLOGIJE AUDAX d.o.o. za informatiku i poslovno savjetovanje</item>
      <item>AUTO-DABO društvo s ograničenom odgovornošću za trgovinu i usluge</item>
      <item>BRKOVIĆ društvo s ograničenom odgovornošću za preradu otpadnih materijala, trgovinu i usluge</item>
      <item>PILANA JAKLIĆ</item>
      <item>KLAR-IVA d.o.o. za trgovinu i usluge</item>
      <item>VITKOVIĆ PROM društvo s ograničenom odgovornošću za usluge, trgovinu i uvoz-izvoz</item>
      <item>SAMO TREBA DELATI d.o.o. za trgovinu i usluge</item>
      <item>ZE - TRA društvo s ograničenom odgovornošću za proizvodnju, marketing i transport</item>
      <item>CE-ZA-R Centar za reciklažu d.o.o.</item>
      <item>DANICA ANTOLKOVIĆ</item>
      <item>CENTAR ZA KOMBINIRANI TRANSPORT ZAGREB, d.d. za proizvodnju, prijevoz, otpremništvo i trgovinu</item>
      <item>Gordan Hudina</item>
      <item>CIOS CARGO društvo s ograničenom odgovornošću za iznajmljivanje vozila i opreme</item>
      <item>MAMIĆ PERIĆ REBERSKI RIMAC Odvjetničko društvo, društvo s ograničenom odgovornošću</item>
      <item>KMAG d.o.o. zastupstvo</item>
      <item>DIART d.o.o. za proizvodnju i usluge</item>
      <item>TISKARA REPRINT d.o.o. za tiskarsku djelatnost</item>
      <item>Grad Zagreb</item>
      <item>Kvantum gradnja društvo s ograničenom odgovornošću za graditeljstvo</item>
    </izvorni_sadrzaj>
    <derivirana_varijabla naziv="DomainObject.Predmet.StrankaListNazivFormated_1">
      <item>FINA ZAGREB</item>
      <item>TVORNICA TURBINA d.o.o.</item>
      <item>SIGMA S VL. SLAVKO PERIĆ</item>
      <item>POLJO-PROM d.o.o. za usluge</item>
      <item>ODRŽAVANJE I IZGRADNJA POGONA d.o.o. za proizvodnju, trgovinu i usluge</item>
      <item>TIHOMIR BRNJANEC</item>
      <item>MIHAEL IVANOVIĆ</item>
      <item>RESINEX CROATIA d.o.o. za trgovinu i usluge</item>
      <item>ZVONKO GULIŠ</item>
      <item>STJEPAN MATEJČIĆ</item>
      <item>JAVNA VATROGASNA POSTROJBA</item>
      <item>PIMEX, d.o.o. za proizvodnju poljoprivredne mehanizacije, vanjsku i unutarnju trgovinu</item>
      <item>E E- SERVIS ZA POPRAVAK STROJEVA VL. JAKAC ECIO</item>
      <item>VILSTROJ društvo s ograničenom odgovornošću za usluge i trgovinu</item>
      <item>SOLAR BILIĆ d.o.o. za proizvodnju energije i usluge</item>
      <item>LUKA PIRŠLJIN</item>
      <item>IVERO društvo s ograničenom odgovornošću za trgovinu i usluge</item>
      <item>DVD BIŠKUPCI</item>
      <item>DOBROVOLJNO VATROGASNO DRUŠTVO ČAZMA</item>
      <item>VESNA RUKAVINA</item>
      <item>JOSIP JAKOUBEK</item>
      <item>DARIO VIDOVIĆ</item>
      <item>SIROVINA društvo s ograničenom odgovornošću za ekologiju i gospodarenje otpadom</item>
      <item>FAGUS DRV. OBRT VL. ANTUN KLJAIĆ</item>
      <item>VAR društvo s ograničenom odgovornošću za unutarnju i vanjsku trgovinu i usluge</item>
      <item>3 K.F. d.o.o. za trgovinu i usluge</item>
      <item>VATROGASNA ZAJEDNICA OPĆINA POPOVAČA</item>
      <item>TRCZ RABLJENA VOZILA d.o.o. za trgovinu i usluge</item>
      <item>IVAN KLJAIĆ</item>
      <item>JUNGO, d.o.o.  za trgovinu i usluge, turistička agencija</item>
      <item>AUTOP. AUTOD. IVAN PAVLOVIĆ</item>
      <item>VTROGASNA ZAJEDNICA DARUVAR</item>
      <item>BOŽIDAR BARTOL</item>
      <item>FRANJO BOŽIĆ</item>
      <item>INFORMATIČKE TEHNOLOGIJE AUDAX d.o.o. za informatiku i poslovno savjetovanje</item>
      <item>AUTO-DABO društvo s ograničenom odgovornošću za trgovinu i usluge</item>
      <item>BRKOVIĆ društvo s ograničenom odgovornošću za preradu otpadnih materijala, trgovinu i usluge</item>
      <item>PILANA JAKLIĆ</item>
      <item>KLAR-IVA d.o.o. za trgovinu i usluge</item>
      <item>VITKOVIĆ PROM društvo s ograničenom odgovornošću za usluge, trgovinu i uvoz-izvoz</item>
      <item>SAMO TREBA DELATI d.o.o. za trgovinu i usluge</item>
      <item>ZE - TRA društvo s ograničenom odgovornošću za proizvodnju, marketing i transport</item>
      <item>CE-ZA-R Centar za reciklažu d.o.o.</item>
      <item>DANICA ANTOLKOVIĆ</item>
      <item>CENTAR ZA KOMBINIRANI TRANSPORT ZAGREB, d.d. za proizvodnju, prijevoz, otpremništvo i trgovinu</item>
      <item>Gordan Hudina</item>
      <item>CIOS CARGO društvo s ograničenom odgovornošću za iznajmljivanje vozila i opreme</item>
      <item>MAMIĆ PERIĆ REBERSKI RIMAC Odvjetničko društvo, društvo s ograničenom odgovornošću</item>
      <item>KMAG d.o.o. zastupstvo</item>
      <item>DIART d.o.o. za proizvodnju i usluge</item>
      <item>TISKARA REPRINT d.o.o. za tiskarsku djelatnost</item>
      <item>Grad Zagreb</item>
      <item>Kvantum gradnja društvo s ograničenom odgovornošću za graditeljstvo</item>
    </derivirana_varijabla>
  </DomainObject.Predmet.StrankaListNazivFormated>
  <DomainObject.Predmet.StrankaListNazivFormatedOIB>
    <izvorni_sadrzaj>
      <item>FINA ZAGREB, OIB 85821130368</item>
      <item>TVORNICA TURBINA d.o.o., OIB 32258484464</item>
      <item>SIGMA S VL. SLAVKO PERIĆ, OIB 40207522223</item>
      <item>POLJO-PROM d.o.o. za usluge, OIB 26189340470</item>
      <item>ODRŽAVANJE I IZGRADNJA POGONA d.o.o. za proizvodnju, trgovinu i usluge, OIB 37154625188</item>
      <item>TIHOMIR BRNJANEC</item>
      <item>MIHAEL IVANOVIĆ</item>
      <item>RESINEX CROATIA d.o.o. za trgovinu i usluge, OIB 79438419256</item>
      <item>ZVONKO GULIŠ</item>
      <item>STJEPAN MATEJČIĆ</item>
      <item>JAVNA VATROGASNA POSTROJBA</item>
      <item>PIMEX, d.o.o. za proizvodnju poljoprivredne mehanizacije, vanjsku i unutarnju trgovinu, OIB 03517896862</item>
      <item>E E- SERVIS ZA POPRAVAK STROJEVA VL. JAKAC ECIO, OIB 91901325663</item>
      <item>VILSTROJ društvo s ograničenom odgovornošću za usluge i trgovinu, OIB 14411754953</item>
      <item>SOLAR BILIĆ d.o.o. za proizvodnju energije i usluge, OIB 22052348114</item>
      <item>LUKA PIRŠLJIN</item>
      <item>IVERO društvo s ograničenom odgovornošću za trgovinu i usluge, OIB 89206455960</item>
      <item>DVD BIŠKUPCI, OIB 75933519360</item>
      <item>DOBROVOLJNO VATROGASNO DRUŠTVO ČAZMA, OIB 30314115980</item>
      <item>VESNA RUKAVINA</item>
      <item>JOSIP JAKOUBEK</item>
      <item>DARIO VIDOVIĆ</item>
      <item>SIROVINA društvo s ograničenom odgovornošću za ekologiju i gospodarenje otpadom, OIB 30322785480</item>
      <item>FAGUS DRV. OBRT VL. ANTUN KLJAIĆ, OIB 01290178100</item>
      <item>VAR društvo s ograničenom odgovornošću za unutarnju i vanjsku trgovinu i usluge, OIB 66402309304</item>
      <item>3 K.F. d.o.o. za trgovinu i usluge, OIB 49939600448</item>
      <item>VATROGASNA ZAJEDNICA OPĆINA POPOVAČA</item>
      <item>TRCZ RABLJENA VOZILA d.o.o. za trgovinu i usluge, OIB 39500334369</item>
      <item>IVAN KLJAIĆ</item>
      <item>JUNGO, d.o.o.  za trgovinu i usluge, turistička agencija, OIB 66632728885</item>
      <item>AUTOP. AUTOD. IVAN PAVLOVIĆ, OIB 96963825773</item>
      <item>VTROGASNA ZAJEDNICA DARUVAR</item>
      <item>BOŽIDAR BARTOL, OIB 77422815118</item>
      <item>FRANJO BOŽIĆ</item>
      <item>INFORMATIČKE TEHNOLOGIJE AUDAX d.o.o. za informatiku i poslovno savjetovanje, OIB 28434783841</item>
      <item>AUTO-DABO društvo s ograničenom odgovornošću za trgovinu i usluge, OIB 81363721800</item>
      <item>BRKOVIĆ društvo s ograničenom odgovornošću za preradu otpadnih materijala, trgovinu i usluge, OIB 69326119226</item>
      <item>PILANA JAKLIĆ, OIB 74345196762</item>
      <item>KLAR-IVA d.o.o. za trgovinu i usluge, OIB 03963335960</item>
      <item>VITKOVIĆ PROM društvo s ograničenom odgovornošću za usluge, trgovinu i uvoz-izvoz, OIB 50705099618</item>
      <item>SAMO TREBA DELATI d.o.o. za trgovinu i usluge, OIB 91854435907</item>
      <item>ZE - TRA društvo s ograničenom odgovornošću za proizvodnju, marketing i transport, OIB 84412170391</item>
      <item>CE-ZA-R Centar za reciklažu d.o.o., OIB 03860945174</item>
      <item>DANICA ANTOLKOVIĆ</item>
      <item>CENTAR ZA KOMBINIRANI TRANSPORT ZAGREB, d.d. za proizvodnju, prijevoz, otpremništvo i trgovinu, OIB 49800593791</item>
      <item>Gordan Hudina, OIB 55156531315</item>
      <item>CIOS CARGO društvo s ograničenom odgovornošću za iznajmljivanje vozila i opreme, OIB 15284306775</item>
      <item>MAMIĆ PERIĆ REBERSKI RIMAC Odvjetničko društvo, društvo s ograničenom odgovornošću, OIB 32802230502</item>
      <item>KMAG d.o.o. zastupstvo, OIB 50122329920</item>
      <item>DIART d.o.o. za proizvodnju i usluge, OIB 06185898392</item>
      <item>TISKARA REPRINT d.o.o. za tiskarsku djelatnost, OIB 91226922948</item>
      <item>Grad Zagreb</item>
      <item>Kvantum gradnja društvo s ograničenom odgovornošću za graditeljstvo, OIB 62748007682</item>
    </izvorni_sadrzaj>
    <derivirana_varijabla naziv="DomainObject.Predmet.StrankaListNazivFormatedOIB_1">
      <item>FINA ZAGREB, OIB 85821130368</item>
      <item>TVORNICA TURBINA d.o.o., OIB 32258484464</item>
      <item>SIGMA S VL. SLAVKO PERIĆ, OIB 40207522223</item>
      <item>POLJO-PROM d.o.o. za usluge, OIB 26189340470</item>
      <item>ODRŽAVANJE I IZGRADNJA POGONA d.o.o. za proizvodnju, trgovinu i usluge, OIB 37154625188</item>
      <item>TIHOMIR BRNJANEC</item>
      <item>MIHAEL IVANOVIĆ</item>
      <item>RESINEX CROATIA d.o.o. za trgovinu i usluge, OIB 79438419256</item>
      <item>ZVONKO GULIŠ</item>
      <item>STJEPAN MATEJČIĆ</item>
      <item>JAVNA VATROGASNA POSTROJBA</item>
      <item>PIMEX, d.o.o. za proizvodnju poljoprivredne mehanizacije, vanjsku i unutarnju trgovinu, OIB 03517896862</item>
      <item>E E- SERVIS ZA POPRAVAK STROJEVA VL. JAKAC ECIO, OIB 91901325663</item>
      <item>VILSTROJ društvo s ograničenom odgovornošću za usluge i trgovinu, OIB 14411754953</item>
      <item>SOLAR BILIĆ d.o.o. za proizvodnju energije i usluge, OIB 22052348114</item>
      <item>LUKA PIRŠLJIN</item>
      <item>IVERO društvo s ograničenom odgovornošću za trgovinu i usluge, OIB 89206455960</item>
      <item>DVD BIŠKUPCI, OIB 75933519360</item>
      <item>DOBROVOLJNO VATROGASNO DRUŠTVO ČAZMA, OIB 30314115980</item>
      <item>VESNA RUKAVINA</item>
      <item>JOSIP JAKOUBEK</item>
      <item>DARIO VIDOVIĆ</item>
      <item>SIROVINA društvo s ograničenom odgovornošću za ekologiju i gospodarenje otpadom, OIB 30322785480</item>
      <item>FAGUS DRV. OBRT VL. ANTUN KLJAIĆ, OIB 01290178100</item>
      <item>VAR društvo s ograničenom odgovornošću za unutarnju i vanjsku trgovinu i usluge, OIB 66402309304</item>
      <item>3 K.F. d.o.o. za trgovinu i usluge, OIB 49939600448</item>
      <item>VATROGASNA ZAJEDNICA OPĆINA POPOVAČA</item>
      <item>TRCZ RABLJENA VOZILA d.o.o. za trgovinu i usluge, OIB 39500334369</item>
      <item>IVAN KLJAIĆ</item>
      <item>JUNGO, d.o.o.  za trgovinu i usluge, turistička agencija, OIB 66632728885</item>
      <item>AUTOP. AUTOD. IVAN PAVLOVIĆ, OIB 96963825773</item>
      <item>VTROGASNA ZAJEDNICA DARUVAR</item>
      <item>BOŽIDAR BARTOL, OIB 77422815118</item>
      <item>FRANJO BOŽIĆ</item>
      <item>INFORMATIČKE TEHNOLOGIJE AUDAX d.o.o. za informatiku i poslovno savjetovanje, OIB 28434783841</item>
      <item>AUTO-DABO društvo s ograničenom odgovornošću za trgovinu i usluge, OIB 81363721800</item>
      <item>BRKOVIĆ društvo s ograničenom odgovornošću za preradu otpadnih materijala, trgovinu i usluge, OIB 69326119226</item>
      <item>PILANA JAKLIĆ, OIB 74345196762</item>
      <item>KLAR-IVA d.o.o. za trgovinu i usluge, OIB 03963335960</item>
      <item>VITKOVIĆ PROM društvo s ograničenom odgovornošću za usluge, trgovinu i uvoz-izvoz, OIB 50705099618</item>
      <item>SAMO TREBA DELATI d.o.o. za trgovinu i usluge, OIB 91854435907</item>
      <item>ZE - TRA društvo s ograničenom odgovornošću za proizvodnju, marketing i transport, OIB 84412170391</item>
      <item>CE-ZA-R Centar za reciklažu d.o.o., OIB 03860945174</item>
      <item>DANICA ANTOLKOVIĆ</item>
      <item>CENTAR ZA KOMBINIRANI TRANSPORT ZAGREB, d.d. za proizvodnju, prijevoz, otpremništvo i trgovinu, OIB 49800593791</item>
      <item>Gordan Hudina, OIB 55156531315</item>
      <item>CIOS CARGO društvo s ograničenom odgovornošću za iznajmljivanje vozila i opreme, OIB 15284306775</item>
      <item>MAMIĆ PERIĆ REBERSKI RIMAC Odvjetničko društvo, društvo s ograničenom odgovornošću, OIB 32802230502</item>
      <item>KMAG d.o.o. zastupstvo, OIB 50122329920</item>
      <item>DIART d.o.o. za proizvodnju i usluge, OIB 06185898392</item>
      <item>TISKARA REPRINT d.o.o. za tiskarsku djelatnost, OIB 91226922948</item>
      <item>Grad Zagreb</item>
      <item>Kvantum gradnja društvo s ograničenom odgovornošću za graditeljstvo, OIB 62748007682</item>
    </derivirana_varijabla>
  </DomainObject.Predmet.StrankaListNazivFormatedOIB>
  <DomainObject.Predmet.ProtuStrankaListFormated>
    <izvorni_sadrzaj>
      <item>DIOKI Organska petrokemija d.d.</item>
    </izvorni_sadrzaj>
    <derivirana_varijabla naziv="DomainObject.Predmet.ProtuStrankaListFormated_1">
      <item>DIOKI Organska petrokemija d.d.</item>
    </derivirana_varijabla>
  </DomainObject.Predmet.ProtuStrankaListFormated>
  <DomainObject.Predmet.ProtuStrankaListFormatedOIB>
    <izvorni_sadrzaj>
      <item>DIOKI Organska petrokemija d.d., OIB 71451172026</item>
    </izvorni_sadrzaj>
    <derivirana_varijabla naziv="DomainObject.Predmet.ProtuStrankaListFormatedOIB_1">
      <item>DIOKI Organska petrokemija d.d., OIB 71451172026</item>
    </derivirana_varijabla>
  </DomainObject.Predmet.ProtuStrankaListFormatedOIB>
  <DomainObject.Predmet.ProtuStrankaListFormatedWithAdress>
    <izvorni_sadrzaj>
      <item>DIOKI Organska petrokemija d.d., Čulinečka cesta 252, 10000 Zagreb</item>
    </izvorni_sadrzaj>
    <derivirana_varijabla naziv="DomainObject.Predmet.ProtuStrankaListFormatedWithAdress_1">
      <item>DIOKI Organska petrokemija d.d., Čulinečka cesta 252, 10000 Zagreb</item>
    </derivirana_varijabla>
  </DomainObject.Predmet.ProtuStrankaListFormatedWithAdress>
  <DomainObject.Predmet.ProtuStrankaListFormatedWithAdressOIB>
    <izvorni_sadrzaj>
      <item>DIOKI Organska petrokemija d.d., OIB 71451172026, Čulinečka cesta 252, 10000 Zagreb</item>
    </izvorni_sadrzaj>
    <derivirana_varijabla naziv="DomainObject.Predmet.ProtuStrankaListFormatedWithAdressOIB_1">
      <item>DIOKI Organska petrokemija d.d., OIB 71451172026, Čulinečka cesta 252, 10000 Zagreb</item>
    </derivirana_varijabla>
  </DomainObject.Predmet.ProtuStrankaListFormatedWithAdressOIB>
  <DomainObject.Predmet.ProtuStrankaListNazivFormated>
    <izvorni_sadrzaj>
      <item>DIOKI Organska petrokemija d.d.</item>
    </izvorni_sadrzaj>
    <derivirana_varijabla naziv="DomainObject.Predmet.ProtuStrankaListNazivFormated_1">
      <item>DIOKI Organska petrokemija d.d.</item>
    </derivirana_varijabla>
  </DomainObject.Predmet.ProtuStrankaListNazivFormated>
  <DomainObject.Predmet.ProtuStrankaListNazivFormatedOIB>
    <izvorni_sadrzaj>
      <item>DIOKI Organska petrokemija d.d., OIB 71451172026</item>
    </izvorni_sadrzaj>
    <derivirana_varijabla naziv="DomainObject.Predmet.ProtuStrankaListNazivFormatedOIB_1">
      <item>DIOKI Organska petrokemija d.d., OIB 71451172026</item>
    </derivirana_varijabla>
  </DomainObject.Predmet.ProtuStrankaListNazivFormatedOIB>
  <DomainObject.Predmet.OstaliListFormated>
    <izvorni_sadrzaj>
      <item>Leo Dolezil</item>
      <item>Marija Vujčić Turkulin</item>
      <item>H-ABDUCO društvo s ograničenom odgovornošću za usluge</item>
      <item>Ministarstvo financija, Porezna uprava</item>
      <item>Zagrabačke nekretnine d. o. o.</item>
      <item>Helb d. o. o.</item>
      <item>Ivica Ratković</item>
      <item>Inga Grgić</item>
      <item>Grad Zagreb</item>
      <item>ZAGREBAČKA BANKA DIONIČKO DRUŠTVO</item>
      <item>HRVATSKA BANKA ZA OBNOVU I RAZVITAK</item>
      <item>NEKRETNINE PLUS društvo s ograničenom odgovornošću za upravljanje nekretninama</item>
      <item>BANKA KOVANICA dioničko društvo</item>
      <item>HYPO INTERNATIONAL</item>
      <item>Raiffeisenbank Austria d.d.</item>
      <item>Siemens dioničko društvo za elektrotehniku</item>
      <item>KARLOVAČKA BANKA dioničko društvo</item>
      <item>MAMIĆ PERIĆ REBERSKI RIMAC Odvjetničko društvo, društvo s ograničenom odgovornošću</item>
      <item>Ivan Stanko Maleš</item>
      <item>Goran Durmiš</item>
      <item>Ivana Radeljak</item>
      <item>HETA ASSET RESOLUTION AG</item>
      <item>Tea Žunić</item>
      <item>Vesna Pavličević</item>
      <item>Kvantum gradnja društvo s ograničenom odgovornošću za graditeljstvo</item>
      <item>Odvjetničko društvo Balatinec i Nikolić društvo s ograničenom odgovornošću</item>
    </izvorni_sadrzaj>
    <derivirana_varijabla naziv="DomainObject.Predmet.OstaliListFormated_1">
      <item>Leo Dolezil</item>
      <item>Marija Vujčić Turkulin</item>
      <item>H-ABDUCO društvo s ograničenom odgovornošću za usluge</item>
      <item>Ministarstvo financija, Porezna uprava</item>
      <item>Zagrabačke nekretnine d. o. o.</item>
      <item>Helb d. o. o.</item>
      <item>Ivica Ratković</item>
      <item>Inga Grgić</item>
      <item>Grad Zagreb</item>
      <item>ZAGREBAČKA BANKA DIONIČKO DRUŠTVO</item>
      <item>HRVATSKA BANKA ZA OBNOVU I RAZVITAK</item>
      <item>NEKRETNINE PLUS društvo s ograničenom odgovornošću za upravljanje nekretninama</item>
      <item>BANKA KOVANICA dioničko društvo</item>
      <item>HYPO INTERNATIONAL</item>
      <item>Raiffeisenbank Austria d.d.</item>
      <item>Siemens dioničko društvo za elektrotehniku</item>
      <item>KARLOVAČKA BANKA dioničko društvo</item>
      <item>MAMIĆ PERIĆ REBERSKI RIMAC Odvjetničko društvo, društvo s ograničenom odgovornošću</item>
      <item>Ivan Stanko Maleš</item>
      <item>Goran Durmiš</item>
      <item>Ivana Radeljak</item>
      <item>HETA ASSET RESOLUTION AG</item>
      <item>Tea Žunić</item>
      <item>Vesna Pavličević</item>
      <item>Kvantum gradnja društvo s ograničenom odgovornošću za graditeljstvo</item>
      <item>Odvjetničko društvo Balatinec i Nikolić društvo s ograničenom odgovornošću</item>
    </derivirana_varijabla>
  </DomainObject.Predmet.OstaliListFormated>
  <DomainObject.Predmet.OstaliListFormatedOIB>
    <izvorni_sadrzaj>
      <item>Leo Dolezil, OIB 58098157434</item>
      <item>Marija Vujčić Turkulin, OIB 22593287559</item>
      <item>H-ABDUCO društvo s ograničenom odgovornošću za usluge, OIB 13667298928</item>
      <item>Ministarstvo financija, Porezna uprava</item>
      <item>Zagrabačke nekretnine d. o. o., OIB 15364543303</item>
      <item>Helb d. o. o., OIB 38935991904</item>
      <item>Ivica Ratković, OIB 89868920596</item>
      <item>Inga Grgić, OIB 61067316396</item>
      <item>Grad Zagreb, OIB 61817894937</item>
      <item>ZAGREBAČKA BANKA DIONIČKO DRUŠTVO, OIB 92963223473</item>
      <item>HRVATSKA BANKA ZA OBNOVU I RAZVITAK, OIB 26702280390</item>
      <item>NEKRETNINE PLUS društvo s ograničenom odgovornošću za upravljanje nekretninama, OIB 56542840869</item>
      <item>BANKA KOVANICA dioničko društvo, OIB 33039197637</item>
      <item>HYPO INTERNATIONAL</item>
      <item>Raiffeisenbank Austria d.d., OIB 53056966535</item>
      <item>Siemens dioničko društvo za elektrotehniku, OIB 12673471493</item>
      <item>KARLOVAČKA BANKA dioničko društvo, OIB 08106331075</item>
      <item>MAMIĆ PERIĆ REBERSKI RIMAC Odvjetničko društvo, društvo s ograničenom odgovornošću, OIB 32802230502</item>
      <item>Ivan Stanko Maleš</item>
      <item>Goran Durmiš</item>
      <item>Ivana Radeljak</item>
      <item>HETA ASSET RESOLUTION AG</item>
      <item>Tea Žunić</item>
      <item>Vesna Pavličević</item>
      <item>Kvantum gradnja društvo s ograničenom odgovornošću za graditeljstvo, OIB 62748007682</item>
      <item>Odvjetničko društvo Balatinec i Nikolić društvo s ograničenom odgovornošću, OIB 55497820258</item>
    </izvorni_sadrzaj>
    <derivirana_varijabla naziv="DomainObject.Predmet.OstaliListFormatedOIB_1">
      <item>Leo Dolezil, OIB 58098157434</item>
      <item>Marija Vujčić Turkulin, OIB 22593287559</item>
      <item>H-ABDUCO društvo s ograničenom odgovornošću za usluge, OIB 13667298928</item>
      <item>Ministarstvo financija, Porezna uprava</item>
      <item>Zagrabačke nekretnine d. o. o., OIB 15364543303</item>
      <item>Helb d. o. o., OIB 38935991904</item>
      <item>Ivica Ratković, OIB 89868920596</item>
      <item>Inga Grgić, OIB 61067316396</item>
      <item>Grad Zagreb, OIB 61817894937</item>
      <item>ZAGREBAČKA BANKA DIONIČKO DRUŠTVO, OIB 92963223473</item>
      <item>HRVATSKA BANKA ZA OBNOVU I RAZVITAK, OIB 26702280390</item>
      <item>NEKRETNINE PLUS društvo s ograničenom odgovornošću za upravljanje nekretninama, OIB 56542840869</item>
      <item>BANKA KOVANICA dioničko društvo, OIB 33039197637</item>
      <item>HYPO INTERNATIONAL</item>
      <item>Raiffeisenbank Austria d.d., OIB 53056966535</item>
      <item>Siemens dioničko društvo za elektrotehniku, OIB 12673471493</item>
      <item>KARLOVAČKA BANKA dioničko društvo, OIB 08106331075</item>
      <item>MAMIĆ PERIĆ REBERSKI RIMAC Odvjetničko društvo, društvo s ograničenom odgovornošću, OIB 32802230502</item>
      <item>Ivan Stanko Maleš</item>
      <item>Goran Durmiš</item>
      <item>Ivana Radeljak</item>
      <item>HETA ASSET RESOLUTION AG</item>
      <item>Tea Žunić</item>
      <item>Vesna Pavličević</item>
      <item>Kvantum gradnja društvo s ograničenom odgovornošću za graditeljstvo, OIB 62748007682</item>
      <item>Odvjetničko društvo Balatinec i Nikolić društvo s ograničenom odgovornošću, OIB 55497820258</item>
    </derivirana_varijabla>
  </DomainObject.Predmet.OstaliListFormatedOIB>
  <DomainObject.Predmet.OstaliListFormatedWithAdress>
    <izvorni_sadrzaj>
      <item>Leo Dolezil, Wickerhauserova 16A, 10000 Zagreb</item>
      <item>Marija Vujčić Turkulin, Vrtlarska 3, 10000 Zagreb</item>
      <item>H-ABDUCO društvo s ograničenom odgovornošću za usluge, Slavonska avenija 6A, 10000 Zagreb</item>
      <item>Ministarstvo financija, Porezna uprava, Avenija Dubrovnik 32, 10000 Zagreb</item>
      <item>Zagrabačke nekretnine d. o. o., Nova Ves 17, 10000 Zagreb</item>
      <item>Helb d. o. o., Slavka Kolara 4, 10370 Dugo Selo</item>
      <item>Ivica Ratković, Rafe Barišića 22, 10000 Zagreb</item>
      <item>Inga Grgić, Voćarska 3, 10255 Gornji Stupnik</item>
      <item>Grad Zagreb, Stjepana Radića 1, 10000 Zagreb</item>
      <item>ZAGREBAČKA BANKA DIONIČKO DRUŠTVO, Paromlinska 2, 10000 Zagreb</item>
      <item>HRVATSKA BANKA ZA OBNOVU I RAZVITAK, Strossmayerov Trg 9, 10000 Zagreb</item>
      <item>NEKRETNINE PLUS društvo s ograničenom odgovornošću za upravljanje nekretninama, Varaždinska ulica, I odvojak 11, 42000 Jalkovec</item>
      <item>BANKA KOVANICA dioničko društvo, Petra Preradovića 29, 42000 Varaždin</item>
      <item>HYPO INTERNATIONAL, nema, nema Klagenfurt</item>
      <item>Raiffeisenbank Austria d.d., Petrinjska 59, 10000 Zagreb</item>
      <item>Siemens dioničko društvo za elektrotehniku, Heinzelova 70/a, 10000 Zagreb</item>
      <item>KARLOVAČKA BANKA dioničko društvo, Ivana Gorana Kovačića 1, 47000 Karlovac</item>
      <item>MAMIĆ PERIĆ REBERSKI RIMAC Odvjetničko društvo, društvo s ograničenom odgovornošću, Radnička cesta 80, 10000 Zagreb</item>
      <item>Ivan Stanko Maleš, Ulica grada Vukovara 269f, 10000 Zagreb</item>
      <item>Goran Durmiš, Preradovićeva 24, 10000 Zagreb</item>
      <item>Ivana Radeljak, Masarykova 13, 10000 Zagreb</item>
      <item>HETA ASSET RESOLUTION AG, /, Klagenfurt</item>
      <item>Tea Žunić, Prolaz Marije Kucifikse Kozulić 2, 51000 Rijeka</item>
      <item>Vesna Pavličević, Bednjanska 8a, 10000 Zagreb</item>
      <item>Kvantum gradnja društvo s ograničenom odgovornošću za graditeljstvo, Dr. Ivana Novaka 38, 40000 Čakovec</item>
      <item>Odvjetničko društvo Balatinec i Nikolić društvo s ograničenom odgovornošću, Jurišićeva 25, 10000 Zagreb</item>
    </izvorni_sadrzaj>
    <derivirana_varijabla naziv="DomainObject.Predmet.OstaliListFormatedWithAdress_1">
      <item>Leo Dolezil, Wickerhauserova 16A, 10000 Zagreb</item>
      <item>Marija Vujčić Turkulin, Vrtlarska 3, 10000 Zagreb</item>
      <item>H-ABDUCO društvo s ograničenom odgovornošću za usluge, Slavonska avenija 6A, 10000 Zagreb</item>
      <item>Ministarstvo financija, Porezna uprava, Avenija Dubrovnik 32, 10000 Zagreb</item>
      <item>Zagrabačke nekretnine d. o. o., Nova Ves 17, 10000 Zagreb</item>
      <item>Helb d. o. o., Slavka Kolara 4, 10370 Dugo Selo</item>
      <item>Ivica Ratković, Rafe Barišića 22, 10000 Zagreb</item>
      <item>Inga Grgić, Voćarska 3, 10255 Gornji Stupnik</item>
      <item>Grad Zagreb, Stjepana Radića 1, 10000 Zagreb</item>
      <item>ZAGREBAČKA BANKA DIONIČKO DRUŠTVO, Paromlinska 2, 10000 Zagreb</item>
      <item>HRVATSKA BANKA ZA OBNOVU I RAZVITAK, Strossmayerov Trg 9, 10000 Zagreb</item>
      <item>NEKRETNINE PLUS društvo s ograničenom odgovornošću za upravljanje nekretninama, Varaždinska ulica, I odvojak 11, 42000 Jalkovec</item>
      <item>BANKA KOVANICA dioničko društvo, Petra Preradovića 29, 42000 Varaždin</item>
      <item>HYPO INTERNATIONAL, nema, nema Klagenfurt</item>
      <item>Raiffeisenbank Austria d.d., Petrinjska 59, 10000 Zagreb</item>
      <item>Siemens dioničko društvo za elektrotehniku, Heinzelova 70/a, 10000 Zagreb</item>
      <item>KARLOVAČKA BANKA dioničko društvo, Ivana Gorana Kovačića 1, 47000 Karlovac</item>
      <item>MAMIĆ PERIĆ REBERSKI RIMAC Odvjetničko društvo, društvo s ograničenom odgovornošću, Radnička cesta 80, 10000 Zagreb</item>
      <item>Ivan Stanko Maleš, Ulica grada Vukovara 269f, 10000 Zagreb</item>
      <item>Goran Durmiš, Preradovićeva 24, 10000 Zagreb</item>
      <item>Ivana Radeljak, Masarykova 13, 10000 Zagreb</item>
      <item>HETA ASSET RESOLUTION AG, /, Klagenfurt</item>
      <item>Tea Žunić, Prolaz Marije Kucifikse Kozulić 2, 51000 Rijeka</item>
      <item>Vesna Pavličević, Bednjanska 8a, 10000 Zagreb</item>
      <item>Kvantum gradnja društvo s ograničenom odgovornošću za graditeljstvo, Dr. Ivana Novaka 38, 40000 Čakovec</item>
      <item>Odvjetničko društvo Balatinec i Nikolić društvo s ograničenom odgovornošću, Jurišićeva 25, 10000 Zagreb</item>
    </derivirana_varijabla>
  </DomainObject.Predmet.OstaliListFormatedWithAdress>
  <DomainObject.Predmet.OstaliListFormatedWithAdressOIB>
    <izvorni_sadrzaj>
      <item>Leo Dolezil, OIB 58098157434, Wickerhauserova 16A, 10000 Zagreb</item>
      <item>Marija Vujčić Turkulin, OIB 22593287559, Vrtlarska 3, 10000 Zagreb</item>
      <item>H-ABDUCO društvo s ograničenom odgovornošću za usluge, OIB 13667298928, Slavonska avenija 6A, 10000 Zagreb</item>
      <item>Ministarstvo financija, Porezna uprava, Avenija Dubrovnik 32, 10000 Zagreb</item>
      <item>Zagrabačke nekretnine d. o. o., OIB 15364543303, Nova Ves 17, 10000 Zagreb</item>
      <item>Helb d. o. o., OIB 38935991904, Slavka Kolara 4, 10370 Dugo Selo</item>
      <item>Ivica Ratković, OIB 89868920596, Rafe Barišića 22, 10000 Zagreb</item>
      <item>Inga Grgić, OIB 61067316396, Voćarska 3, 10255 Gornji Stupnik</item>
      <item>Grad Zagreb, OIB 61817894937, Stjepana Radića 1, 10000 Zagreb</item>
      <item>ZAGREBAČKA BANKA DIONIČKO DRUŠTVO, OIB 92963223473, Paromlinska 2, 10000 Zagreb</item>
      <item>HRVATSKA BANKA ZA OBNOVU I RAZVITAK, OIB 26702280390, Strossmayerov Trg 9, 10000 Zagreb</item>
      <item>NEKRETNINE PLUS društvo s ograničenom odgovornošću za upravljanje nekretninama, OIB 56542840869, Varaždinska ulica, I odvojak 11, 42000 Jalkovec</item>
      <item>BANKA KOVANICA dioničko društvo, OIB 33039197637, Petra Preradovića 29, 42000 Varaždin</item>
      <item>HYPO INTERNATIONAL, nema, nema Klagenfurt</item>
      <item>Raiffeisenbank Austria d.d., OIB 53056966535, Petrinjska 59, 10000 Zagreb</item>
      <item>Siemens dioničko društvo za elektrotehniku, OIB 12673471493, Heinzelova 70/a, 10000 Zagreb</item>
      <item>KARLOVAČKA BANKA dioničko društvo, OIB 08106331075, Ivana Gorana Kovačića 1, 47000 Karlovac</item>
      <item>MAMIĆ PERIĆ REBERSKI RIMAC Odvjetničko društvo, društvo s ograničenom odgovornošću, OIB 32802230502, Radnička cesta 80, 10000 Zagreb</item>
      <item>Ivan Stanko Maleš, Ulica grada Vukovara 269f, 10000 Zagreb</item>
      <item>Goran Durmiš, Preradovićeva 24, 10000 Zagreb</item>
      <item>Ivana Radeljak, Masarykova 13, 10000 Zagreb</item>
      <item>HETA ASSET RESOLUTION AG, /, Klagenfurt</item>
      <item>Tea Žunić, Prolaz Marije Kucifikse Kozulić 2, 51000 Rijeka</item>
      <item>Vesna Pavličević, Bednjanska 8a, 10000 Zagreb</item>
      <item>Kvantum gradnja društvo s ograničenom odgovornošću za graditeljstvo, OIB 62748007682, Dr. Ivana Novaka 38, 40000 Čakovec</item>
      <item>Odvjetničko društvo Balatinec i Nikolić društvo s ograničenom odgovornošću, OIB 55497820258, Jurišićeva 25, 10000 Zagreb</item>
    </izvorni_sadrzaj>
    <derivirana_varijabla naziv="DomainObject.Predmet.OstaliListFormatedWithAdressOIB_1">
      <item>Leo Dolezil, OIB 58098157434, Wickerhauserova 16A, 10000 Zagreb</item>
      <item>Marija Vujčić Turkulin, OIB 22593287559, Vrtlarska 3, 10000 Zagreb</item>
      <item>H-ABDUCO društvo s ograničenom odgovornošću za usluge, OIB 13667298928, Slavonska avenija 6A, 10000 Zagreb</item>
      <item>Ministarstvo financija, Porezna uprava, Avenija Dubrovnik 32, 10000 Zagreb</item>
      <item>Zagrabačke nekretnine d. o. o., OIB 15364543303, Nova Ves 17, 10000 Zagreb</item>
      <item>Helb d. o. o., OIB 38935991904, Slavka Kolara 4, 10370 Dugo Selo</item>
      <item>Ivica Ratković, OIB 89868920596, Rafe Barišića 22, 10000 Zagreb</item>
      <item>Inga Grgić, OIB 61067316396, Voćarska 3, 10255 Gornji Stupnik</item>
      <item>Grad Zagreb, OIB 61817894937, Stjepana Radića 1, 10000 Zagreb</item>
      <item>ZAGREBAČKA BANKA DIONIČKO DRUŠTVO, OIB 92963223473, Paromlinska 2, 10000 Zagreb</item>
      <item>HRVATSKA BANKA ZA OBNOVU I RAZVITAK, OIB 26702280390, Strossmayerov Trg 9, 10000 Zagreb</item>
      <item>NEKRETNINE PLUS društvo s ograničenom odgovornošću za upravljanje nekretninama, OIB 56542840869, Varaždinska ulica, I odvojak 11, 42000 Jalkovec</item>
      <item>BANKA KOVANICA dioničko društvo, OIB 33039197637, Petra Preradovića 29, 42000 Varaždin</item>
      <item>HYPO INTERNATIONAL, nema, nema Klagenfurt</item>
      <item>Raiffeisenbank Austria d.d., OIB 53056966535, Petrinjska 59, 10000 Zagreb</item>
      <item>Siemens dioničko društvo za elektrotehniku, OIB 12673471493, Heinzelova 70/a, 10000 Zagreb</item>
      <item>KARLOVAČKA BANKA dioničko društvo, OIB 08106331075, Ivana Gorana Kovačića 1, 47000 Karlovac</item>
      <item>MAMIĆ PERIĆ REBERSKI RIMAC Odvjetničko društvo, društvo s ograničenom odgovornošću, OIB 32802230502, Radnička cesta 80, 10000 Zagreb</item>
      <item>Ivan Stanko Maleš, Ulica grada Vukovara 269f, 10000 Zagreb</item>
      <item>Goran Durmiš, Preradovićeva 24, 10000 Zagreb</item>
      <item>Ivana Radeljak, Masarykova 13, 10000 Zagreb</item>
      <item>HETA ASSET RESOLUTION AG, /, Klagenfurt</item>
      <item>Tea Žunić, Prolaz Marije Kucifikse Kozulić 2, 51000 Rijeka</item>
      <item>Vesna Pavličević, Bednjanska 8a, 10000 Zagreb</item>
      <item>Kvantum gradnja društvo s ograničenom odgovornošću za graditeljstvo, OIB 62748007682, Dr. Ivana Novaka 38, 40000 Čakovec</item>
      <item>Odvjetničko društvo Balatinec i Nikolić društvo s ograničenom odgovornošću, OIB 55497820258, Jurišićeva 25, 10000 Zagreb</item>
    </derivirana_varijabla>
  </DomainObject.Predmet.OstaliListFormatedWithAdressOIB>
  <DomainObject.Predmet.OstaliListNazivFormated>
    <izvorni_sadrzaj>
      <item>Leo Dolezil</item>
      <item>Marija Vujčić Turkulin</item>
      <item>H-ABDUCO društvo s ograničenom odgovornošću za usluge</item>
      <item>Ministarstvo financija, Porezna uprava</item>
      <item>Zagrabačke nekretnine d. o. o.</item>
      <item>Helb d. o. o.</item>
      <item>Ivica Ratković</item>
      <item>Inga Grgić</item>
      <item>Grad Zagreb</item>
      <item>ZAGREBAČKA BANKA DIONIČKO DRUŠTVO</item>
      <item>HRVATSKA BANKA ZA OBNOVU I RAZVITAK</item>
      <item>NEKRETNINE PLUS društvo s ograničenom odgovornošću za upravljanje nekretninama</item>
      <item>BANKA KOVANICA dioničko društvo</item>
      <item>HYPO INTERNATIONAL</item>
      <item>Raiffeisenbank Austria d.d.</item>
      <item>Siemens dioničko društvo za elektrotehniku</item>
      <item>KARLOVAČKA BANKA dioničko društvo</item>
      <item>MAMIĆ PERIĆ REBERSKI RIMAC Odvjetničko društvo, društvo s ograničenom odgovornošću</item>
      <item>Ivan Stanko Maleš</item>
      <item>Goran Durmiš</item>
      <item>Ivana Radeljak</item>
      <item>HETA ASSET RESOLUTION AG</item>
      <item>Tea Žunić</item>
      <item>Vesna Pavličević</item>
      <item>Kvantum gradnja društvo s ograničenom odgovornošću za graditeljstvo</item>
      <item>Odvjetničko društvo Balatinec i Nikolić društvo s ograničenom odgovornošću</item>
    </izvorni_sadrzaj>
    <derivirana_varijabla naziv="DomainObject.Predmet.OstaliListNazivFormated_1">
      <item>Leo Dolezil</item>
      <item>Marija Vujčić Turkulin</item>
      <item>H-ABDUCO društvo s ograničenom odgovornošću za usluge</item>
      <item>Ministarstvo financija, Porezna uprava</item>
      <item>Zagrabačke nekretnine d. o. o.</item>
      <item>Helb d. o. o.</item>
      <item>Ivica Ratković</item>
      <item>Inga Grgić</item>
      <item>Grad Zagreb</item>
      <item>ZAGREBAČKA BANKA DIONIČKO DRUŠTVO</item>
      <item>HRVATSKA BANKA ZA OBNOVU I RAZVITAK</item>
      <item>NEKRETNINE PLUS društvo s ograničenom odgovornošću za upravljanje nekretninama</item>
      <item>BANKA KOVANICA dioničko društvo</item>
      <item>HYPO INTERNATIONAL</item>
      <item>Raiffeisenbank Austria d.d.</item>
      <item>Siemens dioničko društvo za elektrotehniku</item>
      <item>KARLOVAČKA BANKA dioničko društvo</item>
      <item>MAMIĆ PERIĆ REBERSKI RIMAC Odvjetničko društvo, društvo s ograničenom odgovornošću</item>
      <item>Ivan Stanko Maleš</item>
      <item>Goran Durmiš</item>
      <item>Ivana Radeljak</item>
      <item>HETA ASSET RESOLUTION AG</item>
      <item>Tea Žunić</item>
      <item>Vesna Pavličević</item>
      <item>Kvantum gradnja društvo s ograničenom odgovornošću za graditeljstvo</item>
      <item>Odvjetničko društvo Balatinec i Nikolić društvo s ograničenom odgovornošću</item>
    </derivirana_varijabla>
  </DomainObject.Predmet.OstaliListNazivFormated>
  <DomainObject.Predmet.OstaliListNazivFormatedOIB>
    <izvorni_sadrzaj>
      <item>Leo Dolezil, OIB 58098157434</item>
      <item>Marija Vujčić Turkulin, OIB 22593287559</item>
      <item>H-ABDUCO društvo s ograničenom odgovornošću za usluge, OIB 13667298928</item>
      <item>Ministarstvo financija, Porezna uprava</item>
      <item>Zagrabačke nekretnine d. o. o., OIB 15364543303</item>
      <item>Helb d. o. o., OIB 38935991904</item>
      <item>Ivica Ratković, OIB 89868920596</item>
      <item>Inga Grgić, OIB 61067316396</item>
      <item>Grad Zagreb, OIB 61817894937</item>
      <item>ZAGREBAČKA BANKA DIONIČKO DRUŠTVO, OIB 92963223473</item>
      <item>HRVATSKA BANKA ZA OBNOVU I RAZVITAK, OIB 26702280390</item>
      <item>NEKRETNINE PLUS društvo s ograničenom odgovornošću za upravljanje nekretninama, OIB 56542840869</item>
      <item>BANKA KOVANICA dioničko društvo, OIB 33039197637</item>
      <item>HYPO INTERNATIONAL</item>
      <item>Raiffeisenbank Austria d.d., OIB 53056966535</item>
      <item>Siemens dioničko društvo za elektrotehniku, OIB 12673471493</item>
      <item>KARLOVAČKA BANKA dioničko društvo, OIB 08106331075</item>
      <item>MAMIĆ PERIĆ REBERSKI RIMAC Odvjetničko društvo, društvo s ograničenom odgovornošću, OIB 32802230502</item>
      <item>Ivan Stanko Maleš</item>
      <item>Goran Durmiš</item>
      <item>Ivana Radeljak</item>
      <item>HETA ASSET RESOLUTION AG</item>
      <item>Tea Žunić</item>
      <item>Vesna Pavličević</item>
      <item>Kvantum gradnja društvo s ograničenom odgovornošću za graditeljstvo, OIB 62748007682</item>
      <item>Odvjetničko društvo Balatinec i Nikolić društvo s ograničenom odgovornošću, OIB 55497820258</item>
    </izvorni_sadrzaj>
    <derivirana_varijabla naziv="DomainObject.Predmet.OstaliListNazivFormatedOIB_1">
      <item>Leo Dolezil, OIB 58098157434</item>
      <item>Marija Vujčić Turkulin, OIB 22593287559</item>
      <item>H-ABDUCO društvo s ograničenom odgovornošću za usluge, OIB 13667298928</item>
      <item>Ministarstvo financija, Porezna uprava</item>
      <item>Zagrabačke nekretnine d. o. o., OIB 15364543303</item>
      <item>Helb d. o. o., OIB 38935991904</item>
      <item>Ivica Ratković, OIB 89868920596</item>
      <item>Inga Grgić, OIB 61067316396</item>
      <item>Grad Zagreb, OIB 61817894937</item>
      <item>ZAGREBAČKA BANKA DIONIČKO DRUŠTVO, OIB 92963223473</item>
      <item>HRVATSKA BANKA ZA OBNOVU I RAZVITAK, OIB 26702280390</item>
      <item>NEKRETNINE PLUS društvo s ograničenom odgovornošću za upravljanje nekretninama, OIB 56542840869</item>
      <item>BANKA KOVANICA dioničko društvo, OIB 33039197637</item>
      <item>HYPO INTERNATIONAL</item>
      <item>Raiffeisenbank Austria d.d., OIB 53056966535</item>
      <item>Siemens dioničko društvo za elektrotehniku, OIB 12673471493</item>
      <item>KARLOVAČKA BANKA dioničko društvo, OIB 08106331075</item>
      <item>MAMIĆ PERIĆ REBERSKI RIMAC Odvjetničko društvo, društvo s ograničenom odgovornošću, OIB 32802230502</item>
      <item>Ivan Stanko Maleš</item>
      <item>Goran Durmiš</item>
      <item>Ivana Radeljak</item>
      <item>HETA ASSET RESOLUTION AG</item>
      <item>Tea Žunić</item>
      <item>Vesna Pavličević</item>
      <item>Kvantum gradnja društvo s ograničenom odgovornošću za graditeljstvo, OIB 62748007682</item>
      <item>Odvjetničko društvo Balatinec i Nikolić društvo s ograničenom odgovornošću, OIB 55497820258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svibnja 2019.</izvorni_sadrzaj>
    <derivirana_varijabla naziv="DomainObject.Datum_1">13.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DIOKI Organska petrokemija d.d.</izvorni_sadrzaj>
    <derivirana_varijabla naziv="DomainObject.Predmet.ProtustrankaIDrugi_1">DIOKI Organska petrokemija d.d.</derivirana_varijabla>
  </DomainObject.Predmet.ProtustrankaIDrugi>
  <DomainObject.Predmet.StrankaIDrugiAdressOIB>
    <izvorni_sadrzaj>FINA ZAGREB, OIB 85821130368, KOTURAŠKA 43, 10000 Zagreb i dr.</izvorni_sadrzaj>
    <derivirana_varijabla naziv="DomainObject.Predmet.StrankaIDrugiAdressOIB_1">FINA ZAGREB, OIB 85821130368, KOTURAŠKA 43, 10000 Zagreb i dr.</derivirana_varijabla>
  </DomainObject.Predmet.StrankaIDrugiAdressOIB>
  <DomainObject.Predmet.ProtustrankaIDrugiAdressOIB>
    <izvorni_sadrzaj>DIOKI Organska petrokemija d.d., OIB 71451172026, Čulinečka cesta 252, 10000 Zagreb</izvorni_sadrzaj>
    <derivirana_varijabla naziv="DomainObject.Predmet.ProtustrankaIDrugiAdressOIB_1">DIOKI Organska petrokemija d.d., OIB 71451172026, Čulinečka cesta 252,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DIOKI Organska petrokemija d.d.</item>
      <item>Leo Dolezil</item>
      <item>Marija Vujčić Turkulin</item>
      <item>H-ABDUCO društvo s ograničenom odgovornošću za usluge</item>
      <item>Ministarstvo financija, Porezna uprava</item>
      <item>Zagrabačke nekretnine d. o. o.</item>
      <item>Helb d. o. o.</item>
      <item>Ivica Ratković</item>
      <item>Inga Grgić</item>
      <item>Grad Zagreb</item>
      <item>TVORNICA TURBINA d.o.o.</item>
      <item>SIGMA S VL. SLAVKO PERIĆ</item>
      <item>POLJO-PROM d.o.o. za usluge</item>
      <item>ODRŽAVANJE I IZGRADNJA POGONA d.o.o. za proizvodnju, trgovinu i usluge</item>
      <item>TIHOMIR BRNJANEC</item>
      <item>MIHAEL IVANOVIĆ</item>
      <item>RESINEX CROATIA d.o.o. za trgovinu i usluge</item>
      <item>ZVONKO GULIŠ</item>
      <item>STJEPAN MATEJČIĆ</item>
      <item>JAVNA VATROGASNA POSTROJBA</item>
      <item>PIMEX, d.o.o. za proizvodnju poljoprivredne mehanizacije, vanjsku i unutarnju trgovinu</item>
      <item>E E- SERVIS ZA POPRAVAK STROJEVA VL. JAKAC ECIO</item>
      <item>VILSTROJ društvo s ograničenom odgovornošću za usluge i trgovinu</item>
      <item>SOLAR BILIĆ d.o.o. za proizvodnju energije i usluge</item>
      <item>LUKA PIRŠLJIN</item>
      <item>IVERO društvo s ograničenom odgovornošću za trgovinu i usluge</item>
      <item>DVD BIŠKUPCI</item>
      <item>DOBROVOLJNO VATROGASNO DRUŠTVO ČAZMA</item>
      <item>VESNA RUKAVINA</item>
      <item>JOSIP JAKOUBEK</item>
      <item>DARIO VIDOVIĆ</item>
      <item>SIROVINA društvo s ograničenom odgovornošću za ekologiju i gospodarenje otpadom</item>
      <item>FAGUS DRV. OBRT VL. ANTUN KLJAIĆ</item>
      <item>VAR društvo s ograničenom odgovornošću za unutarnju i vanjsku trgovinu i usluge</item>
      <item>3 K.F. d.o.o. za trgovinu i usluge</item>
      <item>VATROGASNA ZAJEDNICA OPĆINA POPOVAČA</item>
      <item>TRCZ RABLJENA VOZILA d.o.o. za trgovinu i usluge</item>
      <item>IVAN KLJAIĆ</item>
      <item>JUNGO, d.o.o.  za trgovinu i usluge, turistička agencija</item>
      <item>AUTOP. AUTOD. IVAN PAVLOVIĆ</item>
      <item>VTROGASNA ZAJEDNICA DARUVAR</item>
      <item>BOŽIDAR BARTOL</item>
      <item>FRANJO BOŽIĆ</item>
      <item>INFORMATIČKE TEHNOLOGIJE AUDAX d.o.o. za informatiku i poslovno savjetovanje</item>
      <item>AUTO-DABO društvo s ograničenom odgovornošću za trgovinu i usluge</item>
      <item>BRKOVIĆ društvo s ograničenom odgovornošću za preradu otpadnih materijala, trgovinu i usluge</item>
      <item>PILANA JAKLIĆ</item>
      <item>KLAR-IVA d.o.o. za trgovinu i usluge</item>
      <item>VITKOVIĆ PROM društvo s ograničenom odgovornošću za usluge, trgovinu i uvoz-izvoz</item>
      <item>SAMO TREBA DELATI d.o.o. za trgovinu i usluge</item>
      <item>ZE - TRA društvo s ograničenom odgovornošću za proizvodnju, marketing i transport</item>
      <item>CE-ZA-R Centar za reciklažu d.o.o.</item>
      <item>DANICA ANTOLKOVIĆ</item>
      <item>CENTAR ZA KOMBINIRANI TRANSPORT ZAGREB, d.d. za proizvodnju, prijevoz, otpremništvo i trgovinu</item>
      <item>ZAGREBAČKA BANKA DIONIČKO DRUŠTVO</item>
      <item>HRVATSKA BANKA ZA OBNOVU I RAZVITAK</item>
      <item>Gordan Hudina</item>
      <item>NEKRETNINE PLUS društvo s ograničenom odgovornošću za upravljanje nekretninama</item>
      <item>BANKA KOVANICA dioničko društvo</item>
      <item>HYPO INTERNATIONAL</item>
      <item>Raiffeisenbank Austria d.d.</item>
      <item>Siemens dioničko društvo za elektrotehniku</item>
      <item>KARLOVAČKA BANKA dioničko društvo</item>
      <item>MAMIĆ PERIĆ REBERSKI RIMAC Odvjetničko društvo, društvo s ograničenom odgovornošću</item>
      <item>Ivan Stanko Maleš</item>
      <item>Goran Durmiš</item>
      <item>Ivana Radeljak</item>
      <item>CIOS CARGO društvo s ograničenom odgovornošću za iznajmljivanje vozila i opreme</item>
      <item>HETA ASSET RESOLUTION AG</item>
      <item>MAMIĆ PERIĆ REBERSKI RIMAC Odvjetničko društvo, društvo s ograničenom odgovornošću</item>
      <item>KMAG d.o.o. zastupstvo</item>
      <item>Tea Žunić</item>
      <item>DIART d.o.o. za proizvodnju i usluge</item>
      <item>TISKARA REPRINT d.o.o. za tiskarsku djelatnost</item>
      <item>Grad Zagreb</item>
      <item>Vesna Pavličević</item>
      <item>Kvantum gradnja društvo s ograničenom odgovornošću za graditeljstvo</item>
      <item>Kvantum gradnja društvo s ograničenom odgovornošću za graditeljstvo</item>
      <item>Odvjetničko društvo Balatinec i Nikolić društvo s ograničenom odgovornošću</item>
    </izvorni_sadrzaj>
    <derivirana_varijabla naziv="DomainObject.Predmet.SudioniciListNaziv_1">
      <item>FINA ZAGREB</item>
      <item>DIOKI Organska petrokemija d.d.</item>
      <item>Leo Dolezil</item>
      <item>Marija Vujčić Turkulin</item>
      <item>H-ABDUCO društvo s ograničenom odgovornošću za usluge</item>
      <item>Ministarstvo financija, Porezna uprava</item>
      <item>Zagrabačke nekretnine d. o. o.</item>
      <item>Helb d. o. o.</item>
      <item>Ivica Ratković</item>
      <item>Inga Grgić</item>
      <item>Grad Zagreb</item>
      <item>TVORNICA TURBINA d.o.o.</item>
      <item>SIGMA S VL. SLAVKO PERIĆ</item>
      <item>POLJO-PROM d.o.o. za usluge</item>
      <item>ODRŽAVANJE I IZGRADNJA POGONA d.o.o. za proizvodnju, trgovinu i usluge</item>
      <item>TIHOMIR BRNJANEC</item>
      <item>MIHAEL IVANOVIĆ</item>
      <item>RESINEX CROATIA d.o.o. za trgovinu i usluge</item>
      <item>ZVONKO GULIŠ</item>
      <item>STJEPAN MATEJČIĆ</item>
      <item>JAVNA VATROGASNA POSTROJBA</item>
      <item>PIMEX, d.o.o. za proizvodnju poljoprivredne mehanizacije, vanjsku i unutarnju trgovinu</item>
      <item>E E- SERVIS ZA POPRAVAK STROJEVA VL. JAKAC ECIO</item>
      <item>VILSTROJ društvo s ograničenom odgovornošću za usluge i trgovinu</item>
      <item>SOLAR BILIĆ d.o.o. za proizvodnju energije i usluge</item>
      <item>LUKA PIRŠLJIN</item>
      <item>IVERO društvo s ograničenom odgovornošću za trgovinu i usluge</item>
      <item>DVD BIŠKUPCI</item>
      <item>DOBROVOLJNO VATROGASNO DRUŠTVO ČAZMA</item>
      <item>VESNA RUKAVINA</item>
      <item>JOSIP JAKOUBEK</item>
      <item>DARIO VIDOVIĆ</item>
      <item>SIROVINA društvo s ograničenom odgovornošću za ekologiju i gospodarenje otpadom</item>
      <item>FAGUS DRV. OBRT VL. ANTUN KLJAIĆ</item>
      <item>VAR društvo s ograničenom odgovornošću za unutarnju i vanjsku trgovinu i usluge</item>
      <item>3 K.F. d.o.o. za trgovinu i usluge</item>
      <item>VATROGASNA ZAJEDNICA OPĆINA POPOVAČA</item>
      <item>TRCZ RABLJENA VOZILA d.o.o. za trgovinu i usluge</item>
      <item>IVAN KLJAIĆ</item>
      <item>JUNGO, d.o.o.  za trgovinu i usluge, turistička agencija</item>
      <item>AUTOP. AUTOD. IVAN PAVLOVIĆ</item>
      <item>VTROGASNA ZAJEDNICA DARUVAR</item>
      <item>BOŽIDAR BARTOL</item>
      <item>FRANJO BOŽIĆ</item>
      <item>INFORMATIČKE TEHNOLOGIJE AUDAX d.o.o. za informatiku i poslovno savjetovanje</item>
      <item>AUTO-DABO društvo s ograničenom odgovornošću za trgovinu i usluge</item>
      <item>BRKOVIĆ društvo s ograničenom odgovornošću za preradu otpadnih materijala, trgovinu i usluge</item>
      <item>PILANA JAKLIĆ</item>
      <item>KLAR-IVA d.o.o. za trgovinu i usluge</item>
      <item>VITKOVIĆ PROM društvo s ograničenom odgovornošću za usluge, trgovinu i uvoz-izvoz</item>
      <item>SAMO TREBA DELATI d.o.o. za trgovinu i usluge</item>
      <item>ZE - TRA društvo s ograničenom odgovornošću za proizvodnju, marketing i transport</item>
      <item>CE-ZA-R Centar za reciklažu d.o.o.</item>
      <item>DANICA ANTOLKOVIĆ</item>
      <item>CENTAR ZA KOMBINIRANI TRANSPORT ZAGREB, d.d. za proizvodnju, prijevoz, otpremništvo i trgovinu</item>
      <item>ZAGREBAČKA BANKA DIONIČKO DRUŠTVO</item>
      <item>HRVATSKA BANKA ZA OBNOVU I RAZVITAK</item>
      <item>Gordan Hudina</item>
      <item>NEKRETNINE PLUS društvo s ograničenom odgovornošću za upravljanje nekretninama</item>
      <item>BANKA KOVANICA dioničko društvo</item>
      <item>HYPO INTERNATIONAL</item>
      <item>Raiffeisenbank Austria d.d.</item>
      <item>Siemens dioničko društvo za elektrotehniku</item>
      <item>KARLOVAČKA BANKA dioničko društvo</item>
      <item>MAMIĆ PERIĆ REBERSKI RIMAC Odvjetničko društvo, društvo s ograničenom odgovornošću</item>
      <item>Ivan Stanko Maleš</item>
      <item>Goran Durmiš</item>
      <item>Ivana Radeljak</item>
      <item>CIOS CARGO društvo s ograničenom odgovornošću za iznajmljivanje vozila i opreme</item>
      <item>HETA ASSET RESOLUTION AG</item>
      <item>MAMIĆ PERIĆ REBERSKI RIMAC Odvjetničko društvo, društvo s ograničenom odgovornošću</item>
      <item>KMAG d.o.o. zastupstvo</item>
      <item>Tea Žunić</item>
      <item>DIART d.o.o. za proizvodnju i usluge</item>
      <item>TISKARA REPRINT d.o.o. za tiskarsku djelatnost</item>
      <item>Grad Zagreb</item>
      <item>Vesna Pavličević</item>
      <item>Kvantum gradnja društvo s ograničenom odgovornošću za graditeljstvo</item>
      <item>Kvantum gradnja društvo s ograničenom odgovornošću za graditeljstvo</item>
      <item>Odvjetničko društvo Balatinec i Nikolić društvo s ograničenom odgovornošću</item>
    </derivirana_varijabla>
  </DomainObject.Predmet.SudioniciListNaziv>
  <DomainObject.Predmet.SudioniciListAdressOIB>
    <izvorni_sadrzaj>
      <item>FINA ZAGREB, OIB 85821130368, KOTURAŠKA 43,10000 Zagreb</item>
      <item>DIOKI Organska petrokemija d.d., OIB 71451172026, Čulinečka cesta 252,10000 Zagreb</item>
      <item>Leo Dolezil, OIB 58098157434, Wickerhauserova 16A,10000 Zagreb</item>
      <item>Marija Vujčić Turkulin, OIB 22593287559, Vrtlarska 3,10000 Zagreb</item>
      <item>H-ABDUCO društvo s ograničenom odgovornošću za usluge, OIB 13667298928, Slavonska avenija 6A,10000 Zagreb</item>
      <item>Ministarstvo financija, Porezna uprava, Avenija Dubrovnik 32,10000 Zagreb</item>
      <item>Zagrabačke nekretnine d. o. o., OIB 15364543303, Nova Ves 17,10000 Zagreb</item>
      <item>Helb d. o. o., OIB 38935991904, Slavka Kolara 4,10370 Dugo Selo</item>
      <item>Ivica Ratković, OIB 89868920596, Rafe Barišića 22,10000 Zagreb</item>
      <item>Inga Grgić, OIB 61067316396, Voćarska 3,10255 Gornji Stupnik</item>
      <item>Grad Zagreb, OIB 61817894937, Stjepana Radića 1,10000 Zagreb</item>
      <item>TVORNICA TURBINA d.o.o., OIB 32258484464, Stanka Vraza 53,47000 Karlovac</item>
      <item>SIGMA S VL. SLAVKO PERIĆ, OIB 40207522223</item>
      <item>POLJO-PROM d.o.o. za usluge, OIB 26189340470, Križanići 27,10020 Hrašće Turopoljsko</item>
      <item>ODRŽAVANJE I IZGRADNJA POGONA d.o.o. za proizvodnju, trgovinu i usluge, OIB 37154625188, Savska opatovina 34,Zagreb</item>
      <item>TIHOMIR BRNJANEC</item>
      <item>MIHAEL IVANOVIĆ</item>
      <item>RESINEX CROATIA d.o.o. za trgovinu i usluge, OIB 79438419256, Kreše Golika 5,Zagreb</item>
      <item>ZVONKO GULIŠ</item>
      <item>STJEPAN MATEJČIĆ</item>
      <item>JAVNA VATROGASNA POSTROJBA</item>
      <item>PIMEX, d.o.o. za proizvodnju poljoprivredne mehanizacije, vanjsku i unutarnju trgovinu, OIB 03517896862, Lukavec, Nova cesta 16,10410 Velika Gorica</item>
      <item>E E- SERVIS ZA POPRAVAK STROJEVA VL. JAKAC ECIO, OIB 91901325663</item>
      <item>VILSTROJ društvo s ograničenom odgovornošću za usluge i trgovinu, OIB 14411754953, Mažinjica 77,52420 Buzet</item>
      <item>SOLAR BILIĆ d.o.o. za proizvodnju energije i usluge, OIB 22052348114, Kraljevec 16,Zagreb</item>
      <item>LUKA PIRŠLJIN</item>
      <item>IVERO društvo s ograničenom odgovornošću za trgovinu i usluge, OIB 89206455960, Planinska 13,10360 Sesvete</item>
      <item>DVD BIŠKUPCI, OIB 75933519360</item>
      <item>DOBROVOLJNO VATROGASNO DRUŠTVO ČAZMA, OIB 30314115980</item>
      <item>VESNA RUKAVINA</item>
      <item>JOSIP JAKOUBEK</item>
      <item>DARIO VIDOVIĆ</item>
      <item>SIROVINA društvo s ograničenom odgovornošću za ekologiju i gospodarenje otpadom, OIB 30322785480, Ulica 29. rujna 2,43000 Bjelovar</item>
      <item>FAGUS DRV. OBRT VL. ANTUN KLJAIĆ, OIB 01290178100</item>
      <item>VAR društvo s ograničenom odgovornošću za unutarnju i vanjsku trgovinu i usluge, OIB 66402309304, Primišljanska 3,Zagreb</item>
      <item>3 K.F. d.o.o. za trgovinu i usluge, OIB 49939600448, Ivanićgradska 42,Zagreb</item>
      <item>VATROGASNA ZAJEDNICA OPĆINA POPOVAČA</item>
      <item>TRCZ RABLJENA VOZILA d.o.o. za trgovinu i usluge, OIB 39500334369, Zagrebačka 118,10360 Sesvete</item>
      <item>IVAN KLJAIĆ</item>
      <item>JUNGO, d.o.o.  za trgovinu i usluge, turistička agencija, OIB 66632728885, Poljička cesta 22,21315 Jesenice</item>
      <item>AUTOP. AUTOD. IVAN PAVLOVIĆ, OIB 96963825773</item>
      <item>VTROGASNA ZAJEDNICA DARUVAR</item>
      <item>BOŽIDAR BARTOL, OIB 77422815118</item>
      <item>FRANJO BOŽIĆ</item>
      <item>INFORMATIČKE TEHNOLOGIJE AUDAX d.o.o. za informatiku i poslovno savjetovanje, OIB 28434783841, Petra Krešimira IV br. 5,35000 Slavonski Brod</item>
      <item>AUTO-DABO društvo s ograničenom odgovornošću za trgovinu i usluge, OIB 81363721800, Kaniža/bb,42240 Kaniža</item>
      <item>BRKOVIĆ društvo s ograničenom odgovornošću za preradu otpadnih materijala, trgovinu i usluge, OIB 69326119226, Industrijska 3,10431 Sveta Nedelja</item>
      <item>PILANA JAKLIĆ, OIB 74345196762</item>
      <item>KLAR-IVA d.o.o. za trgovinu i usluge, OIB 03963335960, Luja Adamiča 13,Zagreb</item>
      <item>VITKOVIĆ PROM društvo s ograničenom odgovornošću za usluge, trgovinu i uvoz-izvoz, OIB 50705099618, Bocakova 48,10380 Sveti Ivan Zelina</item>
      <item>SAMO TREBA DELATI d.o.o. za trgovinu i usluge, OIB 91854435907, Selska 8,10437 Bestovje</item>
      <item>ZE - TRA društvo s ograničenom odgovornošću za proizvodnju, marketing i transport, OIB 84412170391, Krečaves 91a,10380 Sveti Ivan Zelina</item>
      <item>CE-ZA-R Centar za reciklažu d.o.o., OIB 03860945174, Josipa Lončara 15,Zagreb</item>
      <item>DANICA ANTOLKOVIĆ</item>
      <item>CENTAR ZA KOMBINIRANI TRANSPORT ZAGREB, d.d. za proizvodnju, prijevoz, otpremništvo i trgovinu, OIB 49800593791, Trg senjskih uskoka 7-8,Zagreb</item>
      <item>ZAGREBAČKA BANKA DIONIČKO DRUŠTVO, OIB 92963223473, Paromlinska 2,10000 Zagreb</item>
      <item>HRVATSKA BANKA ZA OBNOVU I RAZVITAK, OIB 26702280390, Strossmayerov Trg 9,10000 Zagreb</item>
      <item>Gordan Hudina, OIB 55156531315, Čalogovićeva Ulica 1,10000 Zagreb</item>
      <item>NEKRETNINE PLUS društvo s ograničenom odgovornošću za upravljanje nekretninama, OIB 56542840869, Varaždinska ulica, I odvojak 11,42000 Jalkovec</item>
      <item>BANKA KOVANICA dioničko društvo, OIB 33039197637, Petra Preradovića 29,42000 Varaždin</item>
      <item>HYPO INTERNATIONAL, nema,nema Klagenfurt</item>
      <item>Raiffeisenbank Austria d.d., OIB 53056966535, Petrinjska 59,10000 Zagreb</item>
      <item>Siemens dioničko društvo za elektrotehniku, OIB 12673471493, Heinzelova 70/a,10000 Zagreb</item>
      <item>KARLOVAČKA BANKA dioničko društvo, OIB 08106331075, Ivana Gorana Kovačića 1,47000 Karlovac</item>
      <item>MAMIĆ PERIĆ REBERSKI RIMAC Odvjetničko društvo, društvo s ograničenom odgovornošću, OIB 32802230502, Radnička cesta 80,10000 Zagreb</item>
      <item>Ivan Stanko Maleš, Ulica grada Vukovara 269f,10000 Zagreb</item>
      <item>Goran Durmiš, Preradovićeva 24,10000 Zagreb</item>
      <item>Ivana Radeljak, Masarykova 13,10000 Zagreb</item>
      <item>CIOS CARGO društvo s ograničenom odgovornošću za iznajmljivanje vozila i opreme, OIB 15284306775, Josipa Lončara 15,10000 Zagreb</item>
      <item>HETA ASSET RESOLUTION AG, /,Klagenfurt</item>
      <item>MAMIĆ PERIĆ REBERSKI RIMAC Odvjetničko društvo, društvo s ograničenom odgovornošću, OIB 32802230502, Ivana Lučića 2A,10000 Zagreb</item>
      <item>KMAG d.o.o. zastupstvo, OIB 50122329920, Gornjostupnička 18/J,10255 Gornji Stupnik</item>
      <item>Tea Žunić, Prolaz Marije Kucifikse Kozulić 2,51000 Rijeka</item>
      <item>DIART d.o.o. za proizvodnju i usluge, OIB 06185898392, Slavonska avenija 52 g,10000 Zagreb</item>
      <item>TISKARA REPRINT d.o.o. za tiskarsku djelatnost, OIB 91226922948, Kostanjevec 37,10000 Zagreb</item>
      <item>Grad Zagreb</item>
      <item>Vesna Pavličević, Bednjanska 8a,10000 Zagreb</item>
      <item>Kvantum gradnja društvo s ograničenom odgovornošću za graditeljstvo, OIB 62748007682, Dr. Ivana Novaka 38,40000 Čakovec</item>
      <item>Kvantum gradnja društvo s ograničenom odgovornošću za graditeljstvo, OIB 62748007682, Dr. Ivana Novaka 38,40000 Čakovec</item>
      <item>Odvjetničko društvo Balatinec i Nikolić društvo s ograničenom odgovornošću, OIB 55497820258, Jurišićeva 25,10000 Zagreb</item>
    </izvorni_sadrzaj>
    <derivirana_varijabla naziv="DomainObject.Predmet.SudioniciListAdressOIB_1">
      <item>FINA ZAGREB, OIB 85821130368, KOTURAŠKA 43,10000 Zagreb</item>
      <item>DIOKI Organska petrokemija d.d., OIB 71451172026, Čulinečka cesta 252,10000 Zagreb</item>
      <item>Leo Dolezil, OIB 58098157434, Wickerhauserova 16A,10000 Zagreb</item>
      <item>Marija Vujčić Turkulin, OIB 22593287559, Vrtlarska 3,10000 Zagreb</item>
      <item>H-ABDUCO društvo s ograničenom odgovornošću za usluge, OIB 13667298928, Slavonska avenija 6A,10000 Zagreb</item>
      <item>Ministarstvo financija, Porezna uprava, Avenija Dubrovnik 32,10000 Zagreb</item>
      <item>Zagrabačke nekretnine d. o. o., OIB 15364543303, Nova Ves 17,10000 Zagreb</item>
      <item>Helb d. o. o., OIB 38935991904, Slavka Kolara 4,10370 Dugo Selo</item>
      <item>Ivica Ratković, OIB 89868920596, Rafe Barišića 22,10000 Zagreb</item>
      <item>Inga Grgić, OIB 61067316396, Voćarska 3,10255 Gornji Stupnik</item>
      <item>Grad Zagreb, OIB 61817894937, Stjepana Radića 1,10000 Zagreb</item>
      <item>TVORNICA TURBINA d.o.o., OIB 32258484464, Stanka Vraza 53,47000 Karlovac</item>
      <item>SIGMA S VL. SLAVKO PERIĆ, OIB 40207522223</item>
      <item>POLJO-PROM d.o.o. za usluge, OIB 26189340470, Križanići 27,10020 Hrašće Turopoljsko</item>
      <item>ODRŽAVANJE I IZGRADNJA POGONA d.o.o. za proizvodnju, trgovinu i usluge, OIB 37154625188, Savska opatovina 34,Zagreb</item>
      <item>TIHOMIR BRNJANEC</item>
      <item>MIHAEL IVANOVIĆ</item>
      <item>RESINEX CROATIA d.o.o. za trgovinu i usluge, OIB 79438419256, Kreše Golika 5,Zagreb</item>
      <item>ZVONKO GULIŠ</item>
      <item>STJEPAN MATEJČIĆ</item>
      <item>JAVNA VATROGASNA POSTROJBA</item>
      <item>PIMEX, d.o.o. za proizvodnju poljoprivredne mehanizacije, vanjsku i unutarnju trgovinu, OIB 03517896862, Lukavec, Nova cesta 16,10410 Velika Gorica</item>
      <item>E E- SERVIS ZA POPRAVAK STROJEVA VL. JAKAC ECIO, OIB 91901325663</item>
      <item>VILSTROJ društvo s ograničenom odgovornošću za usluge i trgovinu, OIB 14411754953, Mažinjica 77,52420 Buzet</item>
      <item>SOLAR BILIĆ d.o.o. za proizvodnju energije i usluge, OIB 22052348114, Kraljevec 16,Zagreb</item>
      <item>LUKA PIRŠLJIN</item>
      <item>IVERO društvo s ograničenom odgovornošću za trgovinu i usluge, OIB 89206455960, Planinska 13,10360 Sesvete</item>
      <item>DVD BIŠKUPCI, OIB 75933519360</item>
      <item>DOBROVOLJNO VATROGASNO DRUŠTVO ČAZMA, OIB 30314115980</item>
      <item>VESNA RUKAVINA</item>
      <item>JOSIP JAKOUBEK</item>
      <item>DARIO VIDOVIĆ</item>
      <item>SIROVINA društvo s ograničenom odgovornošću za ekologiju i gospodarenje otpadom, OIB 30322785480, Ulica 29. rujna 2,43000 Bjelovar</item>
      <item>FAGUS DRV. OBRT VL. ANTUN KLJAIĆ, OIB 01290178100</item>
      <item>VAR društvo s ograničenom odgovornošću za unutarnju i vanjsku trgovinu i usluge, OIB 66402309304, Primišljanska 3,Zagreb</item>
      <item>3 K.F. d.o.o. za trgovinu i usluge, OIB 49939600448, Ivanićgradska 42,Zagreb</item>
      <item>VATROGASNA ZAJEDNICA OPĆINA POPOVAČA</item>
      <item>TRCZ RABLJENA VOZILA d.o.o. za trgovinu i usluge, OIB 39500334369, Zagrebačka 118,10360 Sesvete</item>
      <item>IVAN KLJAIĆ</item>
      <item>JUNGO, d.o.o.  za trgovinu i usluge, turistička agencija, OIB 66632728885, Poljička cesta 22,21315 Jesenice</item>
      <item>AUTOP. AUTOD. IVAN PAVLOVIĆ, OIB 96963825773</item>
      <item>VTROGASNA ZAJEDNICA DARUVAR</item>
      <item>BOŽIDAR BARTOL, OIB 77422815118</item>
      <item>FRANJO BOŽIĆ</item>
      <item>INFORMATIČKE TEHNOLOGIJE AUDAX d.o.o. za informatiku i poslovno savjetovanje, OIB 28434783841, Petra Krešimira IV br. 5,35000 Slavonski Brod</item>
      <item>AUTO-DABO društvo s ograničenom odgovornošću za trgovinu i usluge, OIB 81363721800, Kaniža/bb,42240 Kaniža</item>
      <item>BRKOVIĆ društvo s ograničenom odgovornošću za preradu otpadnih materijala, trgovinu i usluge, OIB 69326119226, Industrijska 3,10431 Sveta Nedelja</item>
      <item>PILANA JAKLIĆ, OIB 74345196762</item>
      <item>KLAR-IVA d.o.o. za trgovinu i usluge, OIB 03963335960, Luja Adamiča 13,Zagreb</item>
      <item>VITKOVIĆ PROM društvo s ograničenom odgovornošću za usluge, trgovinu i uvoz-izvoz, OIB 50705099618, Bocakova 48,10380 Sveti Ivan Zelina</item>
      <item>SAMO TREBA DELATI d.o.o. za trgovinu i usluge, OIB 91854435907, Selska 8,10437 Bestovje</item>
      <item>ZE - TRA društvo s ograničenom odgovornošću za proizvodnju, marketing i transport, OIB 84412170391, Krečaves 91a,10380 Sveti Ivan Zelina</item>
      <item>CE-ZA-R Centar za reciklažu d.o.o., OIB 03860945174, Josipa Lončara 15,Zagreb</item>
      <item>DANICA ANTOLKOVIĆ</item>
      <item>CENTAR ZA KOMBINIRANI TRANSPORT ZAGREB, d.d. za proizvodnju, prijevoz, otpremništvo i trgovinu, OIB 49800593791, Trg senjskih uskoka 7-8,Zagreb</item>
      <item>ZAGREBAČKA BANKA DIONIČKO DRUŠTVO, OIB 92963223473, Paromlinska 2,10000 Zagreb</item>
      <item>HRVATSKA BANKA ZA OBNOVU I RAZVITAK, OIB 26702280390, Strossmayerov Trg 9,10000 Zagreb</item>
      <item>Gordan Hudina, OIB 55156531315, Čalogovićeva Ulica 1,10000 Zagreb</item>
      <item>NEKRETNINE PLUS društvo s ograničenom odgovornošću za upravljanje nekretninama, OIB 56542840869, Varaždinska ulica, I odvojak 11,42000 Jalkovec</item>
      <item>BANKA KOVANICA dioničko društvo, OIB 33039197637, Petra Preradovića 29,42000 Varaždin</item>
      <item>HYPO INTERNATIONAL, nema,nema Klagenfurt</item>
      <item>Raiffeisenbank Austria d.d., OIB 53056966535, Petrinjska 59,10000 Zagreb</item>
      <item>Siemens dioničko društvo za elektrotehniku, OIB 12673471493, Heinzelova 70/a,10000 Zagreb</item>
      <item>KARLOVAČKA BANKA dioničko društvo, OIB 08106331075, Ivana Gorana Kovačića 1,47000 Karlovac</item>
      <item>MAMIĆ PERIĆ REBERSKI RIMAC Odvjetničko društvo, društvo s ograničenom odgovornošću, OIB 32802230502, Radnička cesta 80,10000 Zagreb</item>
      <item>Ivan Stanko Maleš, Ulica grada Vukovara 269f,10000 Zagreb</item>
      <item>Goran Durmiš, Preradovićeva 24,10000 Zagreb</item>
      <item>Ivana Radeljak, Masarykova 13,10000 Zagreb</item>
      <item>CIOS CARGO društvo s ograničenom odgovornošću za iznajmljivanje vozila i opreme, OIB 15284306775, Josipa Lončara 15,10000 Zagreb</item>
      <item>HETA ASSET RESOLUTION AG, /,Klagenfurt</item>
      <item>MAMIĆ PERIĆ REBERSKI RIMAC Odvjetničko društvo, društvo s ograničenom odgovornošću, OIB 32802230502, Ivana Lučića 2A,10000 Zagreb</item>
      <item>KMAG d.o.o. zastupstvo, OIB 50122329920, Gornjostupnička 18/J,10255 Gornji Stupnik</item>
      <item>Tea Žunić, Prolaz Marije Kucifikse Kozulić 2,51000 Rijeka</item>
      <item>DIART d.o.o. za proizvodnju i usluge, OIB 06185898392, Slavonska avenija 52 g,10000 Zagreb</item>
      <item>TISKARA REPRINT d.o.o. za tiskarsku djelatnost, OIB 91226922948, Kostanjevec 37,10000 Zagreb</item>
      <item>Grad Zagreb</item>
      <item>Vesna Pavličević, Bednjanska 8a,10000 Zagreb</item>
      <item>Kvantum gradnja društvo s ograničenom odgovornošću za graditeljstvo, OIB 62748007682, Dr. Ivana Novaka 38,40000 Čakovec</item>
      <item>Kvantum gradnja društvo s ograničenom odgovornošću za graditeljstvo, OIB 62748007682, Dr. Ivana Novaka 38,40000 Čakovec</item>
      <item>Odvjetničko društvo Balatinec i Nikolić društvo s ograničenom odgovornošću, OIB 55497820258, Jurišićeva 25,10000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71451172026</item>
      <item>, OIB 58098157434</item>
      <item>, OIB 22593287559</item>
      <item>, OIB 13667298928</item>
      <item>, OIB null</item>
      <item>, OIB 15364543303</item>
      <item>, OIB 38935991904</item>
      <item>, OIB 89868920596</item>
      <item>, OIB 61067316396</item>
      <item>, OIB 61817894937</item>
      <item>, OIB 32258484464</item>
      <item>, OIB 40207522223</item>
      <item>, OIB 26189340470</item>
      <item>, OIB 37154625188</item>
      <item>, OIB null</item>
      <item>, OIB null</item>
      <item>, OIB 79438419256</item>
      <item>, OIB null</item>
      <item>, OIB null</item>
      <item>, OIB null</item>
      <item>, OIB 03517896862</item>
      <item>, OIB 91901325663</item>
      <item>, OIB 14411754953</item>
      <item>, OIB 22052348114</item>
      <item>, OIB null</item>
      <item>, OIB 89206455960</item>
      <item>, OIB 75933519360</item>
      <item>, OIB 30314115980</item>
      <item>, OIB null</item>
      <item>, OIB null</item>
      <item>, OIB null</item>
      <item>, OIB 30322785480</item>
      <item>, OIB 01290178100</item>
      <item>, OIB 66402309304</item>
      <item>, OIB 49939600448</item>
      <item>, OIB null</item>
      <item>, OIB 39500334369</item>
      <item>, OIB null</item>
      <item>, OIB 66632728885</item>
      <item>, OIB 96963825773</item>
      <item>, OIB null</item>
      <item>, OIB 77422815118</item>
      <item>, OIB null</item>
      <item>, OIB 28434783841</item>
      <item>, OIB 81363721800</item>
      <item>, OIB 69326119226</item>
      <item>, OIB 74345196762</item>
      <item>, OIB 03963335960</item>
      <item>, OIB 50705099618</item>
      <item>, OIB 91854435907</item>
      <item>, OIB 84412170391</item>
      <item>, OIB 03860945174</item>
      <item>, OIB null</item>
      <item>, OIB 49800593791</item>
      <item>, OIB 92963223473</item>
      <item>, OIB 26702280390</item>
      <item>, OIB 55156531315</item>
      <item>, OIB 56542840869</item>
      <item>, OIB 33039197637</item>
      <item>, OIB null</item>
      <item>, OIB 53056966535</item>
      <item>, OIB 12673471493</item>
      <item>, OIB 08106331075</item>
      <item>, OIB 32802230502</item>
      <item>, OIB null</item>
      <item>, OIB null</item>
      <item>, OIB null</item>
      <item>, OIB 15284306775</item>
      <item>, OIB null</item>
      <item>, OIB 32802230502</item>
      <item>, OIB 50122329920</item>
      <item>, OIB null</item>
      <item>, OIB 06185898392</item>
      <item>, OIB 91226922948</item>
      <item>, OIB null</item>
      <item>, OIB null</item>
      <item>, OIB 62748007682</item>
      <item>, OIB 62748007682</item>
      <item>, OIB 55497820258</item>
    </izvorni_sadrzaj>
    <derivirana_varijabla naziv="DomainObject.Predmet.SudioniciListNazivOIB_1">
      <item>, OIB 85821130368</item>
      <item>, OIB 71451172026</item>
      <item>, OIB 58098157434</item>
      <item>, OIB 22593287559</item>
      <item>, OIB 13667298928</item>
      <item>, OIB null</item>
      <item>, OIB 15364543303</item>
      <item>, OIB 38935991904</item>
      <item>, OIB 89868920596</item>
      <item>, OIB 61067316396</item>
      <item>, OIB 61817894937</item>
      <item>, OIB 32258484464</item>
      <item>, OIB 40207522223</item>
      <item>, OIB 26189340470</item>
      <item>, OIB 37154625188</item>
      <item>, OIB null</item>
      <item>, OIB null</item>
      <item>, OIB 79438419256</item>
      <item>, OIB null</item>
      <item>, OIB null</item>
      <item>, OIB null</item>
      <item>, OIB 03517896862</item>
      <item>, OIB 91901325663</item>
      <item>, OIB 14411754953</item>
      <item>, OIB 22052348114</item>
      <item>, OIB null</item>
      <item>, OIB 89206455960</item>
      <item>, OIB 75933519360</item>
      <item>, OIB 30314115980</item>
      <item>, OIB null</item>
      <item>, OIB null</item>
      <item>, OIB null</item>
      <item>, OIB 30322785480</item>
      <item>, OIB 01290178100</item>
      <item>, OIB 66402309304</item>
      <item>, OIB 49939600448</item>
      <item>, OIB null</item>
      <item>, OIB 39500334369</item>
      <item>, OIB null</item>
      <item>, OIB 66632728885</item>
      <item>, OIB 96963825773</item>
      <item>, OIB null</item>
      <item>, OIB 77422815118</item>
      <item>, OIB null</item>
      <item>, OIB 28434783841</item>
      <item>, OIB 81363721800</item>
      <item>, OIB 69326119226</item>
      <item>, OIB 74345196762</item>
      <item>, OIB 03963335960</item>
      <item>, OIB 50705099618</item>
      <item>, OIB 91854435907</item>
      <item>, OIB 84412170391</item>
      <item>, OIB 03860945174</item>
      <item>, OIB null</item>
      <item>, OIB 49800593791</item>
      <item>, OIB 92963223473</item>
      <item>, OIB 26702280390</item>
      <item>, OIB 55156531315</item>
      <item>, OIB 56542840869</item>
      <item>, OIB 33039197637</item>
      <item>, OIB null</item>
      <item>, OIB 53056966535</item>
      <item>, OIB 12673471493</item>
      <item>, OIB 08106331075</item>
      <item>, OIB 32802230502</item>
      <item>, OIB null</item>
      <item>, OIB null</item>
      <item>, OIB null</item>
      <item>, OIB 15284306775</item>
      <item>, OIB null</item>
      <item>, OIB 32802230502</item>
      <item>, OIB 50122329920</item>
      <item>, OIB null</item>
      <item>, OIB 06185898392</item>
      <item>, OIB 91226922948</item>
      <item>, OIB null</item>
      <item>, OIB null</item>
      <item>, OIB 62748007682</item>
      <item>, OIB 62748007682</item>
      <item>, OIB 55497820258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Vujčić Turkulin, OIB 22593287559, Vrtlarska 3 p.p. 881, 10000 Zagreb</item>
    </izvorni_sadrzaj>
    <derivirana_varijabla naziv="DomainObject.Predmet.StecajniUpraviteljiListAddressOIB_1">
      <item>Marija Vujčić Turkulin, OIB 22593287559, Vrtlarska 3 p.p. 881,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9. svibnja 2019.</izvorni_sadrzaj>
    <derivirana_varijabla naziv="DomainObject.Predmet.DatumZadnjeOdrzaneSudskeRadnje_1">9. svibnja 2019.</derivirana_varijabla>
  </DomainObject.Predmet.DatumZadnjeOdrzaneSudskeRadnje>
  <DomainObject.PredzadnjaOdlukaIzPredmeta.DatumDonosenjaOdluke>
    <izvorni_sadrzaj>9. svibnja 2019.</izvorni_sadrzaj>
    <derivirana_varijabla naziv="DomainObject.PredzadnjaOdlukaIzPredmeta.DatumDonosenjaOdluke_1">9. svibnja 2019.</derivirana_varijabla>
  </DomainObject.PredzadnjaOdlukaIzPredmeta.DatumDonosenjaOdluke>
  <DomainObject.PredzadnjaOdlukaIzPredmeta.Oznaka>
    <izvorni_sadrzaj>St-1984/2013-659</izvorni_sadrzaj>
    <derivirana_varijabla naziv="DomainObject.PredzadnjaOdlukaIzPredmeta.Oznaka_1">St-1984/2013-659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5A9349D-039F-4265-90D7-CEFE9350074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867</properties:Words>
  <properties:Characters>4787</properties:Characters>
  <properties:Lines>116</properties:Lines>
  <properties:Paragraphs>42</properties:Paragraphs>
  <properties:TotalTime>50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5741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2019-05-13T11:33:00Z</dcterms:created>
  <dc:creator>Korisnik</dc:creator>
  <cp:lastModifiedBy>Gordana Cvitković</cp:lastModifiedBy>
  <cp:lastPrinted>2019-05-13T12:22:00Z</cp:lastPrinted>
  <dcterms:modified xmlns:xsi="http://www.w3.org/2001/XMLSchema-instance" xsi:type="dcterms:W3CDTF">2019-05-13T12:22:00Z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dosuda (St-1984-13-Rješenje-oglašavanje nevažećom dosudom i dosuda novom.docx)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