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160e" w14:paraId="c55160e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E3DFB">
        <w:t>2087/16</w:t>
      </w:r>
      <w:r w:rsidR="00E304AC">
        <w:t xml:space="preserve">-3    </w:t>
      </w:r>
      <w:r w:rsidR="00B52D72">
        <w:t xml:space="preserve">           </w:t>
      </w:r>
      <w:r w:rsidR="00C31CDE">
        <w:t xml:space="preserve">   </w:t>
      </w:r>
      <w:r w:rsidR="001E323F">
        <w:t xml:space="preserve">          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>Trgovački sud u Osijeku, po sucu Gordani Njari, u stečajnom predmetu povodom zahtjeva Financijske agencije Regionalni centar Osijek Podružnica Osijek, L. Jagera 3,</w:t>
      </w:r>
      <w:r w:rsidR="00C31CDE">
        <w:t xml:space="preserve"> OIB 85821130368 z</w:t>
      </w:r>
      <w:r>
        <w:t xml:space="preserve">a pokretanje skraćenog stečajnog postupka nad dužnikom </w:t>
      </w:r>
      <w:r w:rsidR="00FE3DFB" w:rsidRPr="00FE3DFB">
        <w:t>RADIĆ &amp; RADIĆ d.o.o. Osijek</w:t>
      </w:r>
      <w:r w:rsidR="00FE3DFB">
        <w:t xml:space="preserve">, Umaška 10, OIB </w:t>
      </w:r>
      <w:r w:rsidR="00FE3DFB" w:rsidRPr="00FE3DFB">
        <w:t>77680851387</w:t>
      </w:r>
      <w:r w:rsidR="00FE3DFB">
        <w:t xml:space="preserve">, MBS </w:t>
      </w:r>
      <w:r w:rsidR="00F77F6D" w:rsidRPr="00F77F6D">
        <w:t>030022748</w:t>
      </w:r>
      <w:r w:rsidR="00F77F6D">
        <w:t xml:space="preserve"> </w:t>
      </w:r>
      <w:r>
        <w:t>temeljem članka 430. Stečajnog</w:t>
      </w:r>
      <w:r w:rsidR="0042227E">
        <w:t xml:space="preserve"> zakona</w:t>
      </w:r>
      <w:r>
        <w:t xml:space="preserve">, dana </w:t>
      </w:r>
      <w:r w:rsidR="0042227E">
        <w:t>1</w:t>
      </w:r>
      <w:r w:rsidR="00A36428">
        <w:t>3</w:t>
      </w:r>
      <w:r w:rsidR="0042227E">
        <w:t xml:space="preserve">. rujna 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F77F6D">
        <w:t xml:space="preserve">RADIĆ &amp; RADIĆ d.o.o. Osijek, Umaška 10, OIB 77680851387, MBS 030022748, iznosi 5.636,20  </w:t>
      </w:r>
      <w:r w:rsidR="00633E3C">
        <w:t xml:space="preserve">kn.              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prokazni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F77F6D">
        <w:t>2087</w:t>
      </w:r>
      <w:r>
        <w:t>-16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3C4842">
        <w:t>1</w:t>
      </w:r>
      <w:r w:rsidR="00A36428">
        <w:t>3</w:t>
      </w:r>
      <w:r w:rsidR="003C4842">
        <w:t xml:space="preserve">. rujna  </w:t>
      </w:r>
      <w:r w:rsidR="0041506C">
        <w:t xml:space="preserve"> </w:t>
      </w:r>
      <w:r>
        <w:t xml:space="preserve"> 2016.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 w:rsidRPr="00F2165F">
      <w:pPr>
        <w:ind w:left="6372"/>
        <w:jc w:val="both"/>
        <w:rPr>
          <w:bCs/>
        </w:rPr>
      </w:pP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4355F5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A36428">
        <w:t>20.11.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7F6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C4842"/>
    <w:rsid w:val="003D02B1"/>
    <w:rsid w:val="003D4988"/>
    <w:rsid w:val="003E4DD9"/>
    <w:rsid w:val="003E6670"/>
    <w:rsid w:val="003E7C98"/>
    <w:rsid w:val="0040532D"/>
    <w:rsid w:val="00407F19"/>
    <w:rsid w:val="00412D6E"/>
    <w:rsid w:val="00413C80"/>
    <w:rsid w:val="00414A9A"/>
    <w:rsid w:val="0041506C"/>
    <w:rsid w:val="00415293"/>
    <w:rsid w:val="004159B7"/>
    <w:rsid w:val="00415C7B"/>
    <w:rsid w:val="0041638D"/>
    <w:rsid w:val="004171F3"/>
    <w:rsid w:val="00420037"/>
    <w:rsid w:val="00420A2D"/>
    <w:rsid w:val="00421D71"/>
    <w:rsid w:val="0042227E"/>
    <w:rsid w:val="00423899"/>
    <w:rsid w:val="00423F56"/>
    <w:rsid w:val="004351D0"/>
    <w:rsid w:val="00435255"/>
    <w:rsid w:val="004355F5"/>
    <w:rsid w:val="00436570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56752"/>
    <w:rsid w:val="005607DA"/>
    <w:rsid w:val="005619D5"/>
    <w:rsid w:val="00564659"/>
    <w:rsid w:val="00566699"/>
    <w:rsid w:val="00567927"/>
    <w:rsid w:val="00567F6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3E3C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D3272"/>
    <w:rsid w:val="006E1DAE"/>
    <w:rsid w:val="006F779D"/>
    <w:rsid w:val="00704E52"/>
    <w:rsid w:val="00706789"/>
    <w:rsid w:val="00707753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26686"/>
    <w:rsid w:val="00832C4F"/>
    <w:rsid w:val="00836CE2"/>
    <w:rsid w:val="0084069A"/>
    <w:rsid w:val="008413EE"/>
    <w:rsid w:val="00842B48"/>
    <w:rsid w:val="00842DA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923B4"/>
    <w:rsid w:val="008A1F12"/>
    <w:rsid w:val="008A224F"/>
    <w:rsid w:val="008A6156"/>
    <w:rsid w:val="008A66B9"/>
    <w:rsid w:val="008A786C"/>
    <w:rsid w:val="008B0E56"/>
    <w:rsid w:val="008B6058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3E49"/>
    <w:rsid w:val="009B40D7"/>
    <w:rsid w:val="009B46D8"/>
    <w:rsid w:val="009B5FA6"/>
    <w:rsid w:val="009B60F8"/>
    <w:rsid w:val="009C1900"/>
    <w:rsid w:val="009C670C"/>
    <w:rsid w:val="009D0E99"/>
    <w:rsid w:val="009D3536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17FB0"/>
    <w:rsid w:val="00A2131B"/>
    <w:rsid w:val="00A214C9"/>
    <w:rsid w:val="00A2399E"/>
    <w:rsid w:val="00A23A45"/>
    <w:rsid w:val="00A245E7"/>
    <w:rsid w:val="00A259A6"/>
    <w:rsid w:val="00A3598F"/>
    <w:rsid w:val="00A36428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62DE"/>
    <w:rsid w:val="00AF78DC"/>
    <w:rsid w:val="00B018D5"/>
    <w:rsid w:val="00B13828"/>
    <w:rsid w:val="00B16053"/>
    <w:rsid w:val="00B22E81"/>
    <w:rsid w:val="00B24B41"/>
    <w:rsid w:val="00B30EF5"/>
    <w:rsid w:val="00B31D47"/>
    <w:rsid w:val="00B32948"/>
    <w:rsid w:val="00B32EC0"/>
    <w:rsid w:val="00B35291"/>
    <w:rsid w:val="00B35741"/>
    <w:rsid w:val="00B3597F"/>
    <w:rsid w:val="00B42B7C"/>
    <w:rsid w:val="00B52D72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1CDE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4AC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EE7A86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34CA"/>
    <w:rsid w:val="00F73514"/>
    <w:rsid w:val="00F77F6D"/>
    <w:rsid w:val="00F82537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E3DFB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0E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E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E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E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E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0E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E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E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E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E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2087</izvorni_sadrzaj>
    <derivirana_varijabla naziv="DomainObject.Predmet.Broj_1">2087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St-2087/2016</izvorni_sadrzaj>
    <derivirana_varijabla naziv="DomainObject.Predmet.OznakaBroj_1">St-2087/2016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RADIĆ &amp; RADIĆ društvo s ograničenom odgovornošću za proizvodnju, trgovinu i usluge</izvorni_sadrzaj>
    <derivirana_varijabla naziv="DomainObject.Predmet.ProtustrankaFormated_1">  RADIĆ &amp; RADIĆ društvo s ograničenom odgovornošću za proizvodnju, trgovinu i usluge</derivirana_varijabla>
  </DomainObject.Predmet.ProtustrankaFormated>
  <DomainObject.Predmet.ProtustrankaFormatedOIB>
    <izvorni_sadrzaj>  RADIĆ &amp; RADIĆ društvo s ograničenom odgovornošću za proizvodnju, trgovinu i usluge, OIB 77680851387</izvorni_sadrzaj>
    <derivirana_varijabla naziv="DomainObject.Predmet.ProtustrankaFormatedOIB_1">  RADIĆ &amp; RADIĆ društvo s ograničenom odgovornošću za proizvodnju, trgovinu i usluge, OIB 77680851387</derivirana_varijabla>
  </DomainObject.Predmet.ProtustrankaFormatedOIB>
  <DomainObject.Predmet.ProtustrankaFormatedWithAdress>
    <izvorni_sadrzaj> RADIĆ &amp; RADIĆ društvo s ograničenom odgovornošću za proizvodnju, trgovinu i usluge, Umaška 10, 31000 Osijek</izvorni_sadrzaj>
    <derivirana_varijabla naziv="DomainObject.Predmet.ProtustrankaFormatedWithAdress_1"> RADIĆ &amp; RADIĆ društvo s ograničenom odgovornošću za proizvodnju, trgovinu i usluge, Umaška 10, 31000 Osijek</derivirana_varijabla>
  </DomainObject.Predmet.ProtustrankaFormatedWithAdress>
  <DomainObject.Predmet.ProtustrankaFormatedWithAdressOIB>
    <izvorni_sadrzaj> RADIĆ &amp; RADIĆ društvo s ograničenom odgovornošću za proizvodnju, trgovinu i usluge, OIB 77680851387, Umaška 10, 31000 Osijek</izvorni_sadrzaj>
    <derivirana_varijabla naziv="DomainObject.Predmet.ProtustrankaFormatedWithAdressOIB_1"> RADIĆ &amp; RADIĆ društvo s ograničenom odgovornošću za proizvodnju, trgovinu i usluge, OIB 77680851387, Umaška 10, 31000 Osijek</derivirana_varijabla>
  </DomainObject.Predmet.ProtustrankaFormatedWithAdressOIB>
  <DomainObject.Predmet.ProtustrankaWithAdress>
    <izvorni_sadrzaj>RADIĆ &amp; RADIĆ društvo s ograničenom odgovornošću za proizvodnju, trgovinu i usluge Umaška 10, 31000 Osijek</izvorni_sadrzaj>
    <derivirana_varijabla naziv="DomainObject.Predmet.ProtustrankaWithAdress_1">RADIĆ &amp; RADIĆ društvo s ograničenom odgovornošću za proizvodnju, trgovinu i usluge Umaška 10, 31000 Osijek</derivirana_varijabla>
  </DomainObject.Predmet.ProtustrankaWithAdress>
  <DomainObject.Predmet.ProtustrankaWithAdressOIB>
    <izvorni_sadrzaj>RADIĆ &amp; RADIĆ društvo s ograničenom odgovornošću za proizvodnju, trgovinu i usluge, OIB 77680851387, Umaška 10, 31000 Osijek</izvorni_sadrzaj>
    <derivirana_varijabla naziv="DomainObject.Predmet.ProtustrankaWithAdressOIB_1">RADIĆ &amp; RADIĆ društvo s ograničenom odgovornošću za proizvodnju, trgovinu i usluge, OIB 77680851387, Umaška 10, 31000 Osijek</derivirana_varijabla>
  </DomainObject.Predmet.ProtustrankaWithAdressOIB>
  <DomainObject.Predmet.ProtustrankaNazivFormated>
    <izvorni_sadrzaj>RADIĆ &amp; RADIĆ društvo s ograničenom odgovornošću za proizvodnju, trgovinu i usluge</izvorni_sadrzaj>
    <derivirana_varijabla naziv="DomainObject.Predmet.ProtustrankaNazivFormated_1">RADIĆ &amp; RADIĆ društvo s ograničenom odgovornošću za proizvodnju, trgovinu i usluge</derivirana_varijabla>
  </DomainObject.Predmet.ProtustrankaNazivFormated>
  <DomainObject.Predmet.ProtustrankaNazivFormatedOIB>
    <izvorni_sadrzaj>RADIĆ &amp; RADIĆ društvo s ograničenom odgovornošću za proizvodnju, trgovinu i usluge, OIB 77680851387</izvorni_sadrzaj>
    <derivirana_varijabla naziv="DomainObject.Predmet.ProtustrankaNazivFormatedOIB_1">RADIĆ &amp; RADIĆ društvo s ograničenom odgovornošću za proizvodnju, trgovinu i usluge, OIB 77680851387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RADIĆ &amp; RADIĆ društvo s ograničenom odgovornošću za proizvodnju, trgovinu i usluge</item>
    </izvorni_sadrzaj>
    <derivirana_varijabla naziv="DomainObject.Predmet.ProtuStrankaListFormated_1">
      <item>RADIĆ &amp; RADIĆ društvo s ograničenom odgovornošću za proizvodnju, trgovinu i usluge</item>
    </derivirana_varijabla>
  </DomainObject.Predmet.ProtuStrankaListFormated>
  <DomainObject.Predmet.ProtuStrankaListFormatedOIB>
    <izvorni_sadrzaj>
      <item>RADIĆ &amp; RADIĆ društvo s ograničenom odgovornošću za proizvodnju, trgovinu i usluge, OIB 77680851387</item>
    </izvorni_sadrzaj>
    <derivirana_varijabla naziv="DomainObject.Predmet.ProtuStrankaListFormatedOIB_1">
      <item>RADIĆ &amp; RADIĆ društvo s ograničenom odgovornošću za proizvodnju, trgovinu i usluge, OIB 77680851387</item>
    </derivirana_varijabla>
  </DomainObject.Predmet.ProtuStrankaListFormatedOIB>
  <DomainObject.Predmet.ProtuStrankaListFormatedWithAdress>
    <izvorni_sadrzaj>
      <item>RADIĆ &amp; RADIĆ društvo s ograničenom odgovornošću za proizvodnju, trgovinu i usluge, Umaška 10, 31000 Osijek</item>
    </izvorni_sadrzaj>
    <derivirana_varijabla naziv="DomainObject.Predmet.ProtuStrankaListFormatedWithAdress_1">
      <item>RADIĆ &amp; RADIĆ društvo s ograničenom odgovornošću za proizvodnju, trgovinu i usluge, Umaška 10, 31000 Osijek</item>
    </derivirana_varijabla>
  </DomainObject.Predmet.ProtuStrankaListFormatedWithAdress>
  <DomainObject.Predmet.ProtuStrankaListFormatedWithAdressOIB>
    <izvorni_sadrzaj>
      <item>RADIĆ &amp; RADIĆ društvo s ograničenom odgovornošću za proizvodnju, trgovinu i usluge, OIB 77680851387, Umaška 10, 31000 Osijek</item>
    </izvorni_sadrzaj>
    <derivirana_varijabla naziv="DomainObject.Predmet.ProtuStrankaListFormatedWithAdressOIB_1">
      <item>RADIĆ &amp; RADIĆ društvo s ograničenom odgovornošću za proizvodnju, trgovinu i usluge, OIB 77680851387, Umaška 10, 31000 Osijek</item>
    </derivirana_varijabla>
  </DomainObject.Predmet.ProtuStrankaListFormatedWithAdressOIB>
  <DomainObject.Predmet.ProtuStrankaListNazivFormated>
    <izvorni_sadrzaj>
      <item>RADIĆ &amp; RADIĆ društvo s ograničenom odgovornošću za proizvodnju, trgovinu i usluge</item>
    </izvorni_sadrzaj>
    <derivirana_varijabla naziv="DomainObject.Predmet.ProtuStrankaListNazivFormated_1">
      <item>RADIĆ &amp; RADIĆ društvo s ograničenom odgovornošću za proizvodnju, trgovinu i usluge</item>
    </derivirana_varijabla>
  </DomainObject.Predmet.ProtuStrankaListNazivFormated>
  <DomainObject.Predmet.ProtuStrankaListNazivFormatedOIB>
    <izvorni_sadrzaj>
      <item>RADIĆ &amp; RADIĆ društvo s ograničenom odgovornošću za proizvodnju, trgovinu i usluge, OIB 77680851387</item>
    </izvorni_sadrzaj>
    <derivirana_varijabla naziv="DomainObject.Predmet.ProtuStrankaListNazivFormatedOIB_1">
      <item>RADIĆ &amp; RADIĆ društvo s ograničenom odgovornošću za proizvodnju, trgovinu i usluge, OIB 77680851387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RADIĆ &amp; RADIĆ društvo s ograničenom odgovornošću za proizvodnju, trgovinu i usluge</izvorni_sadrzaj>
    <derivirana_varijabla naziv="DomainObject.Predmet.ProtustrankaIDrugi_1">RADIĆ &amp; RADIĆ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RADIĆ &amp; RADIĆ društvo s ograničenom odgovornošću za proizvodnju, trgovinu i usluge, OIB 77680851387, Umaška 10, 31000 Osijek</izvorni_sadrzaj>
    <derivirana_varijabla naziv="DomainObject.Predmet.ProtustrankaIDrugiAdressOIB_1">RADIĆ &amp; RADIĆ društvo s ograničenom odgovornošću za proizvodnju, trgovinu i usluge, OIB 77680851387, Umaška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RADIĆ &amp; RADIĆ društvo s ograničenom odgovornošću za proizvodnju, trgovinu i usluge</item>
    </izvorni_sadrzaj>
    <derivirana_varijabla naziv="DomainObject.Predmet.SudioniciListNaziv_1">
      <item>FINA RC OSIJEK</item>
      <item>RADIĆ &amp; RADIĆ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RADIĆ &amp; RADIĆ društvo s ograničenom odgovornošću za proizvodnju, trgovinu i usluge, OIB 77680851387, Umaška 10,31000 Osijek</item>
    </izvorni_sadrzaj>
    <derivirana_varijabla naziv="DomainObject.Predmet.SudioniciListAdressOIB_1">
      <item>FINA RC OSIJEK, OIB 85821130368</item>
      <item>RADIĆ &amp; RADIĆ društvo s ograničenom odgovornošću za proizvodnju, trgovinu i usluge, OIB 77680851387, Umaška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77680851387</item>
    </izvorni_sadrzaj>
    <derivirana_varijabla naziv="DomainObject.Predmet.SudioniciListNazivOIB_1">
      <item>, OIB 85821130368</item>
      <item>, OIB 77680851387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356</properties:Words>
  <properties:Characters>1838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2016-09-13T11:53:00Z</dcterms:created>
  <dc:creator>Korisnik</dc:creator>
  <cp:lastModifiedBy>Sanja Ban</cp:lastModifiedBy>
  <cp:lastPrinted>2016-09-13T11:52:00Z</cp:lastPrinted>
  <dcterms:modified xmlns:xsi="http://www.w3.org/2001/XMLSchema-instance" xsi:type="dcterms:W3CDTF">2016-09-13T11:53:00Z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