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42c9" w14:paraId="49842c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351E16">
        <w:t>-3086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31149">
        <w:t xml:space="preserve"> </w:t>
      </w:r>
      <w:r w:rsidR="00351E16">
        <w:t xml:space="preserve">udruga ŽENSKI KOŠARKAŠKI KLUB „LOKOMOTIVA“, Zagreb, </w:t>
      </w:r>
      <w:proofErr w:type="spellStart"/>
      <w:r w:rsidR="00351E16">
        <w:t>Crnatkova</w:t>
      </w:r>
      <w:proofErr w:type="spellEnd"/>
      <w:r w:rsidR="00351E16">
        <w:t xml:space="preserve"> 18, OIB: 62747617326.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51E16">
        <w:t xml:space="preserve">8.706,48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A71431"/>
    <w:rsid w:val="00A72573"/>
    <w:rsid w:val="00AC2E3E"/>
    <w:rsid w:val="00AC4528"/>
    <w:rsid w:val="00AD027A"/>
    <w:rsid w:val="00B26C03"/>
    <w:rsid w:val="00B82F18"/>
    <w:rsid w:val="00BD5043"/>
    <w:rsid w:val="00C14D9E"/>
    <w:rsid w:val="00C214D5"/>
    <w:rsid w:val="00C836B9"/>
    <w:rsid w:val="00C958E9"/>
    <w:rsid w:val="00CE7362"/>
    <w:rsid w:val="00D01B78"/>
    <w:rsid w:val="00D66226"/>
    <w:rsid w:val="00DE3027"/>
    <w:rsid w:val="00DF5A08"/>
    <w:rsid w:val="00E03C2D"/>
    <w:rsid w:val="00E60F1D"/>
    <w:rsid w:val="00EC3302"/>
    <w:rsid w:val="00ED6AA8"/>
    <w:rsid w:val="00EE59F9"/>
    <w:rsid w:val="00F034D3"/>
    <w:rsid w:val="00F8310C"/>
    <w:rsid w:val="00FA4ED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C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C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C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C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C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C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C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C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3086</izvorni_sadrzaj>
    <derivirana_varijabla naziv="DomainObject.Predmet.Broj_1">3086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St-3086/2015</izvorni_sadrzaj>
    <derivirana_varijabla naziv="DomainObject.Predmet.OznakaBroj_1">St-3086/2015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LOKOMOTIVA</izvorni_sadrzaj>
    <derivirana_varijabla naziv="DomainObject.Predmet.ProtustrankaFormated_1">  ŽENSKI KOŠARKAŠKI KLUB LOKOMOTIVA</derivirana_varijabla>
  </DomainObject.Predmet.ProtustrankaFormated>
  <DomainObject.Predmet.ProtustrankaFormatedOIB>
    <izvorni_sadrzaj>  ŽENSKI KOŠARKAŠKI KLUB LOKOMOTIVA, OIB 62747617326</izvorni_sadrzaj>
    <derivirana_varijabla naziv="DomainObject.Predmet.ProtustrankaFormatedOIB_1">  ŽENSKI KOŠARKAŠKI KLUB LOKOMOTIVA, OIB 62747617326</derivirana_varijabla>
  </DomainObject.Predmet.ProtustrankaFormatedOIB>
  <DomainObject.Predmet.ProtustrankaFormatedWithAdress>
    <izvorni_sadrzaj> ŽENSKI KOŠARKAŠKI KLUB LOKOMOTIVA, Crnatkova 18, 10000 Zagreb</izvorni_sadrzaj>
    <derivirana_varijabla naziv="DomainObject.Predmet.ProtustrankaFormatedWithAdress_1"> ŽENSKI KOŠARKAŠKI KLUB LOKOMOTIVA, Crnatkova 18, 10000 Zagreb</derivirana_varijabla>
  </DomainObject.Predmet.ProtustrankaFormatedWithAdress>
  <DomainObject.Predmet.ProtustrankaFormatedWithAdressOIB>
    <izvorni_sadrzaj> ŽENSKI KOŠARKAŠKI KLUB LOKOMOTIVA, OIB 62747617326, Crnatkova 18, 10000 Zagreb</izvorni_sadrzaj>
    <derivirana_varijabla naziv="DomainObject.Predmet.ProtustrankaFormatedWithAdressOIB_1"> ŽENSKI KOŠARKAŠKI KLUB LOKOMOTIVA, OIB 62747617326, Crnatkova 18, 10000 Zagreb</derivirana_varijabla>
  </DomainObject.Predmet.ProtustrankaFormatedWithAdressOIB>
  <DomainObject.Predmet.ProtustrankaWithAdress>
    <izvorni_sadrzaj>ŽENSKI KOŠARKAŠKI KLUB LOKOMOTIVA Crnatkova 18, 10000 Zagreb</izvorni_sadrzaj>
    <derivirana_varijabla naziv="DomainObject.Predmet.ProtustrankaWithAdress_1">ŽENSKI KOŠARKAŠKI KLUB LOKOMOTIVA Crnatkova 18, 10000 Zagreb</derivirana_varijabla>
  </DomainObject.Predmet.ProtustrankaWithAdress>
  <DomainObject.Predmet.ProtustrankaWithAdressOIB>
    <izvorni_sadrzaj>ŽENSKI KOŠARKAŠKI KLUB LOKOMOTIVA, OIB 62747617326, Crnatkova 18, 10000 Zagreb</izvorni_sadrzaj>
    <derivirana_varijabla naziv="DomainObject.Predmet.ProtustrankaWithAdressOIB_1">ŽENSKI KOŠARKAŠKI KLUB LOKOMOTIVA, OIB 62747617326, Crnatkova 18, 10000 Zagreb</derivirana_varijabla>
  </DomainObject.Predmet.ProtustrankaWithAdressOIB>
  <DomainObject.Predmet.ProtustrankaNazivFormated>
    <izvorni_sadrzaj>ŽENSKI KOŠARKAŠKI KLUB LOKOMOTIVA</izvorni_sadrzaj>
    <derivirana_varijabla naziv="DomainObject.Predmet.ProtustrankaNazivFormated_1">ŽENSKI KOŠARKAŠKI KLUB LOKOMOTIVA</derivirana_varijabla>
  </DomainObject.Predmet.ProtustrankaNazivFormated>
  <DomainObject.Predmet.ProtustrankaNazivFormatedOIB>
    <izvorni_sadrzaj>ŽENSKI KOŠARKAŠKI KLUB LOKOMOTIVA, OIB 62747617326</izvorni_sadrzaj>
    <derivirana_varijabla naziv="DomainObject.Predmet.ProtustrankaNazivFormatedOIB_1">ŽENSKI KOŠARKAŠKI KLUB LOKOMOTIVA, OIB 62747617326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KOŠARKAŠKI KLUB LOKOMOTIVA</item>
    </izvorni_sadrzaj>
    <derivirana_varijabla naziv="DomainObject.Predmet.ProtuStrankaListFormated_1">
      <item>ŽENSKI KOŠARKAŠKI KLUB LOKOMOTIVA</item>
    </derivirana_varijabla>
  </DomainObject.Predmet.ProtuStrankaListFormated>
  <DomainObject.Predmet.ProtuStrankaListFormatedOIB>
    <izvorni_sadrzaj>
      <item>ŽENSKI KOŠARKAŠKI KLUB LOKOMOTIVA, OIB 62747617326</item>
    </izvorni_sadrzaj>
    <derivirana_varijabla naziv="DomainObject.Predmet.ProtuStrankaListFormatedOIB_1">
      <item>ŽENSKI KOŠARKAŠKI KLUB LOKOMOTIVA, OIB 62747617326</item>
    </derivirana_varijabla>
  </DomainObject.Predmet.ProtuStrankaListFormatedOIB>
  <DomainObject.Predmet.ProtuStrankaListFormatedWithAdress>
    <izvorni_sadrzaj>
      <item>ŽENSKI KOŠARKAŠKI KLUB LOKOMOTIVA, Crnatkova 18, 10000 Zagreb</item>
    </izvorni_sadrzaj>
    <derivirana_varijabla naziv="DomainObject.Predmet.ProtuStrankaListFormatedWithAdress_1">
      <item>ŽENSKI KOŠARKAŠKI KLUB LOKOMOTIVA, Crnatkova 18, 10000 Zagreb</item>
    </derivirana_varijabla>
  </DomainObject.Predmet.ProtuStrankaListFormatedWithAdress>
  <DomainObject.Predmet.ProtuStrankaListFormatedWithAdressOIB>
    <izvorni_sadrzaj>
      <item>ŽENSKI KOŠARKAŠKI KLUB LOKOMOTIVA, OIB 62747617326, Crnatkova 18, 10000 Zagreb</item>
    </izvorni_sadrzaj>
    <derivirana_varijabla naziv="DomainObject.Predmet.ProtuStrankaListFormatedWithAdressOIB_1">
      <item>ŽENSKI KOŠARKAŠKI KLUB LOKOMOTIVA, OIB 62747617326, Crnatkova 18, 10000 Zagreb</item>
    </derivirana_varijabla>
  </DomainObject.Predmet.ProtuStrankaListFormatedWithAdressOIB>
  <DomainObject.Predmet.ProtuStrankaListNazivFormated>
    <izvorni_sadrzaj>
      <item>ŽENSKI KOŠARKAŠKI KLUB LOKOMOTIVA</item>
    </izvorni_sadrzaj>
    <derivirana_varijabla naziv="DomainObject.Predmet.ProtuStrankaListNazivFormated_1">
      <item>ŽENSKI KOŠARKAŠKI KLUB LOKOMOTIVA</item>
    </derivirana_varijabla>
  </DomainObject.Predmet.ProtuStrankaListNazivFormated>
  <DomainObject.Predmet.ProtuStrankaListNazivFormatedOIB>
    <izvorni_sadrzaj>
      <item>ŽENSKI KOŠARKAŠKI KLUB LOKOMOTIVA, OIB 62747617326</item>
    </izvorni_sadrzaj>
    <derivirana_varijabla naziv="DomainObject.Predmet.ProtuStrankaListNazivFormatedOIB_1">
      <item>ŽENSKI KOŠARKAŠKI KLUB LOKOMOTIVA, OIB 62747617326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KOŠARKAŠKI KLUB LOKOMOTIVA</izvorni_sadrzaj>
    <derivirana_varijabla naziv="DomainObject.Predmet.ProtustrankaIDrugi_1">ŽENSKI KOŠARKAŠKI KLUB LOKOMOTIVA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KOŠARKAŠKI KLUB LOKOMOTIVA, OIB 62747617326, Crnatkova 18, 10000 Zagreb</izvorni_sadrzaj>
    <derivirana_varijabla naziv="DomainObject.Predmet.ProtustrankaIDrugiAdressOIB_1">ŽENSKI KOŠARKAŠKI KLUB LOKOMOTIVA, OIB 62747617326, Crnatkova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KOŠARKAŠKI KLUB LOKOMOTIVA</item>
      <item>FINA Regionalni centar Zagreb</item>
    </izvorni_sadrzaj>
    <derivirana_varijabla naziv="DomainObject.Predmet.SudioniciListNaziv_1">
      <item>ŽENSKI KOŠARKAŠKI KLUB LOKOMOTIVA</item>
      <item>FINA Regionalni centar Zagreb</item>
    </derivirana_varijabla>
  </DomainObject.Predmet.SudioniciListNaziv>
  <DomainObject.Predmet.SudioniciListAdressOIB>
    <izvorni_sadrzaj>
      <item>ŽENSKI KOŠARKAŠKI KLUB LOKOMOTIVA, OIB 62747617326, Crnatkova 18,10000 Zagreb</item>
      <item>FINA Regionalni centar Zagreb, OIB 85821130368, Trg svibanjskih žrtava 1995. 1,10000 Zagreb</item>
    </izvorni_sadrzaj>
    <derivirana_varijabla naziv="DomainObject.Predmet.SudioniciListAdressOIB_1">
      <item>ŽENSKI KOŠARKAŠKI KLUB LOKOMOTIVA, OIB 62747617326, Crnatkova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62747617326</item>
      <item>, OIB 85821130368</item>
    </izvorni_sadrzaj>
    <derivirana_varijabla naziv="DomainObject.Predmet.SudioniciListNazivOIB_1">
      <item>, OIB 62747617326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61CC3-7231-477C-AE7C-36D8291EA8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1295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2016-01-14T13:32:00Z</dcterms:created>
  <dc:creator>ilukac</dc:creator>
  <cp:lastModifiedBy>Višnja Jurlina</cp:lastModifiedBy>
  <cp:lastPrinted>2016-01-27T12:14:00Z</cp:lastPrinted>
  <dcterms:modified xmlns:xsi="http://www.w3.org/2001/XMLSchema-instance" xsi:type="dcterms:W3CDTF">2016-01-27T12:14:00Z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