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846e" w14:paraId="edb846e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DF0877">
        <w:t>4692/16-</w:t>
      </w:r>
      <w:r w:rsidR="004B1472">
        <w:t>57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DF0877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r w:rsidR="00DF0877" w:rsidRPr="00DF0877">
        <w:t>MAJOR I PARTNERI d.o.o. u stečaju, Zagreb, Roberta Frangeša Mihanovića 5, OIB: 56731380564</w:t>
      </w:r>
      <w:r>
        <w:t>,</w:t>
      </w:r>
      <w:r w:rsidR="009759A1">
        <w:t xml:space="preserve"> </w:t>
      </w:r>
      <w:r w:rsidR="004B1472">
        <w:t>29</w:t>
      </w:r>
      <w:r>
        <w:t xml:space="preserve">. </w:t>
      </w:r>
      <w:r w:rsidR="004B1472">
        <w:t>siječnja</w:t>
      </w:r>
      <w:r>
        <w:t xml:space="preserve"> 201</w:t>
      </w:r>
      <w:r w:rsidR="004B1472">
        <w:t>8</w:t>
      </w:r>
      <w:r>
        <w:t>.</w:t>
      </w:r>
      <w:r w:rsidR="00DF0877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4B1472">
        <w:t>5</w:t>
      </w:r>
      <w:r w:rsidR="001A7735">
        <w:t xml:space="preserve">. </w:t>
      </w:r>
      <w:r w:rsidR="004B1472">
        <w:t>ožujka</w:t>
      </w:r>
      <w:r w:rsidR="001A7735">
        <w:t xml:space="preserve">  201</w:t>
      </w:r>
      <w:r w:rsidR="00DF0877">
        <w:t>8</w:t>
      </w:r>
      <w:r>
        <w:t>. u 1</w:t>
      </w:r>
      <w:r w:rsidR="00DF0877">
        <w:t>2</w:t>
      </w:r>
      <w:r>
        <w:t xml:space="preserve">,00 sati u zgradi ovog suda </w:t>
      </w:r>
      <w:r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DF0877">
        <w:t>.</w:t>
      </w:r>
    </w:p>
    <w:p w:rsidRDefault="00DF0877" w:rsidP="00A117EB" w:rsidR="00A117EB">
      <w:pPr>
        <w:pStyle w:val="Odlomakpopisa"/>
        <w:numPr>
          <w:ilvl w:val="0"/>
          <w:numId w:val="1"/>
        </w:numPr>
        <w:jc w:val="both"/>
      </w:pPr>
      <w:r>
        <w:t>Davanje suglasnosti o sklapanju - produženju ugovora o zakupu, te izjašnjenja vezano za vođenje upravnog spora.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DF0877" w:rsidR="00A97695">
      <w:pPr>
        <w:ind w:firstLine="708"/>
        <w:jc w:val="both"/>
      </w:pPr>
      <w:r>
        <w:t>Stečajni upravitelj je</w:t>
      </w:r>
      <w:r w:rsidR="00DF0877">
        <w:t xml:space="preserve"> podneskom od </w:t>
      </w:r>
      <w:r>
        <w:t xml:space="preserve"> </w:t>
      </w:r>
      <w:r w:rsidR="00DF0877">
        <w:t>24</w:t>
      </w:r>
      <w:r>
        <w:t xml:space="preserve">. </w:t>
      </w:r>
      <w:r w:rsidR="00DF0877">
        <w:t>studenog</w:t>
      </w:r>
      <w:r>
        <w:t xml:space="preserve"> 2017. </w:t>
      </w:r>
      <w:r w:rsidR="00DF0877">
        <w:t>podnio prijedlog za</w:t>
      </w:r>
      <w:r>
        <w:t xml:space="preserve"> sazivanje Skupštine vjerovnika radi donošenja odluk</w:t>
      </w:r>
      <w:r w:rsidR="00DF0877">
        <w:t>a vezano za davanje suglasnosti sklapanja ugovora o zakupu, te izjašnjenja o daljnjem vođenju upravnog spora, a koji prijedlog je objavljen</w:t>
      </w:r>
      <w:r>
        <w:t xml:space="preserve"> na e-Oglasnoj ploči </w:t>
      </w:r>
      <w:r w:rsidR="00DF0877">
        <w:t>1</w:t>
      </w:r>
      <w:r>
        <w:t xml:space="preserve">. </w:t>
      </w:r>
      <w:r w:rsidR="00DF0877">
        <w:t>prosinca</w:t>
      </w:r>
      <w:r>
        <w:t xml:space="preserve"> 2017.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104. Stečajnog zakona ("Narodne novine" broj 71/15)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4B1472">
        <w:t>29</w:t>
      </w:r>
      <w:r>
        <w:t xml:space="preserve">. </w:t>
      </w:r>
      <w:r w:rsidR="004B1472">
        <w:t>siječnja</w:t>
      </w:r>
      <w:r>
        <w:t xml:space="preserve"> 201</w:t>
      </w:r>
      <w:r w:rsidR="004B1472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623655">
        <w:t>, v.r.</w:t>
      </w:r>
    </w:p>
    <w:p w:rsidRDefault="00623655" w:rsidP="00F15707" w:rsidR="00623655">
      <w:pPr>
        <w:jc w:val="right"/>
      </w:pPr>
    </w:p>
    <w:p w:rsidRDefault="00623655" w:rsidP="00F15707" w:rsidR="00623655">
      <w:pPr>
        <w:jc w:val="right"/>
      </w:pPr>
      <w:r>
        <w:t>Za točnost otpravka-</w:t>
      </w:r>
    </w:p>
    <w:p w:rsidRDefault="00623655" w:rsidP="00F15707" w:rsidR="00623655">
      <w:pPr>
        <w:jc w:val="right"/>
      </w:pPr>
      <w:r>
        <w:t>Ovlašteni službenik:</w:t>
      </w:r>
    </w:p>
    <w:p w:rsidRDefault="00623655" w:rsidP="00F15707" w:rsidR="00623655">
      <w:pPr>
        <w:jc w:val="right"/>
      </w:pPr>
      <w:r>
        <w:t>Žana Livaja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C4F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5FD3"/>
    <w:rsid w:val="000407F9"/>
    <w:rsid w:val="00065E02"/>
    <w:rsid w:val="000721CA"/>
    <w:rsid w:val="000E0C38"/>
    <w:rsid w:val="001A7735"/>
    <w:rsid w:val="00224C4F"/>
    <w:rsid w:val="00234A78"/>
    <w:rsid w:val="0031271B"/>
    <w:rsid w:val="003839C3"/>
    <w:rsid w:val="0044706C"/>
    <w:rsid w:val="004B1472"/>
    <w:rsid w:val="00553A17"/>
    <w:rsid w:val="005D79C4"/>
    <w:rsid w:val="00623655"/>
    <w:rsid w:val="0063125A"/>
    <w:rsid w:val="00636F4D"/>
    <w:rsid w:val="00663D26"/>
    <w:rsid w:val="00667FC9"/>
    <w:rsid w:val="006B59EB"/>
    <w:rsid w:val="006D4B45"/>
    <w:rsid w:val="007747F1"/>
    <w:rsid w:val="007D1A3F"/>
    <w:rsid w:val="007E7811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26A7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DF0877"/>
    <w:rsid w:val="00E57698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25834-1628-4C0C-B2AC-811EFF2C3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1136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2018-01-29T12:30:00Z</dcterms:created>
  <dc:creator>Žana Livaja</dc:creator>
  <cp:lastModifiedBy>Žana Livaja</cp:lastModifiedBy>
  <cp:lastPrinted>2017-12-01T09:46:00Z</cp:lastPrinted>
  <dcterms:modified xmlns:xsi="http://www.w3.org/2001/XMLSchema-instance" xsi:type="dcterms:W3CDTF">2018-01-29T12:58:00Z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