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a1952" w14:paraId="68a1952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F1246C">
        <w:t>po prijedlogu sudske savjetnice Anamarije Kovačić Milković</w:t>
      </w:r>
      <w:r w:rsidR="004635D5">
        <w:t xml:space="preserve">, </w:t>
      </w:r>
      <w:r w:rsidRPr="00FC1537">
        <w:t>u skraćenom stečajnom postupku nad dužnikom</w:t>
      </w:r>
      <w:r w:rsidR="00FF274E">
        <w:t xml:space="preserve"> </w:t>
      </w:r>
      <w:r w:rsidR="00DF6C2E">
        <w:t>DOMICIL INVEST</w:t>
      </w:r>
      <w:r w:rsidR="00AC4F21">
        <w:t xml:space="preserve"> </w:t>
      </w:r>
      <w:r w:rsidR="00257EA5">
        <w:t>d.o</w:t>
      </w:r>
      <w:r w:rsidR="00CB10C6">
        <w:t>.o.</w:t>
      </w:r>
      <w:r w:rsidR="00BD7405">
        <w:t xml:space="preserve">, </w:t>
      </w:r>
      <w:r w:rsidR="00DF6C2E">
        <w:t>Pirovac (Općina Pirovac)</w:t>
      </w:r>
      <w:r w:rsidR="00BD7405">
        <w:t xml:space="preserve">, </w:t>
      </w:r>
      <w:r w:rsidR="00DF6C2E">
        <w:t>Kralja Tomislava 6</w:t>
      </w:r>
      <w:r w:rsidR="00BD7405">
        <w:t xml:space="preserve">, OIB: </w:t>
      </w:r>
      <w:r w:rsidR="00DF6C2E">
        <w:t>49987865789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63348D">
        <w:t>Šibenik</w:t>
      </w:r>
      <w:r w:rsidRPr="000506EC">
        <w:t>,</w:t>
      </w:r>
      <w:r>
        <w:t xml:space="preserve"> </w:t>
      </w:r>
      <w:r w:rsidR="0063348D">
        <w:t xml:space="preserve">Perivoj L. Marune 1, </w:t>
      </w:r>
      <w:r>
        <w:t xml:space="preserve">OIB: 85821130368 </w:t>
      </w:r>
      <w:r w:rsidRPr="00FC1537">
        <w:t xml:space="preserve">od </w:t>
      </w:r>
      <w:r w:rsidR="00DF6C2E">
        <w:t>1</w:t>
      </w:r>
      <w:r w:rsidR="00AC4F21">
        <w:t>3</w:t>
      </w:r>
      <w:r>
        <w:t xml:space="preserve">. </w:t>
      </w:r>
      <w:r w:rsidR="00AC4F21">
        <w:t>srpnja</w:t>
      </w:r>
      <w:r w:rsidR="00BD7405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AC4F21">
        <w:t>25</w:t>
      </w:r>
      <w:r>
        <w:t xml:space="preserve">. </w:t>
      </w:r>
      <w:r w:rsidR="00AC4F21">
        <w:t>kolovoza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1246C" w:rsidP="009E2467" w:rsidR="00F6628B">
      <w:pPr>
        <w:jc w:val="center"/>
      </w:pPr>
      <w:r>
        <w:t xml:space="preserve"> </w:t>
      </w: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DF6C2E" w:rsidRPr="00DF6C2E">
        <w:t>DOMICIL INVEST d.o.o., Pirovac (Općina Pirovac), Kralja Tomislava 6, OIB: 49987865789</w:t>
      </w:r>
      <w:r w:rsidR="00907360">
        <w:t>,</w:t>
      </w:r>
      <w:r w:rsidR="00BD7405">
        <w:t xml:space="preserve"> </w:t>
      </w:r>
      <w:r>
        <w:t xml:space="preserve">na temelju neizvršenih osnova za plaćanje iznosi </w:t>
      </w:r>
      <w:r w:rsidR="00DF6C2E">
        <w:t>15</w:t>
      </w:r>
      <w:r w:rsidR="00BD7405">
        <w:t>.</w:t>
      </w:r>
      <w:r w:rsidR="00DF6C2E">
        <w:t>531</w:t>
      </w:r>
      <w:r w:rsidR="00AC4F21">
        <w:t>,</w:t>
      </w:r>
      <w:r w:rsidR="00DF6C2E">
        <w:t>92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BD7405">
        <w:t>a</w:t>
      </w:r>
      <w:r>
        <w:t xml:space="preserve"> </w:t>
      </w:r>
      <w:r w:rsidR="00A64D31">
        <w:t>ovlašten</w:t>
      </w:r>
      <w:r w:rsidR="00BD7405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DF6C2E">
        <w:t>Robert Schachner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AC4F21">
        <w:t>25</w:t>
      </w:r>
      <w:r w:rsidR="00814E35">
        <w:t xml:space="preserve">. </w:t>
      </w:r>
      <w:r w:rsidR="00AC4F21">
        <w:t>kolovoza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F1246C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F1246C" w:rsidP="00F1246C" w:rsidR="009E2467" w:rsidRPr="00F41C5D">
      <w:pPr>
        <w:ind w:left="5664"/>
      </w:pPr>
      <w:r>
        <w:t xml:space="preserve">         Anamarija Kovačić Milković</w:t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C2037B" w:rsidP="004635D5" w:rsidR="00C2037B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BD7405" w:rsidR="00BD740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B4E4E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1246C">
      <w:t>Poslovni broj: 6</w:t>
    </w:r>
    <w:r w:rsidR="00BD7405" w:rsidRPr="00FC1537">
      <w:t xml:space="preserve"> St</w:t>
    </w:r>
    <w:r w:rsidR="00BD7405">
      <w:t>-</w:t>
    </w:r>
    <w:r w:rsidR="00DF6C2E">
      <w:t>343</w:t>
    </w:r>
    <w:r w:rsidR="00AC4F21">
      <w:t>/17-6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46C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DF6C2E">
      <w:t>343</w:t>
    </w:r>
    <w:r w:rsidR="0076513B">
      <w:t>/1</w:t>
    </w:r>
    <w:r w:rsidR="00FF274E">
      <w:t>7</w:t>
    </w:r>
    <w:r w:rsidR="0076513B">
      <w:t>-</w:t>
    </w:r>
    <w:r w:rsidR="00AC4F21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62308"/>
    <w:rsid w:val="00087712"/>
    <w:rsid w:val="00132201"/>
    <w:rsid w:val="00257EA5"/>
    <w:rsid w:val="002F1F17"/>
    <w:rsid w:val="002F6CBF"/>
    <w:rsid w:val="003C6DEC"/>
    <w:rsid w:val="00422865"/>
    <w:rsid w:val="00447958"/>
    <w:rsid w:val="004635D5"/>
    <w:rsid w:val="004B64F0"/>
    <w:rsid w:val="004F3050"/>
    <w:rsid w:val="00572756"/>
    <w:rsid w:val="005F67DA"/>
    <w:rsid w:val="00611283"/>
    <w:rsid w:val="0063348D"/>
    <w:rsid w:val="006839EF"/>
    <w:rsid w:val="006A66B9"/>
    <w:rsid w:val="006E6B12"/>
    <w:rsid w:val="0071080F"/>
    <w:rsid w:val="00712109"/>
    <w:rsid w:val="007156C9"/>
    <w:rsid w:val="00720ACA"/>
    <w:rsid w:val="0076513B"/>
    <w:rsid w:val="00792826"/>
    <w:rsid w:val="00804643"/>
    <w:rsid w:val="00814E35"/>
    <w:rsid w:val="0082637D"/>
    <w:rsid w:val="008337B7"/>
    <w:rsid w:val="008E2E8C"/>
    <w:rsid w:val="00907360"/>
    <w:rsid w:val="00926A1D"/>
    <w:rsid w:val="00983B50"/>
    <w:rsid w:val="00990A98"/>
    <w:rsid w:val="00997567"/>
    <w:rsid w:val="00997BBA"/>
    <w:rsid w:val="009E2467"/>
    <w:rsid w:val="00A207BC"/>
    <w:rsid w:val="00A32F79"/>
    <w:rsid w:val="00A34347"/>
    <w:rsid w:val="00A424B2"/>
    <w:rsid w:val="00A64D31"/>
    <w:rsid w:val="00AA204A"/>
    <w:rsid w:val="00AC4F21"/>
    <w:rsid w:val="00BA4D2C"/>
    <w:rsid w:val="00BB4E4E"/>
    <w:rsid w:val="00BD7405"/>
    <w:rsid w:val="00C2037B"/>
    <w:rsid w:val="00C630F2"/>
    <w:rsid w:val="00C6433B"/>
    <w:rsid w:val="00CB1099"/>
    <w:rsid w:val="00CB10C6"/>
    <w:rsid w:val="00D21ECB"/>
    <w:rsid w:val="00D34817"/>
    <w:rsid w:val="00DC740A"/>
    <w:rsid w:val="00DF6C2E"/>
    <w:rsid w:val="00E6461B"/>
    <w:rsid w:val="00F1246C"/>
    <w:rsid w:val="00F508E3"/>
    <w:rsid w:val="00F6628B"/>
    <w:rsid w:val="00F962D4"/>
    <w:rsid w:val="00FA21DF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4E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E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4E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E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E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4E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E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E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E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E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2017.</izvorni_sadrzaj>
    <derivirana_varijabla naziv="DomainObject.Predmet.DatumOsnivanja_1">13.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St-343/2017</izvorni_sadrzaj>
    <derivirana_varijabla naziv="DomainObject.Predmet.OznakaBroj_1">St-343/2017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DOMICIL INVEST društvo s ograničenom odgovornošću za poslovanje nekretninama</izvorni_sadrzaj>
    <derivirana_varijabla naziv="DomainObject.Predmet.ProtustrankaFormated_1">  DOMICIL INVEST društvo s ograničenom odgovornošću za poslovanje nekretninama</derivirana_varijabla>
  </DomainObject.Predmet.ProtustrankaFormated>
  <DomainObject.Predmet.ProtustrankaFormatedOIB>
    <izvorni_sadrzaj>  DOMICIL INVEST društvo s ograničenom odgovornošću za poslovanje nekretninama, OIB 49987865789</izvorni_sadrzaj>
    <derivirana_varijabla naziv="DomainObject.Predmet.ProtustrankaFormatedOIB_1">  DOMICIL INVEST društvo s ograničenom odgovornošću za poslovanje nekretninama, OIB 49987865789</derivirana_varijabla>
  </DomainObject.Predmet.ProtustrankaFormatedOIB>
  <DomainObject.Predmet.ProtustrankaFormatedWithAdress>
    <izvorni_sadrzaj> DOMICIL INVEST društvo s ograničenom odgovornošću za poslovanje nekretninama, Kralja Tomislava 6 , 22213 Pirovac</izvorni_sadrzaj>
    <derivirana_varijabla naziv="DomainObject.Predmet.ProtustrankaFormatedWithAdress_1"> DOMICIL INVEST društvo s ograničenom odgovornošću za poslovanje nekretninama, Kralja Tomislava 6 , 22213 Pirovac</derivirana_varijabla>
  </DomainObject.Predmet.ProtustrankaFormatedWithAdress>
  <DomainObject.Predmet.ProtustrankaFormatedWithAdressOIB>
    <izvorni_sadrzaj> DOMICIL INVEST društvo s ograničenom odgovornošću za poslovanje nekretninama, OIB 49987865789, Kralja Tomislava 6 , 22213 Pirovac</izvorni_sadrzaj>
    <derivirana_varijabla naziv="DomainObject.Predmet.ProtustrankaFormatedWithAdressOIB_1"> DOMICIL INVEST društvo s ograničenom odgovornošću za poslovanje nekretninama, OIB 49987865789, Kralja Tomislava 6 , 22213 Pirovac</derivirana_varijabla>
  </DomainObject.Predmet.ProtustrankaFormatedWithAdressOIB>
  <DomainObject.Predmet.ProtustrankaWithAdress>
    <izvorni_sadrzaj>DOMICIL INVEST društvo s ograničenom odgovornošću za poslovanje nekretninama Kralja Tomislava 6 , 22213 Pirovac</izvorni_sadrzaj>
    <derivirana_varijabla naziv="DomainObject.Predmet.ProtustrankaWithAdress_1">DOMICIL INVEST društvo s ograničenom odgovornošću za poslovanje nekretninama Kralja Tomislava 6 , 22213 Pirovac</derivirana_varijabla>
  </DomainObject.Predmet.ProtustrankaWithAdress>
  <DomainObject.Predmet.ProtustrankaWithAdressOIB>
    <izvorni_sadrzaj>DOMICIL INVEST društvo s ograničenom odgovornošću za poslovanje nekretninama, OIB 49987865789, Kralja Tomislava 6 , 22213 Pirovac</izvorni_sadrzaj>
    <derivirana_varijabla naziv="DomainObject.Predmet.ProtustrankaWithAdressOIB_1">DOMICIL INVEST društvo s ograničenom odgovornošću za poslovanje nekretninama, OIB 49987865789, Kralja Tomislava 6 , 22213 Pirovac</derivirana_varijabla>
  </DomainObject.Predmet.ProtustrankaWithAdressOIB>
  <DomainObject.Predmet.ProtustrankaNazivFormated>
    <izvorni_sadrzaj>DOMICIL INVEST društvo s ograničenom odgovornošću za poslovanje nekretninama</izvorni_sadrzaj>
    <derivirana_varijabla naziv="DomainObject.Predmet.ProtustrankaNazivFormated_1">DOMICIL INVEST društvo s ograničenom odgovornošću za poslovanje nekretninama</derivirana_varijabla>
  </DomainObject.Predmet.ProtustrankaNazivFormated>
  <DomainObject.Predmet.ProtustrankaNazivFormatedOIB>
    <izvorni_sadrzaj>DOMICIL INVEST društvo s ograničenom odgovornošću za poslovanje nekretninama, OIB 49987865789</izvorni_sadrzaj>
    <derivirana_varijabla naziv="DomainObject.Predmet.ProtustrankaNazivFormatedOIB_1">DOMICIL INVEST društvo s ograničenom odgovornošću za poslovanje nekretninama, OIB 49987865789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DOMICIL INVEST društvo s ograničenom odgovornošću za poslovanje nekretninama</item>
    </izvorni_sadrzaj>
    <derivirana_varijabla naziv="DomainObject.Predmet.ProtuStrankaListFormated_1">
      <item>DOMICIL INVEST društvo s ograničenom odgovornošću za poslovanje nekretninama</item>
    </derivirana_varijabla>
  </DomainObject.Predmet.ProtuStrankaListFormated>
  <DomainObject.Predmet.ProtuStrankaListFormatedOIB>
    <izvorni_sadrzaj>
      <item>DOMICIL INVEST društvo s ograničenom odgovornošću za poslovanje nekretninama, OIB 49987865789</item>
    </izvorni_sadrzaj>
    <derivirana_varijabla naziv="DomainObject.Predmet.ProtuStrankaListFormatedOIB_1">
      <item>DOMICIL INVEST društvo s ograničenom odgovornošću za poslovanje nekretninama, OIB 49987865789</item>
    </derivirana_varijabla>
  </DomainObject.Predmet.ProtuStrankaListFormatedOIB>
  <DomainObject.Predmet.ProtuStrankaListFormatedWithAdress>
    <izvorni_sadrzaj>
      <item>DOMICIL INVEST društvo s ograničenom odgovornošću za poslovanje nekretninama, Kralja Tomislava 6 , 22213 Pirovac</item>
    </izvorni_sadrzaj>
    <derivirana_varijabla naziv="DomainObject.Predmet.ProtuStrankaListFormatedWithAdress_1">
      <item>DOMICIL INVEST društvo s ograničenom odgovornošću za poslovanje nekretninama, Kralja Tomislava 6 , 22213 Pirovac</item>
    </derivirana_varijabla>
  </DomainObject.Predmet.ProtuStrankaListFormatedWithAdress>
  <DomainObject.Predmet.ProtuStrankaListFormatedWithAdressOIB>
    <izvorni_sadrzaj>
      <item>DOMICIL INVEST društvo s ograničenom odgovornošću za poslovanje nekretninama, OIB 49987865789, Kralja Tomislava 6 , 22213 Pirovac</item>
    </izvorni_sadrzaj>
    <derivirana_varijabla naziv="DomainObject.Predmet.ProtuStrankaListFormatedWithAdressOIB_1">
      <item>DOMICIL INVEST društvo s ograničenom odgovornošću za poslovanje nekretninama, OIB 49987865789, Kralja Tomislava 6 , 22213 Pirovac</item>
    </derivirana_varijabla>
  </DomainObject.Predmet.ProtuStrankaListFormatedWithAdressOIB>
  <DomainObject.Predmet.ProtuStrankaListNazivFormated>
    <izvorni_sadrzaj>
      <item>DOMICIL INVEST društvo s ograničenom odgovornošću za poslovanje nekretninama</item>
    </izvorni_sadrzaj>
    <derivirana_varijabla naziv="DomainObject.Predmet.ProtuStrankaListNazivFormated_1">
      <item>DOMICIL INVEST društvo s ograničenom odgovornošću za poslovanje nekretninama</item>
    </derivirana_varijabla>
  </DomainObject.Predmet.ProtuStrankaListNazivFormated>
  <DomainObject.Predmet.ProtuStrankaListNazivFormatedOIB>
    <izvorni_sadrzaj>
      <item>DOMICIL INVEST društvo s ograničenom odgovornošću za poslovanje nekretninama, OIB 49987865789</item>
    </izvorni_sadrzaj>
    <derivirana_varijabla naziv="DomainObject.Predmet.ProtuStrankaListNazivFormatedOIB_1">
      <item>DOMICIL INVEST društvo s ograničenom odgovornošću za poslovanje nekretninama, OIB 49987865789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DOMICIL INVEST društvo s ograničenom odgovornošću za poslovanje nekretninama</izvorni_sadrzaj>
    <derivirana_varijabla naziv="DomainObject.Predmet.ProtustrankaIDrugi_1">DOMICIL INVEST društvo s ograničenom odgovornošću za poslovanje nekretninama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DOMICIL INVEST društvo s ograničenom odgovornošću za poslovanje nekretninama, OIB 49987865789, Kralja Tomislava 6 , 22213 Pirovac</izvorni_sadrzaj>
    <derivirana_varijabla naziv="DomainObject.Predmet.ProtustrankaIDrugiAdressOIB_1">DOMICIL INVEST društvo s ograničenom odgovornošću za poslovanje nekretninama, OIB 49987865789, Kralja Tomislava 6 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DOMICIL INVEST društvo s ograničenom odgovornošću za poslovanje nekretninama</item>
    </izvorni_sadrzaj>
    <derivirana_varijabla naziv="DomainObject.Predmet.SudioniciListNaziv_1">
      <item>FINA - Podružnica Šibenik</item>
      <item>DOMICIL INVEST društvo s ograničenom odgovornošću za poslovanje nekretninama</item>
    </derivirana_varijabla>
  </DomainObject.Predmet.SudioniciListNaziv>
  <DomainObject.Predmet.SudioniciListAdressOIB>
    <izvorni_sadrzaj>
      <item>FINA - Podružnica Šibenik, OIB 85821130368, Perivoj L. Marune 1,22000 Šibenik</item>
      <item>DOMICIL INVEST društvo s ograničenom odgovornošću za poslovanje nekretninama, OIB 49987865789, Kralja Tomislava 6 ,22213 Pirovac</item>
    </izvorni_sadrzaj>
    <derivirana_varijabla naziv="DomainObject.Predmet.SudioniciListAdressOIB_1">
      <item>FINA - Podružnica Šibenik, OIB 85821130368, Perivoj L. Marune 1,22000 Šibenik</item>
      <item>DOMICIL INVEST društvo s ograničenom odgovornošću za poslovanje nekretninama, OIB 49987865789, Kralja Tomislava 6 ,22213 Pirovac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49987865789</item>
    </izvorni_sadrzaj>
    <derivirana_varijabla naziv="DomainObject.Predmet.SudioniciListNazivOIB_1">
      <item>, OIB 85821130368</item>
      <item>, OIB 49987865789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391</properties:Words>
  <properties:Characters>2024</properties:Characters>
  <properties:Lines>63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2017-08-25T09:28:00Z</dcterms:created>
  <dc:creator>Tina Grgas</dc:creator>
  <cp:lastModifiedBy>wsadmin</cp:lastModifiedBy>
  <cp:lastPrinted>2017-08-25T09:30:00Z</cp:lastPrinted>
  <dcterms:modified xmlns:xsi="http://www.w3.org/2001/XMLSchema-instance" xsi:type="dcterms:W3CDTF">2017-08-29T06:09:00Z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