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00d7" w14:paraId="f3100d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C7D3D">
        <w:t>966</w:t>
      </w:r>
      <w:r>
        <w:t>/</w:t>
      </w:r>
      <w:r w:rsidR="00E8650F">
        <w:t>1</w:t>
      </w:r>
      <w:r w:rsidR="00F33EC6">
        <w:t>6</w:t>
      </w:r>
      <w:r>
        <w:t>-</w:t>
      </w:r>
      <w:r w:rsidR="006C7D3D">
        <w:t>12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6C7D3D">
        <w:t>SAUBERMACHER-DIENSTLEISTUNGS AG, Republika Austrija, A-8073</w:t>
      </w:r>
      <w:r w:rsidR="00D85CCC">
        <w:t xml:space="preserve"> Feldkirchen bei Graz, Hans-Roth-Strasse1</w:t>
      </w:r>
      <w:r w:rsidR="00ED1EBE">
        <w:t xml:space="preserve">, OIB </w:t>
      </w:r>
      <w:r w:rsidR="00D85CCC">
        <w:t>58104293620 i STRABAG AG, Republika Austrija, Donau-City-Strasse 9, Wien, OIB 59266345800</w:t>
      </w:r>
      <w:r w:rsidR="00ED1EBE">
        <w:t xml:space="preserve"> zastupane po </w:t>
      </w:r>
      <w:r w:rsidR="00D85CCC">
        <w:t>OD Petrić i dr., Varaždin, Kolodvorska 13, p.p. 220</w:t>
      </w:r>
      <w:r w:rsidR="00ED1EBE">
        <w:t xml:space="preserve"> </w:t>
      </w:r>
      <w:r w:rsidR="006B737C" w:rsidRPr="006B737C">
        <w:t xml:space="preserve">za otvaranje stečajnog postupka nad dužnikom </w:t>
      </w:r>
      <w:r w:rsidR="00D85CCC">
        <w:t>JAVNA USTANOVA ZA ZBRINJAVANJE KOMUNALNOG OTPADA ISTOČNE SLAVONIJE</w:t>
      </w:r>
      <w:r w:rsidR="00A1418A">
        <w:t xml:space="preserve">, Osijek, </w:t>
      </w:r>
      <w:r w:rsidR="00C34215">
        <w:t>Franje Kuhača 9</w:t>
      </w:r>
      <w:r w:rsidR="006B737C" w:rsidRPr="006B737C">
        <w:t>, MBS 030</w:t>
      </w:r>
      <w:r w:rsidR="007073BC">
        <w:t>0</w:t>
      </w:r>
      <w:r w:rsidR="00C34215">
        <w:t>70181</w:t>
      </w:r>
      <w:r w:rsidR="006B737C" w:rsidRPr="006B737C">
        <w:t xml:space="preserve">, OIB </w:t>
      </w:r>
      <w:r w:rsidR="00C34215">
        <w:t>87442132163</w:t>
      </w:r>
      <w:r w:rsidR="0090669D" w:rsidRPr="0041082E">
        <w:t xml:space="preserve">, dana </w:t>
      </w:r>
      <w:r w:rsidR="007073BC">
        <w:t>5</w:t>
      </w:r>
      <w:r w:rsidR="0090669D" w:rsidRPr="0041082E">
        <w:t xml:space="preserve">. </w:t>
      </w:r>
      <w:r w:rsidR="007073BC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C34215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34215" w:rsidRPr="00C34215">
        <w:t>JAVNA USTANOVA ZA ZBRINJAVANJE KOMUNALNOG OTPADA ISTOČNE SLAVONIJE, Osijek, Franje Kuhača 9, MBS 030070181, OIB 87442132163</w:t>
      </w:r>
      <w:r>
        <w:t>.</w:t>
      </w:r>
    </w:p>
    <w:p w:rsidRDefault="00212370" w:rsidP="00212370" w:rsidR="00212370">
      <w:pPr>
        <w:jc w:val="both"/>
      </w:pPr>
    </w:p>
    <w:p w:rsidRDefault="00212370" w:rsidP="00935FF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35FF6" w:rsidRPr="00935FF6">
        <w:t>Živka Posavac, Čepin, Risnjačka 10, OIB 99335812289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3092E">
        <w:t>8</w:t>
      </w:r>
      <w:r>
        <w:t>.</w:t>
      </w:r>
      <w:r w:rsidR="00367CA0">
        <w:t>0</w:t>
      </w:r>
      <w:r w:rsidR="0083092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7D2147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D2147" w:rsidRPr="007D2147">
        <w:t>JAVNA USTANOVA ZA ZBRINJAVANJE KOMUNALNOG OTPADA ISTOČNE SLAVONIJE, Osijek, Franje Kuhača 9, MBS 030070181, OIB 87442132163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5D2A3D" w:rsidP="00212370" w:rsidR="00212370">
      <w:pPr>
        <w:ind w:firstLine="720" w:left="2160"/>
      </w:pPr>
      <w:r>
        <w:t>15</w:t>
      </w:r>
      <w:r w:rsidR="00212370">
        <w:t xml:space="preserve">. </w:t>
      </w:r>
      <w:r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7D2147">
        <w:t>10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</w:p>
    <w:p w:rsidRDefault="00694A1B" w:rsidP="006B737C" w:rsidR="006B737C">
      <w:pPr>
        <w:ind w:firstLine="720"/>
        <w:jc w:val="both"/>
      </w:pPr>
      <w:r>
        <w:t>Dana 2</w:t>
      </w:r>
      <w:r w:rsidR="006B737C">
        <w:t>.</w:t>
      </w:r>
      <w:r>
        <w:t>02</w:t>
      </w:r>
      <w:r w:rsidR="006B737C">
        <w:t>.201</w:t>
      </w:r>
      <w:r>
        <w:t>6</w:t>
      </w:r>
      <w:r w:rsidR="006B737C">
        <w:t xml:space="preserve">. zaprimljen </w:t>
      </w:r>
      <w:r>
        <w:t xml:space="preserve">je Prijedlog vjerovnika </w:t>
      </w:r>
      <w:r w:rsidR="004822D9">
        <w:t xml:space="preserve">SAUBERMACHER-DIENSTLEISTUNGS AG, Republika Austrija, A-8073 Feldkirchen bei Graz, Hans-Roth-Strasse1, OIB 58104293620 i STRABAG AG, Republika Austrija, Donau-City-Strasse 9, Wien, OIB 59266345800 po punomoćniku </w:t>
      </w:r>
      <w:r w:rsidR="006B737C">
        <w:t>za otvaranje stečajnog postupka nad dužnikom</w:t>
      </w:r>
      <w:r w:rsidR="004553C6">
        <w:t xml:space="preserve"> JAVNA USTANOVA ZA ZBRINJAVANJE KOMUNALNOG OTPADA ISTOČNE SLAVONIJE, Osijek, Franje Kuhača 9</w:t>
      </w:r>
      <w:r w:rsidR="004553C6" w:rsidRPr="006B737C">
        <w:t>, MBS 030</w:t>
      </w:r>
      <w:r w:rsidR="004553C6">
        <w:t>070181</w:t>
      </w:r>
      <w:r w:rsidR="004553C6" w:rsidRPr="006B737C">
        <w:t xml:space="preserve">, OIB </w:t>
      </w:r>
      <w:r w:rsidR="004553C6">
        <w:t>87442132163</w:t>
      </w:r>
      <w:r w:rsidR="006B737C">
        <w:t>.</w:t>
      </w:r>
    </w:p>
    <w:p w:rsidRDefault="004553C6" w:rsidP="006B737C" w:rsidR="004553C6">
      <w:pPr>
        <w:ind w:firstLine="720"/>
        <w:jc w:val="both"/>
      </w:pPr>
    </w:p>
    <w:p w:rsidRDefault="004553C6" w:rsidP="006B737C" w:rsidR="00F10ACE">
      <w:pPr>
        <w:ind w:firstLine="720"/>
        <w:jc w:val="both"/>
      </w:pPr>
      <w:r>
        <w:t xml:space="preserve">U prijedlogu navodi da s osnova troškova parničnog postupka koji se kod ovoga suda vodi pod brojem P-1480/10 </w:t>
      </w:r>
      <w:r w:rsidR="005D556E">
        <w:t xml:space="preserve">svaki od vjerovnika </w:t>
      </w:r>
      <w:r w:rsidR="00F10ACE">
        <w:t xml:space="preserve">ima potraživanje </w:t>
      </w:r>
      <w:r w:rsidR="005D556E">
        <w:t xml:space="preserve">od dužnika </w:t>
      </w:r>
      <w:r w:rsidR="00F10ACE">
        <w:t>u iznosu od 569,00.</w:t>
      </w:r>
    </w:p>
    <w:p w:rsidRDefault="00F10ACE" w:rsidP="006B737C" w:rsidR="00F10ACE">
      <w:pPr>
        <w:ind w:firstLine="720"/>
        <w:jc w:val="both"/>
      </w:pPr>
    </w:p>
    <w:p w:rsidRDefault="00F10ACE" w:rsidP="006B737C" w:rsidR="004553C6">
      <w:pPr>
        <w:ind w:firstLine="720"/>
        <w:jc w:val="both"/>
      </w:pPr>
      <w:r>
        <w:t>Dalje navodi da s osnova troškova parničnog postupka kod Višeg zemaljskog suda u Munhenu</w:t>
      </w:r>
      <w:r w:rsidR="005D556E">
        <w:t xml:space="preserve"> svaki od vjerovnika </w:t>
      </w:r>
      <w:r>
        <w:t>potražuje iznos od 26.254,40 € s pripadajućim zakonskim zateznim kamatama, te troškovima ovršnog postupka Ovr-4278/13 koji se vodi kod Općinskog suda u Osijeku u iznosu od 10.870,00 kn. Također s osnova pravorijeka Međunarodnog arbitražnog sudišta Međunarodne trgovačke komore broj 16337 od 26.04.2012.</w:t>
      </w:r>
      <w:r w:rsidR="0036348B">
        <w:t xml:space="preserve"> </w:t>
      </w:r>
      <w:r w:rsidR="005D556E">
        <w:t>svaki od vjerovnika potražuje iznos</w:t>
      </w:r>
      <w:r w:rsidR="00EF2E81">
        <w:t>e</w:t>
      </w:r>
      <w:r w:rsidR="005D556E">
        <w:t xml:space="preserve"> od</w:t>
      </w:r>
      <w:r w:rsidR="0036348B">
        <w:t xml:space="preserve"> 621.079,27 €, 19.833.782,90 kn i 176.400,00 USD s pripadajućim kamatama.</w:t>
      </w:r>
    </w:p>
    <w:p w:rsidRDefault="0036348B" w:rsidP="006B737C" w:rsidR="0036348B">
      <w:pPr>
        <w:ind w:firstLine="720"/>
        <w:jc w:val="both"/>
      </w:pPr>
    </w:p>
    <w:p w:rsidRDefault="0036348B" w:rsidP="006B737C" w:rsidR="0036348B">
      <w:pPr>
        <w:ind w:firstLine="720"/>
        <w:jc w:val="both"/>
      </w:pPr>
      <w:r>
        <w:t xml:space="preserve">Kako iz </w:t>
      </w:r>
      <w:r w:rsidR="00F64AD4">
        <w:t xml:space="preserve">Potvrde FINE koja prileži zahtjevu </w:t>
      </w:r>
      <w:r w:rsidR="00EF2E81">
        <w:t xml:space="preserve">FINE </w:t>
      </w:r>
      <w:r w:rsidR="00F64AD4">
        <w:t xml:space="preserve">za provedbu skraćenog stečajnog postupka proizlazi da kod dužnika postoji stečajni razlog nesposobnosti za plaćanje, te kako su predmetni vjerovnici </w:t>
      </w:r>
      <w:r w:rsidR="00EF2E81">
        <w:t xml:space="preserve">po objavljenom oglasu u skraćenom stečajnom postupku </w:t>
      </w:r>
      <w:r w:rsidR="00F64AD4">
        <w:t>uplatili predujam troškova u iznosu od 10.000,00 kn, a dužnik ima dospjela nepodmirena potraživanja prema vjerovnicima</w:t>
      </w:r>
      <w:r w:rsidR="00EF2E81">
        <w:t>,</w:t>
      </w:r>
      <w:r w:rsidR="00F64AD4">
        <w:t xml:space="preserve"> isti predlažu otvaranje stečajnog postupka nad predmetnim dužnikom.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5E2F9B" w:rsidRPr="005E2F9B">
        <w:t>5.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</w:t>
      </w:r>
      <w:r w:rsidR="001B5EA3">
        <w:t>ima</w:t>
      </w:r>
      <w:r>
        <w:t xml:space="preserve"> </w:t>
      </w:r>
      <w:r w:rsidR="001B5EA3">
        <w:t>po OD Petrić i dr., Varaždin, Kolodvorska 13, p.p. 220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BD59B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282274">
        <w:t>Siniša Gregoran, Osijek, Andrije Hebranga 34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282274">
        <w:t>a</w:t>
      </w:r>
      <w:r>
        <w:t xml:space="preserve"> stečajn</w:t>
      </w:r>
      <w:r w:rsidR="00282274">
        <w:t>a</w:t>
      </w:r>
      <w:r>
        <w:t xml:space="preserve"> upravitelj</w:t>
      </w:r>
      <w:r w:rsidR="00282274">
        <w:t>ica</w:t>
      </w:r>
      <w:r>
        <w:t xml:space="preserve"> uz presliku lista </w:t>
      </w:r>
      <w:r w:rsidR="00472F7F">
        <w:t xml:space="preserve">1, </w:t>
      </w:r>
      <w:r w:rsidR="00282274">
        <w:t>7-34 i 37-51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66339">
        <w:t>15</w:t>
      </w:r>
      <w:r>
        <w:t>/</w:t>
      </w:r>
      <w:r w:rsidR="0036633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2B9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6C7D3D" w:rsidRPr="006C7D3D">
      <w:t>966/16-12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C1D2A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B5EA3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82274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348B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553C6"/>
    <w:rsid w:val="00465059"/>
    <w:rsid w:val="00472F7F"/>
    <w:rsid w:val="00476653"/>
    <w:rsid w:val="004822D9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2A3D"/>
    <w:rsid w:val="005D556E"/>
    <w:rsid w:val="005E25E0"/>
    <w:rsid w:val="005E2F9B"/>
    <w:rsid w:val="00611430"/>
    <w:rsid w:val="00624E32"/>
    <w:rsid w:val="006303BE"/>
    <w:rsid w:val="00630694"/>
    <w:rsid w:val="006435F0"/>
    <w:rsid w:val="00644938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4A1B"/>
    <w:rsid w:val="006B27C0"/>
    <w:rsid w:val="006B3A90"/>
    <w:rsid w:val="006B4F26"/>
    <w:rsid w:val="006B737C"/>
    <w:rsid w:val="006B7688"/>
    <w:rsid w:val="006C01D5"/>
    <w:rsid w:val="006C7D3D"/>
    <w:rsid w:val="006D7788"/>
    <w:rsid w:val="006E1762"/>
    <w:rsid w:val="006F7B5B"/>
    <w:rsid w:val="007073BC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147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5FF6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2B9B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1781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4215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85CCC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2E81"/>
    <w:rsid w:val="00EF47C9"/>
    <w:rsid w:val="00EF6417"/>
    <w:rsid w:val="00EF74DB"/>
    <w:rsid w:val="00F014F0"/>
    <w:rsid w:val="00F078AC"/>
    <w:rsid w:val="00F10ACE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AD4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JAVNA USTANOVA ZA ZBRINJAVANJE KOMUNALNOG OTPADA ISTOČNE SLAVONIJE</izvorni_sadrzaj>
    <derivirana_varijabla naziv="DomainObject.Predmet.ProtustrankaFormated_1">  JAVNA USTANOVA ZA ZBRINJAVANJE KOMUNALNOG OTPADA ISTOČNE SLAVONIJE</derivirana_varijabla>
  </DomainObject.Predmet.ProtustrankaFormated>
  <DomainObject.Predmet.ProtustrankaFormatedOIB>
    <izvorni_sadrzaj>  JAVNA USTANOVA ZA ZBRINJAVANJE KOMUNALNOG OTPADA ISTOČNE SLAVONIJE, OIB 87442132163</izvorni_sadrzaj>
    <derivirana_varijabla naziv="DomainObject.Predmet.ProtustrankaFormatedOIB_1">  JAVNA USTANOVA ZA ZBRINJAVANJE KOMUNALNOG OTPADA ISTOČNE SLAVONIJE, OIB 87442132163</derivirana_varijabla>
  </DomainObject.Predmet.ProtustrankaFormatedOIB>
  <DomainObject.Predmet.ProtustrankaFormatedWithAdress>
    <izvorni_sadrzaj> JAVNA USTANOVA ZA ZBRINJAVANJE KOMUNALNOG OTPADA ISTOČNE SLAVONIJE, Franje Kuhača 9 , 31000 Osijek</izvorni_sadrzaj>
    <derivirana_varijabla naziv="DomainObject.Predmet.ProtustrankaFormatedWithAdress_1"> JAVNA USTANOVA ZA ZBRINJAVANJE KOMUNALNOG OTPADA ISTOČNE SLAVONIJE, Franje Kuhača 9 , 31000 Osijek</derivirana_varijabla>
  </DomainObject.Predmet.ProtustrankaFormatedWithAdress>
  <DomainObject.Predmet.ProtustrankaFormatedWithAdressOIB>
    <izvorni_sadrzaj> JAVNA USTANOVA ZA ZBRINJAVANJE KOMUNALNOG OTPADA ISTOČNE SLAVONIJE, OIB 87442132163, Franje Kuhača 9 , 31000 Osijek</izvorni_sadrzaj>
    <derivirana_varijabla naziv="DomainObject.Predmet.ProtustrankaFormatedWithAdressOIB_1"> JAVNA USTANOVA ZA ZBRINJAVANJE KOMUNALNOG OTPADA ISTOČNE SLAVONIJE, OIB 87442132163, Franje Kuhača 9 , 31000 Osijek</derivirana_varijabla>
  </DomainObject.Predmet.ProtustrankaFormatedWithAdressOIB>
  <DomainObject.Predmet.ProtustrankaWithAdress>
    <izvorni_sadrzaj>JAVNA USTANOVA ZA ZBRINJAVANJE KOMUNALNOG OTPADA ISTOČNE SLAVONIJE Franje Kuhača 9 , 31000 Osijek</izvorni_sadrzaj>
    <derivirana_varijabla naziv="DomainObject.Predmet.ProtustrankaWithAdress_1">JAVNA USTANOVA ZA ZBRINJAVANJE KOMUNALNOG OTPADA ISTOČNE SLAVONIJE Franje Kuhača 9 , 31000 Osijek</derivirana_varijabla>
  </DomainObject.Predmet.ProtustrankaWithAdress>
  <DomainObject.Predmet.ProtustrankaWithAdressOIB>
    <izvorni_sadrzaj>JAVNA USTANOVA ZA ZBRINJAVANJE KOMUNALNOG OTPADA ISTOČNE SLAVONIJE, OIB 87442132163, Franje Kuhača 9 , 31000 Osijek</izvorni_sadrzaj>
    <derivirana_varijabla naziv="DomainObject.Predmet.ProtustrankaWithAdressOIB_1">JAVNA USTANOVA ZA ZBRINJAVANJE KOMUNALNOG OTPADA ISTOČNE SLAVONIJE, OIB 87442132163, Franje Kuhača 9 , 31000 Osijek</derivirana_varijabla>
  </DomainObject.Predmet.ProtustrankaWithAdressOIB>
  <DomainObject.Predmet.ProtustrankaNazivFormated>
    <izvorni_sadrzaj>JAVNA USTANOVA ZA ZBRINJAVANJE KOMUNALNOG OTPADA ISTOČNE SLAVONIJE</izvorni_sadrzaj>
    <derivirana_varijabla naziv="DomainObject.Predmet.ProtustrankaNazivFormated_1">JAVNA USTANOVA ZA ZBRINJAVANJE KOMUNALNOG OTPADA ISTOČNE SLAVONIJE</derivirana_varijabla>
  </DomainObject.Predmet.ProtustrankaNazivFormated>
  <DomainObject.Predmet.ProtustrankaNazivFormatedOIB>
    <izvorni_sadrzaj>JAVNA USTANOVA ZA ZBRINJAVANJE KOMUNALNOG OTPADA ISTOČNE SLAVONIJE, OIB 87442132163</izvorni_sadrzaj>
    <derivirana_varijabla naziv="DomainObject.Predmet.ProtustrankaNazivFormatedOIB_1">JAVNA USTANOVA ZA ZBRINJAVANJE KOMUNALNOG OTPADA ISTOČNE SLAVONIJE, OIB 87442132163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SAUBERMACHER-DIENSTLEISTUNG AG; STRABAG AG</izvorni_sadrzaj>
    <derivirana_varijabla naziv="DomainObject.Predmet.StrankaFormated_1">  SAUBERMACHER-DIENSTLEISTUNG AG; STRABAG AG</derivirana_varijabla>
  </DomainObject.Predmet.StrankaFormated>
  <DomainObject.Predmet.StrankaFormatedOIB>
    <izvorni_sadrzaj>  SAUBERMACHER-DIENSTLEISTUNG AG; STRABAG AG</izvorni_sadrzaj>
    <derivirana_varijabla naziv="DomainObject.Predmet.StrankaFormatedOIB_1">  SAUBERMACHER-DIENSTLEISTUNG AG; STRABAG AG</derivirana_varijabla>
  </DomainObject.Predmet.StrankaFormatedOIB>
  <DomainObject.Predmet.StrankaFormatedWithAdress>
    <izvorni_sadrzaj> SAUBERMACHER-DIENSTLEISTUNG AG, HANS ROTH-STRABE 1, 8073 FELDKIRCHEN; STRABAG AG, Ortenburgstrabe 24, 9800 Spittal an der Drau</izvorni_sadrzaj>
    <derivirana_varijabla naziv="DomainObject.Predmet.StrankaFormatedWithAdress_1"> SAUBERMACHER-DIENSTLEISTUNG AG, HANS ROTH-STRABE 1, 8073 FELDKIRCHEN; STRABAG AG, Ortenburgstrabe 24, 9800 Spittal an der Drau</derivirana_varijabla>
  </DomainObject.Predmet.StrankaFormatedWithAdress>
  <DomainObject.Predmet.StrankaFormatedWithAdressOIB>
    <izvorni_sadrzaj> SAUBERMACHER-DIENSTLEISTUNG AG, HANS ROTH-STRABE 1, 8073 FELDKIRCHEN; STRABAG AG, Ortenburgstrabe 24, 9800 Spittal an der Drau</izvorni_sadrzaj>
    <derivirana_varijabla naziv="DomainObject.Predmet.StrankaFormatedWithAdressOIB_1"> SAUBERMACHER-DIENSTLEISTUNG AG, HANS ROTH-STRABE 1, 8073 FELDKIRCHEN; STRABAG AG, Ortenburgstrabe 24, 9800 Spittal an der Drau</derivirana_varijabla>
  </DomainObject.Predmet.StrankaFormatedWithAdressOIB>
  <DomainObject.Predmet.StrankaWithAdress>
    <izvorni_sadrzaj>SAUBERMACHER-DIENSTLEISTUNG AG HANS ROTH-STRABE 1,8073 FELDKIRCHEN,STRABAG AG Ortenburgstrabe 24,9800 Spittal an der Drau</izvorni_sadrzaj>
    <derivirana_varijabla naziv="DomainObject.Predmet.StrankaWithAdress_1">SAUBERMACHER-DIENSTLEISTUNG AG HANS ROTH-STRABE 1,8073 FELDKIRCHEN,STRABAG AG Ortenburgstrabe 24,9800 Spittal an der Drau</derivirana_varijabla>
  </DomainObject.Predmet.StrankaWithAdress>
  <DomainObject.Predmet.StrankaWithAdressOIB>
    <izvorni_sadrzaj>SAUBERMACHER-DIENSTLEISTUNG AG, HANS ROTH-STRABE 1,8073 FELDKIRCHEN,STRABAG AG, Ortenburgstrabe 24,9800 Spittal an der Drau</izvorni_sadrzaj>
    <derivirana_varijabla naziv="DomainObject.Predmet.StrankaWithAdressOIB_1">SAUBERMACHER-DIENSTLEISTUNG AG, HANS ROTH-STRABE 1,8073 FELDKIRCHEN,STRABAG AG, Ortenburgstrabe 24,9800 Spittal an der Drau</derivirana_varijabla>
  </DomainObject.Predmet.StrankaWithAdressOIB>
  <DomainObject.Predmet.StrankaNazivFormated>
    <izvorni_sadrzaj>SAUBERMACHER-DIENSTLEISTUNG AG,STRABAG AG</izvorni_sadrzaj>
    <derivirana_varijabla naziv="DomainObject.Predmet.StrankaNazivFormated_1">SAUBERMACHER-DIENSTLEISTUNG AG,STRABAG AG</derivirana_varijabla>
  </DomainObject.Predmet.StrankaNazivFormated>
  <DomainObject.Predmet.StrankaNazivFormatedOIB>
    <izvorni_sadrzaj>SAUBERMACHER-DIENSTLEISTUNG AG,STRABAG AG</izvorni_sadrzaj>
    <derivirana_varijabla naziv="DomainObject.Predmet.StrankaNazivFormatedOIB_1">SAUBERMACHER-DIENSTLEISTUNG AG,STRABAG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SAUBERMACHER-DIENSTLEISTUNG AG</item>
      <item>STRABAG AG</item>
    </izvorni_sadrzaj>
    <derivirana_varijabla naziv="DomainObject.Predmet.StrankaListFormated_1">
      <item>SAUBERMACHER-DIENSTLEISTUNG AG</item>
      <item>STRABAG AG</item>
    </derivirana_varijabla>
  </DomainObject.Predmet.StrankaListFormated>
  <DomainObject.Predmet.StrankaListFormatedOIB>
    <izvorni_sadrzaj>
      <item>SAUBERMACHER-DIENSTLEISTUNG AG</item>
      <item>STRABAG AG</item>
    </izvorni_sadrzaj>
    <derivirana_varijabla naziv="DomainObject.Predmet.StrankaListFormatedOIB_1">
      <item>SAUBERMACHER-DIENSTLEISTUNG AG</item>
      <item>STRABAG AG</item>
    </derivirana_varijabla>
  </DomainObject.Predmet.StrankaListFormatedOIB>
  <DomainObject.Predmet.StrankaListFormatedWithAdress>
    <izvorni_sadrzaj>
      <item>SAUBERMACHER-DIENSTLEISTUNG AG, HANS ROTH-STRABE 1, 8073 FELDKIRCHEN</item>
      <item>STRABAG AG, Ortenburgstrabe 24, 9800 Spittal an der Drau</item>
    </izvorni_sadrzaj>
    <derivirana_varijabla naziv="DomainObject.Predmet.StrankaListFormatedWithAdress_1">
      <item>SAUBERMACHER-DIENSTLEISTUNG AG, HANS ROTH-STRABE 1, 8073 FELDKIRCHEN</item>
      <item>STRABAG AG, Ortenburgstrabe 24, 9800 Spittal an der Drau</item>
    </derivirana_varijabla>
  </DomainObject.Predmet.StrankaListFormatedWithAdress>
  <DomainObject.Predmet.StrankaListFormatedWithAdressOIB>
    <izvorni_sadrzaj>
      <item>SAUBERMACHER-DIENSTLEISTUNG AG, HANS ROTH-STRABE 1, 8073 FELDKIRCHEN</item>
      <item>STRABAG AG, Ortenburgstrabe 24, 9800 Spittal an der Drau</item>
    </izvorni_sadrzaj>
    <derivirana_varijabla naziv="DomainObject.Predmet.StrankaListFormatedWithAdressOIB_1">
      <item>SAUBERMACHER-DIENSTLEISTUNG AG, HANS ROTH-STRABE 1, 8073 FELDKIRCHEN</item>
      <item>STRABAG AG, Ortenburgstrabe 24, 9800 Spittal an der Drau</item>
    </derivirana_varijabla>
  </DomainObject.Predmet.StrankaListFormatedWithAdressOIB>
  <DomainObject.Predmet.StrankaListNazivFormated>
    <izvorni_sadrzaj>
      <item>SAUBERMACHER-DIENSTLEISTUNG AG</item>
      <item>STRABAG AG</item>
    </izvorni_sadrzaj>
    <derivirana_varijabla naziv="DomainObject.Predmet.StrankaListNazivFormated_1">
      <item>SAUBERMACHER-DIENSTLEISTUNG AG</item>
      <item>STRABAG AG</item>
    </derivirana_varijabla>
  </DomainObject.Predmet.StrankaListNazivFormated>
  <DomainObject.Predmet.StrankaListNazivFormatedOIB>
    <izvorni_sadrzaj>
      <item>SAUBERMACHER-DIENSTLEISTUNG AG</item>
      <item>STRABAG AG</item>
    </izvorni_sadrzaj>
    <derivirana_varijabla naziv="DomainObject.Predmet.StrankaListNazivFormatedOIB_1">
      <item>SAUBERMACHER-DIENSTLEISTUNG AG</item>
      <item>STRABAG AG</item>
    </derivirana_varijabla>
  </DomainObject.Predmet.StrankaListNazivFormatedOIB>
  <DomainObject.Predmet.ProtuStrankaListFormated>
    <izvorni_sadrzaj>
      <item>JAVNA USTANOVA ZA ZBRINJAVANJE KOMUNALNOG OTPADA ISTOČNE SLAVONIJE</item>
    </izvorni_sadrzaj>
    <derivirana_varijabla naziv="DomainObject.Predmet.ProtuStrankaListFormated_1">
      <item>JAVNA USTANOVA ZA ZBRINJAVANJE KOMUNALNOG OTPADA ISTOČNE SLAVONIJE</item>
    </derivirana_varijabla>
  </DomainObject.Predmet.ProtuStrankaListFormated>
  <DomainObject.Predmet.ProtuStrankaListFormatedOIB>
    <izvorni_sadrzaj>
      <item>JAVNA USTANOVA ZA ZBRINJAVANJE KOMUNALNOG OTPADA ISTOČNE SLAVONIJE, OIB 87442132163</item>
    </izvorni_sadrzaj>
    <derivirana_varijabla naziv="DomainObject.Predmet.ProtuStrankaListFormatedOIB_1">
      <item>JAVNA USTANOVA ZA ZBRINJAVANJE KOMUNALNOG OTPADA ISTOČNE SLAVONIJE, OIB 87442132163</item>
    </derivirana_varijabla>
  </DomainObject.Predmet.ProtuStrankaListFormatedOIB>
  <DomainObject.Predmet.ProtuStrankaListFormatedWithAdress>
    <izvorni_sadrzaj>
      <item>JAVNA USTANOVA ZA ZBRINJAVANJE KOMUNALNOG OTPADA ISTOČNE SLAVONIJE, Franje Kuhača 9 , 31000 Osijek</item>
    </izvorni_sadrzaj>
    <derivirana_varijabla naziv="DomainObject.Predmet.ProtuStrankaListFormatedWithAdress_1">
      <item>JAVNA USTANOVA ZA ZBRINJAVANJE KOMUNALNOG OTPADA ISTOČNE SLAVONIJE, Franje Kuhača 9 , 31000 Osijek</item>
    </derivirana_varijabla>
  </DomainObject.Predmet.ProtuStrankaListFormatedWithAdress>
  <DomainObject.Predmet.ProtuStrankaListFormatedWithAdressOIB>
    <izvorni_sadrzaj>
      <item>JAVNA USTANOVA ZA ZBRINJAVANJE KOMUNALNOG OTPADA ISTOČNE SLAVONIJE, OIB 87442132163, Franje Kuhača 9 , 31000 Osijek</item>
    </izvorni_sadrzaj>
    <derivirana_varijabla naziv="DomainObject.Predmet.ProtuStrankaListFormatedWithAdressOIB_1">
      <item>JAVNA USTANOVA ZA ZBRINJAVANJE KOMUNALNOG OTPADA ISTOČNE SLAVONIJE, OIB 87442132163, Franje Kuhača 9 , 31000 Osijek</item>
    </derivirana_varijabla>
  </DomainObject.Predmet.ProtuStrankaListFormatedWithAdressOIB>
  <DomainObject.Predmet.ProtuStrankaListNazivFormated>
    <izvorni_sadrzaj>
      <item>JAVNA USTANOVA ZA ZBRINJAVANJE KOMUNALNOG OTPADA ISTOČNE SLAVONIJE</item>
    </izvorni_sadrzaj>
    <derivirana_varijabla naziv="DomainObject.Predmet.ProtuStrankaListNazivFormated_1">
      <item>JAVNA USTANOVA ZA ZBRINJAVANJE KOMUNALNOG OTPADA ISTOČNE SLAVONIJE</item>
    </derivirana_varijabla>
  </DomainObject.Predmet.ProtuStrankaListNazivFormated>
  <DomainObject.Predmet.ProtuStrankaListNazivFormatedOIB>
    <izvorni_sadrzaj>
      <item>JAVNA USTANOVA ZA ZBRINJAVANJE KOMUNALNOG OTPADA ISTOČNE SLAVONIJE, OIB 87442132163</item>
    </izvorni_sadrzaj>
    <derivirana_varijabla naziv="DomainObject.Predmet.ProtuStrankaListNazivFormatedOIB_1">
      <item>JAVNA USTANOVA ZA ZBRINJAVANJE KOMUNALNOG OTPADA ISTOČNE SLAVONIJE, OIB 87442132163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SAUBERMACHER-DIENSTLEISTUNG AG i dr.</izvorni_sadrzaj>
    <derivirana_varijabla naziv="DomainObject.Predmet.StrankaIDrugi_1">SAUBERMACHER-DIENSTLEISTUNG AG i dr.</derivirana_varijabla>
  </DomainObject.Predmet.StrankaIDrugi>
  <DomainObject.Predmet.ProtustrankaIDrugi>
    <izvorni_sadrzaj>JAVNA USTANOVA ZA ZBRINJAVANJE KOMUNALNOG OTPADA ISTOČNE SLAVONIJE</izvorni_sadrzaj>
    <derivirana_varijabla naziv="DomainObject.Predmet.ProtustrankaIDrugi_1">JAVNA USTANOVA ZA ZBRINJAVANJE KOMUNALNOG OTPADA ISTOČNE SLAVONIJE</derivirana_varijabla>
  </DomainObject.Predmet.ProtustrankaIDrugi>
  <DomainObject.Predmet.StrankaIDrugiAdressOIB>
    <izvorni_sadrzaj>SAUBERMACHER-DIENSTLEISTUNG AG, HANS ROTH-STRABE 1, 8073 FELDKIRCHEN i dr.</izvorni_sadrzaj>
    <derivirana_varijabla naziv="DomainObject.Predmet.StrankaIDrugiAdressOIB_1">SAUBERMACHER-DIENSTLEISTUNG AG, HANS ROTH-STRABE 1, 8073 FELDKIRCHEN i dr.</derivirana_varijabla>
  </DomainObject.Predmet.StrankaIDrugiAdressOIB>
  <DomainObject.Predmet.ProtustrankaIDrugiAdressOIB>
    <izvorni_sadrzaj>JAVNA USTANOVA ZA ZBRINJAVANJE KOMUNALNOG OTPADA ISTOČNE SLAVONIJE, OIB 87442132163, Franje Kuhača 9 , 31000 Osijek</izvorni_sadrzaj>
    <derivirana_varijabla naziv="DomainObject.Predmet.ProtustrankaIDrugiAdressOIB_1">JAVNA USTANOVA ZA ZBRINJAVANJE KOMUNALNOG OTPADA ISTOČNE SLAVONIJE, OIB 87442132163, Franje Kuhača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JAVNA USTANOVA ZA ZBRINJAVANJE KOMUNALNOG OTPADA ISTOČNE SLAVONIJE</item>
      <item>SAUBERMACHER-DIENSTLEISTUNG AG</item>
      <item>STRABAG AG</item>
    </izvorni_sadrzaj>
    <derivirana_varijabla naziv="DomainObject.Predmet.SudioniciListNaziv_1">
      <item>JAVNA USTANOVA ZA ZBRINJAVANJE KOMUNALNOG OTPADA ISTOČNE SLAVONIJE</item>
      <item>SAUBERMACHER-DIENSTLEISTUNG AG</item>
      <item>STRABAG AG</item>
    </derivirana_varijabla>
  </DomainObject.Predmet.SudioniciListNaziv>
  <DomainObject.Predmet.SudioniciListAdressOIB>
    <izvorni_sadrzaj>
      <item>JAVNA USTANOVA ZA ZBRINJAVANJE KOMUNALNOG OTPADA ISTOČNE SLAVONIJE, OIB 87442132163, Franje Kuhača 9 ,31000 Osijek</item>
      <item>SAUBERMACHER-DIENSTLEISTUNG AG, HANS ROTH-STRABE 1,8073 FELDKIRCHEN</item>
      <item>STRABAG AG, Ortenburgstrabe 24,9800 Spittal an der Drau</item>
    </izvorni_sadrzaj>
    <derivirana_varijabla naziv="DomainObject.Predmet.SudioniciListAdressOIB_1">
      <item>JAVNA USTANOVA ZA ZBRINJAVANJE KOMUNALNOG OTPADA ISTOČNE SLAVONIJE, OIB 87442132163, Franje Kuhača 9 ,31000 Osijek</item>
      <item>SAUBERMACHER-DIENSTLEISTUNG AG, HANS ROTH-STRABE 1,8073 FELDKIRCHEN</item>
      <item>STRABAG AG, Ortenburgstrabe 24,9800 Spittal an der Drau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87442132163</item>
      <item>, OIB null</item>
      <item>, OIB null</item>
    </izvorni_sadrzaj>
    <derivirana_varijabla naziv="DomainObject.Predmet.SudioniciListNazivOIB_1">
      <item>, OIB 87442132163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6ED67-E3D1-4AEE-A8F1-9F87B11D6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4725</properties:Characters>
  <properties:Lines>123</properties:Lines>
  <properties:Paragraphs>38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2018-02-05T12:28:00Z</dcterms:modified>
  <cp:revision>57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