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d44e" w14:paraId="a36d44e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11032">
        <w:t>883/15-</w:t>
      </w:r>
      <w:r w:rsidR="000664C7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06DEE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11032">
        <w:t xml:space="preserve"> ZADRUGA ZA PRUŽANJE USLUGA U SPORTU I REKREACIJI M-SPORT, Đurđevac, Trg Svetog </w:t>
      </w:r>
      <w:proofErr w:type="spellStart"/>
      <w:r w:rsidR="00911032">
        <w:t>Jurja</w:t>
      </w:r>
      <w:proofErr w:type="spellEnd"/>
      <w:r w:rsidR="00911032">
        <w:t xml:space="preserve"> 4, MBS: 010058244, OIB: 36774011708</w:t>
      </w:r>
      <w:r w:rsidR="00637444">
        <w:t xml:space="preserve">, dana </w:t>
      </w:r>
      <w:r w:rsidR="00F73393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C5CAE">
        <w:t xml:space="preserve"> </w:t>
      </w:r>
      <w:r w:rsidR="00911032">
        <w:t xml:space="preserve">ZADRUGA ZA PRUŽANJE USLUGA U SPORTU I REKREACIJI M-SPORT, Đurđevac, Trg Svetog </w:t>
      </w:r>
      <w:proofErr w:type="spellStart"/>
      <w:r w:rsidR="00911032">
        <w:t>Jurja</w:t>
      </w:r>
      <w:proofErr w:type="spellEnd"/>
      <w:r w:rsidR="00911032">
        <w:t xml:space="preserve"> 4, MBS: 010058244, OIB: 36774011708</w:t>
      </w:r>
      <w:r w:rsidR="00740000">
        <w:t xml:space="preserve">, </w:t>
      </w:r>
      <w:r w:rsidR="00CB6C18">
        <w:t xml:space="preserve">iznosi </w:t>
      </w:r>
      <w:r w:rsidR="00911032">
        <w:t>9.671,77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C5CAE">
        <w:t>oziva se upravitelj zadruge</w:t>
      </w:r>
      <w:r w:rsidR="00911032">
        <w:t xml:space="preserve"> Mario Lončarić, Đurđevac, Trg Svetog </w:t>
      </w:r>
      <w:proofErr w:type="spellStart"/>
      <w:r w:rsidR="00911032">
        <w:t>Jurja</w:t>
      </w:r>
      <w:proofErr w:type="spellEnd"/>
      <w:r w:rsidR="00911032">
        <w:t xml:space="preserve"> 4</w:t>
      </w:r>
      <w:r w:rsidR="00DC5CAE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B3A6B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AB3A6B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F73393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E6E" w:rsidR="00102E6E">
      <w:r>
        <w:separator/>
      </w:r>
    </w:p>
  </w:endnote>
  <w:endnote w:id="0" w:type="continuationSeparator">
    <w:p w:rsidRDefault="00102E6E" w:rsidR="00102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E6E" w:rsidR="00102E6E">
      <w:r>
        <w:separator/>
      </w:r>
    </w:p>
  </w:footnote>
  <w:footnote w:id="0" w:type="continuationSeparator">
    <w:p w:rsidRDefault="00102E6E" w:rsidR="00102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64C7"/>
    <w:rsid w:val="000D3AEC"/>
    <w:rsid w:val="000D41E5"/>
    <w:rsid w:val="000E1119"/>
    <w:rsid w:val="000E51F0"/>
    <w:rsid w:val="000F0403"/>
    <w:rsid w:val="00102E6E"/>
    <w:rsid w:val="001159F0"/>
    <w:rsid w:val="00121DEA"/>
    <w:rsid w:val="001B72D6"/>
    <w:rsid w:val="001E3A57"/>
    <w:rsid w:val="001E6833"/>
    <w:rsid w:val="002055B4"/>
    <w:rsid w:val="00274464"/>
    <w:rsid w:val="002B49A1"/>
    <w:rsid w:val="002C66CD"/>
    <w:rsid w:val="002F1F37"/>
    <w:rsid w:val="003074E6"/>
    <w:rsid w:val="003207EE"/>
    <w:rsid w:val="00327690"/>
    <w:rsid w:val="0038798C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71104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995"/>
    <w:rsid w:val="00693CD2"/>
    <w:rsid w:val="006C1AAA"/>
    <w:rsid w:val="006C66C3"/>
    <w:rsid w:val="006F25A8"/>
    <w:rsid w:val="00727CC7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D7222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D7C3C"/>
    <w:rsid w:val="00906B85"/>
    <w:rsid w:val="00911032"/>
    <w:rsid w:val="00933038"/>
    <w:rsid w:val="00940790"/>
    <w:rsid w:val="00943931"/>
    <w:rsid w:val="009463BE"/>
    <w:rsid w:val="00982CC9"/>
    <w:rsid w:val="009D0C5B"/>
    <w:rsid w:val="00A00D9B"/>
    <w:rsid w:val="00A05A32"/>
    <w:rsid w:val="00A41B4E"/>
    <w:rsid w:val="00AB3A6B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42423"/>
    <w:rsid w:val="00C7158A"/>
    <w:rsid w:val="00C71B6D"/>
    <w:rsid w:val="00C83918"/>
    <w:rsid w:val="00C95F18"/>
    <w:rsid w:val="00CA4C65"/>
    <w:rsid w:val="00CB41F0"/>
    <w:rsid w:val="00CB6C18"/>
    <w:rsid w:val="00CC7B8F"/>
    <w:rsid w:val="00CD65A9"/>
    <w:rsid w:val="00CE19A1"/>
    <w:rsid w:val="00CE29CC"/>
    <w:rsid w:val="00CF6A19"/>
    <w:rsid w:val="00CF7EB7"/>
    <w:rsid w:val="00D06DEE"/>
    <w:rsid w:val="00D47733"/>
    <w:rsid w:val="00D55397"/>
    <w:rsid w:val="00D60907"/>
    <w:rsid w:val="00D65681"/>
    <w:rsid w:val="00D65D0F"/>
    <w:rsid w:val="00D8212F"/>
    <w:rsid w:val="00DA54DB"/>
    <w:rsid w:val="00DC5CAE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21F2E"/>
    <w:rsid w:val="00F644E6"/>
    <w:rsid w:val="00F73393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PRUŽANJE USLUGA U SPORTU I REKREACIJI M-SPORT</izvorni_sadrzaj>
    <derivirana_varijabla naziv="DomainObject.Predmet.ProtustrankaFormated_1">  ZADRUGA ZA PRUŽANJE USLUGA U SPORTU I REKREACIJI M-SPORT</derivirana_varijabla>
  </DomainObject.Predmet.ProtustrankaFormated>
  <DomainObject.Predmet.ProtustrankaFormatedOIB>
    <izvorni_sadrzaj>  ZADRUGA ZA PRUŽANJE USLUGA U SPORTU I REKREACIJI M-SPORT, OIB 36774011708</izvorni_sadrzaj>
    <derivirana_varijabla naziv="DomainObject.Predmet.ProtustrankaFormatedOIB_1">  ZADRUGA ZA PRUŽANJE USLUGA U SPORTU I REKREACIJI M-SPORT, OIB 36774011708</derivirana_varijabla>
  </DomainObject.Predmet.ProtustrankaFormatedOIB>
  <DomainObject.Predmet.ProtustrankaFormatedWithAdress>
    <izvorni_sadrzaj> ZADRUGA ZA PRUŽANJE USLUGA U SPORTU I REKREACIJI M-SPORT, Trg Svetog Jurja 4, 48350 Đurđevac</izvorni_sadrzaj>
    <derivirana_varijabla naziv="DomainObject.Predmet.ProtustrankaFormatedWithAdress_1"> ZADRUGA ZA PRUŽANJE USLUGA U SPORTU I REKREACIJI M-SPORT, Trg Svetog Jurja 4, 48350 Đurđevac</derivirana_varijabla>
  </DomainObject.Predmet.ProtustrankaFormatedWithAdress>
  <DomainObject.Predmet.ProtustrankaFormatedWithAdressOIB>
    <izvorni_sadrzaj> ZADRUGA ZA PRUŽANJE USLUGA U SPORTU I REKREACIJI M-SPORT, OIB 36774011708, Trg Svetog Jurja 4, 48350 Đurđevac</izvorni_sadrzaj>
    <derivirana_varijabla naziv="DomainObject.Predmet.ProtustrankaFormatedWithAdressOIB_1"> ZADRUGA ZA PRUŽANJE USLUGA U SPORTU I REKREACIJI M-SPORT, OIB 36774011708, Trg Svetog Jurja 4, 48350 Đurđevac</derivirana_varijabla>
  </DomainObject.Predmet.ProtustrankaFormatedWithAdressOIB>
  <DomainObject.Predmet.ProtustrankaWithAdress>
    <izvorni_sadrzaj>ZADRUGA ZA PRUŽANJE USLUGA U SPORTU I REKREACIJI M-SPORT Trg Svetog Jurja 4, 48350 Đurđevac</izvorni_sadrzaj>
    <derivirana_varijabla naziv="DomainObject.Predmet.ProtustrankaWithAdress_1">ZADRUGA ZA PRUŽANJE USLUGA U SPORTU I REKREACIJI M-SPORT Trg Svetog Jurja 4, 48350 Đurđevac</derivirana_varijabla>
  </DomainObject.Predmet.ProtustrankaWithAdress>
  <DomainObject.Predmet.ProtustrankaWithAdressOIB>
    <izvorni_sadrzaj>ZADRUGA ZA PRUŽANJE USLUGA U SPORTU I REKREACIJI M-SPORT, OIB 36774011708, Trg Svetog Jurja 4, 48350 Đurđevac</izvorni_sadrzaj>
    <derivirana_varijabla naziv="DomainObject.Predmet.ProtustrankaWithAdressOIB_1">ZADRUGA ZA PRUŽANJE USLUGA U SPORTU I REKREACIJI M-SPORT, OIB 36774011708, Trg Svetog Jurja 4, 48350 Đurđevac</derivirana_varijabla>
  </DomainObject.Predmet.ProtustrankaWithAdressOIB>
  <DomainObject.Predmet.ProtustrankaNazivFormated>
    <izvorni_sadrzaj>ZADRUGA ZA PRUŽANJE USLUGA U SPORTU I REKREACIJI M-SPORT</izvorni_sadrzaj>
    <derivirana_varijabla naziv="DomainObject.Predmet.ProtustrankaNazivFormated_1">ZADRUGA ZA PRUŽANJE USLUGA U SPORTU I REKREACIJI M-SPORT</derivirana_varijabla>
  </DomainObject.Predmet.ProtustrankaNazivFormated>
  <DomainObject.Predmet.ProtustrankaNazivFormatedOIB>
    <izvorni_sadrzaj>ZADRUGA ZA PRUŽANJE USLUGA U SPORTU I REKREACIJI M-SPORT, OIB 36774011708</izvorni_sadrzaj>
    <derivirana_varijabla naziv="DomainObject.Predmet.ProtustrankaNazivFormatedOIB_1">ZADRUGA ZA PRUŽANJE USLUGA U SPORTU I REKREACIJI M-SPORT, OIB 36774011708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9671.17</izvorni_sadrzaj>
    <derivirana_varijabla naziv="DomainObject.Predmet.TrenutnaVrijednost_1">9671.17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PRUŽANJE USLUGA U SPORTU I REKREACIJI M-SPORT</item>
    </izvorni_sadrzaj>
    <derivirana_varijabla naziv="DomainObject.Predmet.ProtuStrankaListFormated_1">
      <item>ZADRUGA ZA PRUŽANJE USLUGA U SPORTU I REKREACIJI M-SPORT</item>
    </derivirana_varijabla>
  </DomainObject.Predmet.ProtuStrankaListFormated>
  <DomainObject.Predmet.ProtuStrankaListFormatedOIB>
    <izvorni_sadrzaj>
      <item>ZADRUGA ZA PRUŽANJE USLUGA U SPORTU I REKREACIJI M-SPORT, OIB 36774011708</item>
    </izvorni_sadrzaj>
    <derivirana_varijabla naziv="DomainObject.Predmet.ProtuStrankaListFormatedOIB_1">
      <item>ZADRUGA ZA PRUŽANJE USLUGA U SPORTU I REKREACIJI M-SPORT, OIB 36774011708</item>
    </derivirana_varijabla>
  </DomainObject.Predmet.ProtuStrankaListFormatedOIB>
  <DomainObject.Predmet.ProtuStrankaListFormatedWithAdress>
    <izvorni_sadrzaj>
      <item>ZADRUGA ZA PRUŽANJE USLUGA U SPORTU I REKREACIJI M-SPORT, Trg Svetog Jurja 4, 48350 Đurđevac</item>
    </izvorni_sadrzaj>
    <derivirana_varijabla naziv="DomainObject.Predmet.ProtuStrankaListFormatedWithAdress_1">
      <item>ZADRUGA ZA PRUŽANJE USLUGA U SPORTU I REKREACIJI M-SPORT, Trg Svetog Jurja 4, 48350 Đurđevac</item>
    </derivirana_varijabla>
  </DomainObject.Predmet.ProtuStrankaListFormatedWithAdress>
  <DomainObject.Predmet.ProtuStrankaListFormatedWithAdressOIB>
    <izvorni_sadrzaj>
      <item>ZADRUGA ZA PRUŽANJE USLUGA U SPORTU I REKREACIJI M-SPORT, OIB 36774011708, Trg Svetog Jurja 4, 48350 Đurđevac</item>
    </izvorni_sadrzaj>
    <derivirana_varijabla naziv="DomainObject.Predmet.ProtuStrankaListFormatedWithAdressOIB_1">
      <item>ZADRUGA ZA PRUŽANJE USLUGA U SPORTU I REKREACIJI M-SPORT, OIB 36774011708, Trg Svetog Jurja 4, 48350 Đurđevac</item>
    </derivirana_varijabla>
  </DomainObject.Predmet.ProtuStrankaListFormatedWithAdressOIB>
  <DomainObject.Predmet.ProtuStrankaListNazivFormated>
    <izvorni_sadrzaj>
      <item>ZADRUGA ZA PRUŽANJE USLUGA U SPORTU I REKREACIJI M-SPORT</item>
    </izvorni_sadrzaj>
    <derivirana_varijabla naziv="DomainObject.Predmet.ProtuStrankaListNazivFormated_1">
      <item>ZADRUGA ZA PRUŽANJE USLUGA U SPORTU I REKREACIJI M-SPORT</item>
    </derivirana_varijabla>
  </DomainObject.Predmet.ProtuStrankaListNazivFormated>
  <DomainObject.Predmet.ProtuStrankaListNazivFormatedOIB>
    <izvorni_sadrzaj>
      <item>ZADRUGA ZA PRUŽANJE USLUGA U SPORTU I REKREACIJI M-SPORT, OIB 36774011708</item>
    </izvorni_sadrzaj>
    <derivirana_varijabla naziv="DomainObject.Predmet.ProtuStrankaListNazivFormatedOIB_1">
      <item>ZADRUGA ZA PRUŽANJE USLUGA U SPORTU I REKREACIJI M-SPORT, OIB 36774011708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PRUŽANJE USLUGA U SPORTU I REKREACIJI M-SPORT</izvorni_sadrzaj>
    <derivirana_varijabla naziv="DomainObject.Predmet.ProtustrankaIDrugi_1">ZADRUGA ZA PRUŽANJE USLUGA U SPORTU I REKREACIJI M-SPORT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PRUŽANJE USLUGA U SPORTU I REKREACIJI M-SPORT, OIB 36774011708, Trg Svetog Jurja 4, 48350 Đurđevac</izvorni_sadrzaj>
    <derivirana_varijabla naziv="DomainObject.Predmet.ProtustrankaIDrugiAdressOIB_1">ZADRUGA ZA PRUŽANJE USLUGA U SPORTU I REKREACIJI M-SPORT, OIB 36774011708, Trg Svetog Jurja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PRUŽANJE USLUGA U SPORTU I REKREACIJI M-SPORT</item>
      <item>E-oglasna ploča</item>
      <item>Sudski registar</item>
    </izvorni_sadrzaj>
    <derivirana_varijabla naziv="DomainObject.Predmet.SudioniciListNaziv_1">
      <item>Financijska agencija</item>
      <item>ZADRUGA ZA PRUŽANJE USLUGA U SPORTU I REKREACIJI M-SPORT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ZA PRUŽANJE USLUGA U SPORTU I REKREACIJI M-SPORT, OIB 36774011708, Trg Svetog Jurja 4,48350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ZA PRUŽANJE USLUGA U SPORTU I REKREACIJI M-SPORT, OIB 36774011708, Trg Svetog Jurja 4,48350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36774011708</item>
      <item>, OIB null</item>
      <item>, OIB null</item>
    </izvorni_sadrzaj>
    <derivirana_varijabla naziv="DomainObject.Predmet.SudioniciListNazivOIB_1">
      <item>, OIB 85821130368</item>
      <item>, OIB 36774011708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D5A34-E540-4FA6-9327-5851DB8AE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1941</properties:Characters>
  <properties:Lines>48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2016-01-11T11:57:00Z</cp:lastPrinted>
  <dcterms:modified xmlns:xsi="http://www.w3.org/2001/XMLSchema-instance" xsi:type="dcterms:W3CDTF">2016-01-11T11:59:00Z</dcterms:modified>
  <cp:revision>29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