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C641E7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C641E7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C641E7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C641E7" w:rsidR="001D7DC0" w:rsidRPr="003E5E31">
            <w:pPr>
              <w:jc w:val="center"/>
            </w:pPr>
            <w:r>
              <w:t>Trgovački sud u Osijeku</w:t>
            </w:r>
          </w:p>
          <w:p w:rsidRDefault="001D7DC0" w:rsidP="00C641E7" w:rsidR="001D7DC0" w:rsidRPr="00B92B86">
            <w:pPr>
              <w:jc w:val="center"/>
            </w:pPr>
            <w:r>
              <w:t>Osijek, Zagrebačka 2</w:t>
            </w:r>
          </w:p>
        </w:tc>
      </w:tr>
      <w:tr w:rsidTr="00C641E7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C641E7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7F195D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26612E">
                    <w:rPr>
                      <w:sz w:val="22"/>
                      <w:szCs w:val="22"/>
                    </w:rPr>
                    <w:t>1197</w:t>
                  </w:r>
                  <w:r w:rsidR="00E86110">
                    <w:rPr>
                      <w:sz w:val="22"/>
                      <w:szCs w:val="22"/>
                    </w:rPr>
                    <w:t>/2017</w:t>
                  </w:r>
                  <w:r w:rsidR="00FF582A">
                    <w:rPr>
                      <w:sz w:val="22"/>
                      <w:szCs w:val="22"/>
                    </w:rPr>
                    <w:t>-</w:t>
                  </w:r>
                  <w:r w:rsidR="0026612E">
                    <w:rPr>
                      <w:sz w:val="22"/>
                      <w:szCs w:val="22"/>
                    </w:rPr>
                    <w:t>5</w:t>
                  </w:r>
                </w:p>
              </w:tc>
            </w:tr>
          </w:tbl>
          <w:p w:rsidRDefault="001D7DC0" w:rsidP="00C641E7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C641E7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C641E7" w:rsidR="001D7DC0">
            <w:pPr>
              <w:pStyle w:val="VSVerzija"/>
              <w:jc w:val="right"/>
            </w:pPr>
          </w:p>
          <w:p w:rsidRDefault="00D95CE2" w:rsidP="00C641E7" w:rsidR="00D95CE2">
            <w:pPr>
              <w:pStyle w:val="VSVerzija"/>
              <w:jc w:val="right"/>
            </w:pPr>
          </w:p>
        </w:tc>
      </w:tr>
    </w:tbl>
    <w:p w14:textId="4fc2a9d" w14:paraId="4fc2a9d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E86110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0A71CB">
        <w:tab/>
      </w:r>
      <w:r w:rsidR="00361EDF">
        <w:t xml:space="preserve">Trgovački sud u Osijeku, po sucu mr. sc. Mirjani Baran u stečajnom predmetu predlagatelja </w:t>
      </w:r>
      <w:r w:rsidR="0026612E" w:rsidRPr="00995FB2">
        <w:t xml:space="preserve">predlagatelja </w:t>
      </w:r>
      <w:r w:rsidR="0026612E">
        <w:t>BRIGITE HORVAT SUDEC, OIB:  45832119270, Zagreb, Mrkopaljska 1, za otvaranje stečajnog postupka nad dužnikom MIDGRAD j.d.o.o., OIB: 39685711938, Zagreb, Mrkopaljska 1</w:t>
      </w:r>
      <w:r w:rsidR="00C011CD">
        <w:t>,</w:t>
      </w:r>
      <w:r w:rsidR="00361EDF">
        <w:t xml:space="preserve"> </w:t>
      </w:r>
      <w:r w:rsidR="00E86110">
        <w:t>2. listopada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26612E">
        <w:t>MIDGRAD j.d.o.o., OIB: 39685711938, Zagreb, Mrkopaljska 1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C41B31" w:rsidR="00C41B31" w:rsidRPr="00E86110">
      <w:pPr>
        <w:pStyle w:val="Tijeloteksta"/>
        <w:numPr>
          <w:ilvl w:val="0"/>
          <w:numId w:val="6"/>
        </w:numPr>
        <w:rPr>
          <w:b/>
        </w:rPr>
      </w:pPr>
      <w:r>
        <w:t xml:space="preserve">Zakazuje se ročište radi izjašnjenja o prijedlogu za dan </w:t>
      </w:r>
    </w:p>
    <w:p w:rsidRDefault="00C41B31" w:rsidP="00C41B31" w:rsidR="00C41B31">
      <w:pPr>
        <w:pStyle w:val="Tijeloteksta"/>
        <w:rPr>
          <w:b/>
        </w:rPr>
      </w:pPr>
    </w:p>
    <w:p w:rsidRDefault="00E86110" w:rsidP="00E86110" w:rsidR="00361EDF">
      <w:pPr>
        <w:pStyle w:val="Tijeloteksta"/>
        <w:numPr>
          <w:ilvl w:val="0"/>
          <w:numId w:val="12"/>
        </w:numPr>
        <w:jc w:val="center"/>
        <w:rPr>
          <w:b/>
        </w:rPr>
      </w:pPr>
      <w:r>
        <w:rPr>
          <w:b/>
        </w:rPr>
        <w:t>listopada</w:t>
      </w:r>
      <w:r w:rsidR="00C41B31">
        <w:rPr>
          <w:b/>
        </w:rPr>
        <w:t xml:space="preserve"> </w:t>
      </w:r>
      <w:r w:rsidR="00361EDF">
        <w:rPr>
          <w:b/>
        </w:rPr>
        <w:t xml:space="preserve"> 2018. u </w:t>
      </w:r>
      <w:r w:rsidR="007F195D">
        <w:rPr>
          <w:b/>
        </w:rPr>
        <w:t>10:</w:t>
      </w:r>
      <w:r w:rsidR="0026612E">
        <w:rPr>
          <w:b/>
        </w:rPr>
        <w:t>1</w:t>
      </w:r>
      <w:r w:rsidR="007F195D">
        <w:rPr>
          <w:b/>
        </w:rPr>
        <w:t>5</w:t>
      </w:r>
      <w:r w:rsidR="007C13C2">
        <w:rPr>
          <w:b/>
        </w:rPr>
        <w:t xml:space="preserve"> </w:t>
      </w:r>
      <w:r w:rsidR="00361EDF">
        <w:rPr>
          <w:b/>
        </w:rPr>
        <w:t>sati</w:t>
      </w:r>
    </w:p>
    <w:p w:rsidRDefault="00E86110" w:rsidP="00E86110" w:rsidR="00E86110">
      <w:pPr>
        <w:pStyle w:val="Tijeloteksta"/>
        <w:ind w:left="360"/>
        <w:rPr>
          <w:b/>
        </w:rPr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16295E" w:rsidP="0016295E" w:rsidR="0016295E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</w:t>
      </w:r>
      <w:r w:rsidR="007F195D">
        <w:t>Renata Horvatin</w:t>
      </w:r>
      <w:r>
        <w:t>, OIB:</w:t>
      </w:r>
      <w:r w:rsidR="007F195D">
        <w:t xml:space="preserve"> 45832446829, Našice, Trg dr.Franje Tuđmana 12</w:t>
      </w:r>
      <w:r>
        <w:t xml:space="preserve">.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E86110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E86110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E86110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</w:t>
      </w:r>
      <w:r w:rsidR="00801875">
        <w:t>dokumentaciju dužnika, pružiti 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16295E" w:rsidP="00361EDF" w:rsidR="0016295E">
      <w:pPr>
        <w:pStyle w:val="Tijeloteksta"/>
        <w:rPr>
          <w:b/>
          <w:bCs/>
        </w:rPr>
      </w:pPr>
    </w:p>
    <w:p w:rsidRDefault="00C64625" w:rsidP="00361EDF" w:rsidR="00C64625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 xml:space="preserve">Predlagatelj </w:t>
      </w:r>
      <w:r w:rsidR="0026612E">
        <w:t>BRIGITA HORVAT SUDEC, OIB:  45832119270, Zagreb, Mrkopaljska 1</w:t>
      </w:r>
      <w:r w:rsidR="007F195D">
        <w:t xml:space="preserve"> </w:t>
      </w:r>
      <w:r w:rsidR="0026612E">
        <w:t>podnijela</w:t>
      </w:r>
      <w:r>
        <w:t xml:space="preserve"> je Trgovačkom sudu u Zagrebu</w:t>
      </w:r>
      <w:r w:rsidR="00164B2A">
        <w:t>,</w:t>
      </w:r>
      <w:r>
        <w:t xml:space="preserve"> </w:t>
      </w:r>
      <w:r w:rsidR="0026612E">
        <w:t>5. siječnja 2017</w:t>
      </w:r>
      <w:r>
        <w:t xml:space="preserve">. na propisanom obrascu prijedlog za otvaranje stečajnog postupka nad dužnikom </w:t>
      </w:r>
      <w:r w:rsidR="0026612E">
        <w:t>MIDGRAD j.d.o.o., OIB: 39685711938, Zagreb, Mrkopaljska 1</w:t>
      </w:r>
      <w:r w:rsidR="00911902">
        <w:t>.</w:t>
      </w:r>
    </w:p>
    <w:p w:rsidRDefault="000A71CB" w:rsidP="00361EDF" w:rsidR="000A71CB">
      <w:pPr>
        <w:pStyle w:val="Tijeloteksta"/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Na temelju rješenja Visokog trgovačkog suda RH broj Su-</w:t>
      </w:r>
      <w:r w:rsidR="00BB2ED0">
        <w:t>525</w:t>
      </w:r>
      <w:r>
        <w:t>/1</w:t>
      </w:r>
      <w:r w:rsidR="00BB2ED0">
        <w:t>7</w:t>
      </w:r>
      <w:r>
        <w:t>-</w:t>
      </w:r>
      <w:r w:rsidR="00BB2ED0">
        <w:t>10</w:t>
      </w:r>
      <w:r>
        <w:t xml:space="preserve"> od </w:t>
      </w:r>
      <w:r w:rsidR="00BB2ED0">
        <w:t>26</w:t>
      </w:r>
      <w:r>
        <w:t xml:space="preserve">. </w:t>
      </w:r>
      <w:r w:rsidR="00BB2ED0">
        <w:t>lipnja 2017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pStyle w:val="Tijeloteksta"/>
        <w:ind w:firstLine="1416"/>
      </w:pPr>
      <w:r>
        <w:t xml:space="preserve">U prijedlogu </w:t>
      </w:r>
      <w:r w:rsidR="0026612E">
        <w:t xml:space="preserve">predlagatelj </w:t>
      </w:r>
      <w:r>
        <w:t xml:space="preserve">navodi da dužnik </w:t>
      </w:r>
      <w:r w:rsidR="0026612E">
        <w:t xml:space="preserve">ima dugovanja u iznosu od 37.100,00 kn na ime posudbe te da dužnik nije sposoban za plaćanje i nema prihoda.  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0A71CB" w:rsidR="00361EDF">
      <w:pPr>
        <w:ind w:firstLine="1416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BB2ED0">
        <w:t>2. listopada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1444B6" w:rsidP="001444B6" w:rsidR="001444B6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Stečajni sudac</w:t>
      </w:r>
    </w:p>
    <w:p w:rsidRDefault="001444B6" w:rsidP="001444B6" w:rsidR="001444B6">
      <w:pPr>
        <w:rPr>
          <w:b/>
        </w:rPr>
      </w:pPr>
      <w:r>
        <w:t>Snježana Andrijanić</w:t>
      </w:r>
    </w:p>
    <w:p w:rsidRDefault="001444B6" w:rsidP="001444B6" w:rsidR="001444B6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mr. sc. MIRJANA BARAN</w:t>
      </w:r>
    </w:p>
    <w:p w:rsidRDefault="001444B6" w:rsidP="001444B6" w:rsidR="001444B6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16295E" w:rsidP="001444B6" w:rsidR="001444B6">
      <w:pPr>
        <w:pStyle w:val="Tijeloteksta"/>
        <w:jc w:val="left"/>
      </w:pPr>
      <w:r w:rsidRPr="00175F45">
        <w:t xml:space="preserve"> </w:t>
      </w:r>
      <w:r w:rsidR="001444B6">
        <w:t>DNA</w:t>
      </w:r>
    </w:p>
    <w:p w:rsidRDefault="001444B6" w:rsidP="001444B6" w:rsidR="001444B6">
      <w:pPr>
        <w:pStyle w:val="Tijeloteksta"/>
        <w:numPr>
          <w:ilvl w:val="0"/>
          <w:numId w:val="7"/>
        </w:numPr>
        <w:jc w:val="left"/>
      </w:pPr>
      <w:r>
        <w:t>Predlagatelj</w:t>
      </w:r>
      <w:r w:rsidR="009C0DEE">
        <w:t xml:space="preserve"> Brigita H.</w:t>
      </w:r>
      <w:r>
        <w:t xml:space="preserve">  </w:t>
      </w:r>
    </w:p>
    <w:p w:rsidRDefault="001444B6" w:rsidP="001444B6" w:rsidR="001444B6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1444B6" w:rsidP="001444B6" w:rsidR="001444B6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1444B6" w:rsidP="001444B6" w:rsidR="001444B6">
      <w:pPr>
        <w:pStyle w:val="Tijeloteksta"/>
        <w:numPr>
          <w:ilvl w:val="0"/>
          <w:numId w:val="7"/>
        </w:numPr>
      </w:pPr>
      <w:r>
        <w:t>ŽDO Osijek</w:t>
      </w:r>
    </w:p>
    <w:p w:rsidRDefault="001444B6" w:rsidP="001444B6" w:rsidR="001444B6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1444B6" w:rsidP="001444B6" w:rsidR="001444B6">
      <w:pPr>
        <w:pStyle w:val="Tijeloteksta"/>
        <w:numPr>
          <w:ilvl w:val="0"/>
          <w:numId w:val="7"/>
        </w:numPr>
      </w:pPr>
      <w:r>
        <w:t>Ministarstvo pravosuđa RH, Zagreb-nakon pravomoćnosti</w:t>
      </w:r>
    </w:p>
    <w:p w:rsidRDefault="001444B6" w:rsidP="001444B6" w:rsidR="001444B6">
      <w:pPr>
        <w:pStyle w:val="Tijeloteksta"/>
        <w:numPr>
          <w:ilvl w:val="0"/>
          <w:numId w:val="7"/>
        </w:numPr>
        <w:jc w:val="left"/>
      </w:pPr>
      <w:r>
        <w:t>roč .  30/10</w:t>
      </w:r>
    </w:p>
    <w:p w:rsidRDefault="001444B6" w:rsidP="001444B6" w:rsidR="001444B6">
      <w:pPr>
        <w:pStyle w:val="Tijeloteksta"/>
        <w:ind w:left="360"/>
        <w:jc w:val="left"/>
      </w:pPr>
    </w:p>
    <w:p w:rsidRDefault="001444B6" w:rsidP="001444B6" w:rsidR="001444B6"/>
    <w:p w:rsidRDefault="001444B6" w:rsidP="001444B6" w:rsidR="001444B6"/>
    <w:p w:rsidRDefault="001444B6" w:rsidP="001444B6" w:rsidR="001444B6">
      <w:pPr>
        <w:jc w:val="both"/>
      </w:pPr>
    </w:p>
    <w:p w:rsidRDefault="001716CD" w:rsidP="001444B6" w:rsidR="001716CD">
      <w:pPr>
        <w:ind w:firstLine="708" w:left="4248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1E7" w:rsidP="00D95CE2" w:rsidR="00C641E7">
      <w:r>
        <w:separator/>
      </w:r>
    </w:p>
  </w:endnote>
  <w:endnote w:id="0" w:type="continuationSeparator">
    <w:p w:rsidRDefault="00C641E7" w:rsidP="00D95CE2" w:rsidR="00C641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1E7" w:rsidP="00D95CE2" w:rsidR="00C641E7">
      <w:r>
        <w:separator/>
      </w:r>
    </w:p>
  </w:footnote>
  <w:footnote w:id="0" w:type="continuationSeparator">
    <w:p w:rsidRDefault="00C641E7" w:rsidP="00D95CE2" w:rsidR="00C641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7D21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26612E">
      <w:t>1197</w:t>
    </w:r>
    <w:r w:rsidR="00E86110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353ABA"/>
    <w:multiLevelType w:val="hybridMultilevel"/>
    <w:tmpl w:val="B7048C94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6">
    <w:nsid w:val="404565BA"/>
    <w:multiLevelType w:val="hybridMultilevel"/>
    <w:tmpl w:val="14264EA2"/>
    <w:lvl w:tplc="041A000F" w:ilvl="0">
      <w:start w:val="2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C7A7877"/>
    <w:multiLevelType w:val="hybridMultilevel"/>
    <w:tmpl w:val="A5F657E4"/>
    <w:lvl w:tplc="041A000F" w:ilvl="0">
      <w:start w:val="3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4"/>
  </w:num>
  <w:num w:numId="5">
    <w:abstractNumId w:val="1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8"/>
  </w:num>
  <w:num w:numId="10">
    <w:abstractNumId w:val="6"/>
  </w:num>
  <w:num w:numId="11">
    <w:abstractNumId w:val="2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A1A4E"/>
    <w:rsid w:val="000A71CB"/>
    <w:rsid w:val="000B425A"/>
    <w:rsid w:val="000E3CD9"/>
    <w:rsid w:val="001172AF"/>
    <w:rsid w:val="00122B97"/>
    <w:rsid w:val="0012479B"/>
    <w:rsid w:val="0013588C"/>
    <w:rsid w:val="00137561"/>
    <w:rsid w:val="00143005"/>
    <w:rsid w:val="001444B6"/>
    <w:rsid w:val="00152A7A"/>
    <w:rsid w:val="0016295E"/>
    <w:rsid w:val="00164B2A"/>
    <w:rsid w:val="001716CD"/>
    <w:rsid w:val="00173293"/>
    <w:rsid w:val="00177BFE"/>
    <w:rsid w:val="001B60AE"/>
    <w:rsid w:val="001D7DC0"/>
    <w:rsid w:val="001E315F"/>
    <w:rsid w:val="001F3355"/>
    <w:rsid w:val="002117C9"/>
    <w:rsid w:val="002555BE"/>
    <w:rsid w:val="0026612E"/>
    <w:rsid w:val="00274EC6"/>
    <w:rsid w:val="002B6539"/>
    <w:rsid w:val="002D40D9"/>
    <w:rsid w:val="003110DD"/>
    <w:rsid w:val="00361BFF"/>
    <w:rsid w:val="00361EDF"/>
    <w:rsid w:val="00364EB7"/>
    <w:rsid w:val="003908EC"/>
    <w:rsid w:val="003E4468"/>
    <w:rsid w:val="00400D51"/>
    <w:rsid w:val="004049C3"/>
    <w:rsid w:val="00450138"/>
    <w:rsid w:val="00463C3F"/>
    <w:rsid w:val="00482A3D"/>
    <w:rsid w:val="004853EB"/>
    <w:rsid w:val="004A5B00"/>
    <w:rsid w:val="005225A9"/>
    <w:rsid w:val="005260B0"/>
    <w:rsid w:val="005334A7"/>
    <w:rsid w:val="00585EBC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D7F75"/>
    <w:rsid w:val="006E7282"/>
    <w:rsid w:val="00707BD2"/>
    <w:rsid w:val="00714C2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C13C2"/>
    <w:rsid w:val="007C75AC"/>
    <w:rsid w:val="007D2101"/>
    <w:rsid w:val="007F195D"/>
    <w:rsid w:val="007F499F"/>
    <w:rsid w:val="00801875"/>
    <w:rsid w:val="008169C7"/>
    <w:rsid w:val="00850ECF"/>
    <w:rsid w:val="00852C68"/>
    <w:rsid w:val="00883522"/>
    <w:rsid w:val="00887C4F"/>
    <w:rsid w:val="008912F6"/>
    <w:rsid w:val="008B1367"/>
    <w:rsid w:val="008D1548"/>
    <w:rsid w:val="008D7FA0"/>
    <w:rsid w:val="0090773D"/>
    <w:rsid w:val="00911902"/>
    <w:rsid w:val="009158AC"/>
    <w:rsid w:val="00920F31"/>
    <w:rsid w:val="00927558"/>
    <w:rsid w:val="00947F82"/>
    <w:rsid w:val="00964596"/>
    <w:rsid w:val="00970B5E"/>
    <w:rsid w:val="0098188E"/>
    <w:rsid w:val="009C0DEE"/>
    <w:rsid w:val="009C4D46"/>
    <w:rsid w:val="009F2511"/>
    <w:rsid w:val="009F70F6"/>
    <w:rsid w:val="00A0490A"/>
    <w:rsid w:val="00A324F9"/>
    <w:rsid w:val="00A72318"/>
    <w:rsid w:val="00A73AC4"/>
    <w:rsid w:val="00A91681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85A84"/>
    <w:rsid w:val="00BB2ED0"/>
    <w:rsid w:val="00BE5772"/>
    <w:rsid w:val="00C011CD"/>
    <w:rsid w:val="00C05BEE"/>
    <w:rsid w:val="00C13E72"/>
    <w:rsid w:val="00C2142A"/>
    <w:rsid w:val="00C24C2D"/>
    <w:rsid w:val="00C3258D"/>
    <w:rsid w:val="00C41B31"/>
    <w:rsid w:val="00C57D21"/>
    <w:rsid w:val="00C641E7"/>
    <w:rsid w:val="00C64625"/>
    <w:rsid w:val="00C657DA"/>
    <w:rsid w:val="00C82963"/>
    <w:rsid w:val="00CA7F62"/>
    <w:rsid w:val="00CB16AA"/>
    <w:rsid w:val="00CC1E31"/>
    <w:rsid w:val="00CC52AA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1B9E"/>
    <w:rsid w:val="00DF2CDA"/>
    <w:rsid w:val="00E142FE"/>
    <w:rsid w:val="00E42342"/>
    <w:rsid w:val="00E63431"/>
    <w:rsid w:val="00E63D95"/>
    <w:rsid w:val="00E65B69"/>
    <w:rsid w:val="00E86110"/>
    <w:rsid w:val="00E9580A"/>
    <w:rsid w:val="00E958F4"/>
    <w:rsid w:val="00EC5114"/>
    <w:rsid w:val="00ED1AD0"/>
    <w:rsid w:val="00EF1A85"/>
    <w:rsid w:val="00F254BB"/>
    <w:rsid w:val="00F264FF"/>
    <w:rsid w:val="00F57A94"/>
    <w:rsid w:val="00F85247"/>
    <w:rsid w:val="00F97A7C"/>
    <w:rsid w:val="00FA01DD"/>
    <w:rsid w:val="00FA5DCA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7D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D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D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D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D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7D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D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D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D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D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1197</izvorni_sadrzaj>
    <derivirana_varijabla naziv="DomainObject.Predmet.Broj_1">1197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St-1197/2017</izvorni_sadrzaj>
    <derivirana_varijabla naziv="DomainObject.Predmet.OznakaBroj_1">St-1197/2017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MIDGARD j.d.o.o.</izvorni_sadrzaj>
    <derivirana_varijabla naziv="DomainObject.Predmet.ProtustrankaFormated_1">  MIDGARD j.d.o.o.</derivirana_varijabla>
  </DomainObject.Predmet.ProtustrankaFormated>
  <DomainObject.Predmet.ProtustrankaFormatedOIB>
    <izvorni_sadrzaj>  MIDGARD j.d.o.o., OIB 39685711938</izvorni_sadrzaj>
    <derivirana_varijabla naziv="DomainObject.Predmet.ProtustrankaFormatedOIB_1">  MIDGARD j.d.o.o., OIB 39685711938</derivirana_varijabla>
  </DomainObject.Predmet.ProtustrankaFormatedOIB>
  <DomainObject.Predmet.ProtustrankaFormatedWithAdress>
    <izvorni_sadrzaj> MIDGARD j.d.o.o., Mrkopaljska 1, 10000 Zagreb</izvorni_sadrzaj>
    <derivirana_varijabla naziv="DomainObject.Predmet.ProtustrankaFormatedWithAdress_1"> MIDGARD j.d.o.o., Mrkopaljska 1, 10000 Zagreb</derivirana_varijabla>
  </DomainObject.Predmet.ProtustrankaFormatedWithAdress>
  <DomainObject.Predmet.ProtustrankaFormatedWithAdressOIB>
    <izvorni_sadrzaj> MIDGARD j.d.o.o., OIB 39685711938, Mrkopaljska 1, 10000 Zagreb</izvorni_sadrzaj>
    <derivirana_varijabla naziv="DomainObject.Predmet.ProtustrankaFormatedWithAdressOIB_1"> MIDGARD j.d.o.o., OIB 39685711938, Mrkopaljska 1, 10000 Zagreb</derivirana_varijabla>
  </DomainObject.Predmet.ProtustrankaFormatedWithAdressOIB>
  <DomainObject.Predmet.ProtustrankaWithAdress>
    <izvorni_sadrzaj>MIDGARD j.d.o.o. Mrkopaljska 1, 10000 Zagreb</izvorni_sadrzaj>
    <derivirana_varijabla naziv="DomainObject.Predmet.ProtustrankaWithAdress_1">MIDGARD j.d.o.o. Mrkopaljska 1, 10000 Zagreb</derivirana_varijabla>
  </DomainObject.Predmet.ProtustrankaWithAdress>
  <DomainObject.Predmet.ProtustrankaWithAdressOIB>
    <izvorni_sadrzaj>MIDGARD j.d.o.o., OIB 39685711938, Mrkopaljska 1, 10000 Zagreb</izvorni_sadrzaj>
    <derivirana_varijabla naziv="DomainObject.Predmet.ProtustrankaWithAdressOIB_1">MIDGARD j.d.o.o., OIB 39685711938, Mrkopaljska 1, 10000 Zagreb</derivirana_varijabla>
  </DomainObject.Predmet.ProtustrankaWithAdressOIB>
  <DomainObject.Predmet.ProtustrankaNazivFormated>
    <izvorni_sadrzaj>MIDGARD j.d.o.o.</izvorni_sadrzaj>
    <derivirana_varijabla naziv="DomainObject.Predmet.ProtustrankaNazivFormated_1">MIDGARD j.d.o.o.</derivirana_varijabla>
  </DomainObject.Predmet.ProtustrankaNazivFormated>
  <DomainObject.Predmet.ProtustrankaNazivFormatedOIB>
    <izvorni_sadrzaj>MIDGARD j.d.o.o., OIB 39685711938</izvorni_sadrzaj>
    <derivirana_varijabla naziv="DomainObject.Predmet.ProtustrankaNazivFormatedOIB_1">MIDGARD j.d.o.o., OIB 39685711938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MIDGARD j.d.o.o.</izvorni_sadrzaj>
    <derivirana_varijabla naziv="DomainObject.Predmet.StrankaFormated_1">  MIDGARD j.d.o.o.</derivirana_varijabla>
  </DomainObject.Predmet.StrankaFormated>
  <DomainObject.Predmet.StrankaFormatedOIB>
    <izvorni_sadrzaj>  MIDGARD j.d.o.o., OIB 39685711938</izvorni_sadrzaj>
    <derivirana_varijabla naziv="DomainObject.Predmet.StrankaFormatedOIB_1">  MIDGARD j.d.o.o., OIB 39685711938</derivirana_varijabla>
  </DomainObject.Predmet.StrankaFormatedOIB>
  <DomainObject.Predmet.StrankaFormatedWithAdress>
    <izvorni_sadrzaj> MIDGARD j.d.o.o., Mrkopaljska 1, 10000 Zagreb</izvorni_sadrzaj>
    <derivirana_varijabla naziv="DomainObject.Predmet.StrankaFormatedWithAdress_1"> MIDGARD j.d.o.o., Mrkopaljska 1, 10000 Zagreb</derivirana_varijabla>
  </DomainObject.Predmet.StrankaFormatedWithAdress>
  <DomainObject.Predmet.StrankaFormatedWithAdressOIB>
    <izvorni_sadrzaj> MIDGARD j.d.o.o., OIB 39685711938, Mrkopaljska 1, 10000 Zagreb</izvorni_sadrzaj>
    <derivirana_varijabla naziv="DomainObject.Predmet.StrankaFormatedWithAdressOIB_1"> MIDGARD j.d.o.o., OIB 39685711938, Mrkopaljska 1, 10000 Zagreb</derivirana_varijabla>
  </DomainObject.Predmet.StrankaFormatedWithAdressOIB>
  <DomainObject.Predmet.StrankaWithAdress>
    <izvorni_sadrzaj>MIDGARD j.d.o.o. Mrkopaljska 1,10000 Zagreb</izvorni_sadrzaj>
    <derivirana_varijabla naziv="DomainObject.Predmet.StrankaWithAdress_1">MIDGARD j.d.o.o. Mrkopaljska 1,10000 Zagreb</derivirana_varijabla>
  </DomainObject.Predmet.StrankaWithAdress>
  <DomainObject.Predmet.StrankaWithAdressOIB>
    <izvorni_sadrzaj>MIDGARD j.d.o.o., OIB 39685711938, Mrkopaljska 1,10000 Zagreb</izvorni_sadrzaj>
    <derivirana_varijabla naziv="DomainObject.Predmet.StrankaWithAdressOIB_1">MIDGARD j.d.o.o., OIB 39685711938, Mrkopaljska 1,10000 Zagreb</derivirana_varijabla>
  </DomainObject.Predmet.StrankaWithAdressOIB>
  <DomainObject.Predmet.StrankaNazivFormated>
    <izvorni_sadrzaj>MIDGARD j.d.o.o.</izvorni_sadrzaj>
    <derivirana_varijabla naziv="DomainObject.Predmet.StrankaNazivFormated_1">MIDGARD j.d.o.o.</derivirana_varijabla>
  </DomainObject.Predmet.StrankaNazivFormated>
  <DomainObject.Predmet.StrankaNazivFormatedOIB>
    <izvorni_sadrzaj>MIDGARD j.d.o.o., OIB 39685711938</izvorni_sadrzaj>
    <derivirana_varijabla naziv="DomainObject.Predmet.StrankaNazivFormatedOIB_1">MIDGARD j.d.o.o., OIB 39685711938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MIDGARD j.d.o.o.</item>
    </izvorni_sadrzaj>
    <derivirana_varijabla naziv="DomainObject.Predmet.StrankaListFormated_1">
      <item>MIDGARD j.d.o.o.</item>
    </derivirana_varijabla>
  </DomainObject.Predmet.StrankaListFormated>
  <DomainObject.Predmet.StrankaListFormatedOIB>
    <izvorni_sadrzaj>
      <item>MIDGARD j.d.o.o., OIB 39685711938</item>
    </izvorni_sadrzaj>
    <derivirana_varijabla naziv="DomainObject.Predmet.StrankaListFormatedOIB_1">
      <item>MIDGARD j.d.o.o., OIB 39685711938</item>
    </derivirana_varijabla>
  </DomainObject.Predmet.StrankaListFormatedOIB>
  <DomainObject.Predmet.StrankaListFormatedWithAdress>
    <izvorni_sadrzaj>
      <item>MIDGARD j.d.o.o., Mrkopaljska 1, 10000 Zagreb</item>
    </izvorni_sadrzaj>
    <derivirana_varijabla naziv="DomainObject.Predmet.StrankaListFormatedWithAdress_1">
      <item>MIDGARD j.d.o.o., Mrkopaljska 1, 10000 Zagreb</item>
    </derivirana_varijabla>
  </DomainObject.Predmet.StrankaListFormatedWithAdress>
  <DomainObject.Predmet.StrankaListFormatedWithAdressOIB>
    <izvorni_sadrzaj>
      <item>MIDGARD j.d.o.o., OIB 39685711938, Mrkopaljska 1, 10000 Zagreb</item>
    </izvorni_sadrzaj>
    <derivirana_varijabla naziv="DomainObject.Predmet.StrankaListFormatedWithAdressOIB_1">
      <item>MIDGARD j.d.o.o., OIB 39685711938, Mrkopaljska 1, 10000 Zagreb</item>
    </derivirana_varijabla>
  </DomainObject.Predmet.StrankaListFormatedWithAdressOIB>
  <DomainObject.Predmet.StrankaListNazivFormated>
    <izvorni_sadrzaj>
      <item>MIDGARD j.d.o.o.</item>
    </izvorni_sadrzaj>
    <derivirana_varijabla naziv="DomainObject.Predmet.StrankaListNazivFormated_1">
      <item>MIDGARD j.d.o.o.</item>
    </derivirana_varijabla>
  </DomainObject.Predmet.StrankaListNazivFormated>
  <DomainObject.Predmet.StrankaListNazivFormatedOIB>
    <izvorni_sadrzaj>
      <item>MIDGARD j.d.o.o., OIB 39685711938</item>
    </izvorni_sadrzaj>
    <derivirana_varijabla naziv="DomainObject.Predmet.StrankaListNazivFormatedOIB_1">
      <item>MIDGARD j.d.o.o., OIB 39685711938</item>
    </derivirana_varijabla>
  </DomainObject.Predmet.StrankaListNazivFormatedOIB>
  <DomainObject.Predmet.ProtuStrankaListFormated>
    <izvorni_sadrzaj>
      <item>MIDGARD j.d.o.o.</item>
    </izvorni_sadrzaj>
    <derivirana_varijabla naziv="DomainObject.Predmet.ProtuStrankaListFormated_1">
      <item>MIDGARD j.d.o.o.</item>
    </derivirana_varijabla>
  </DomainObject.Predmet.ProtuStrankaListFormated>
  <DomainObject.Predmet.ProtuStrankaListFormatedOIB>
    <izvorni_sadrzaj>
      <item>MIDGARD j.d.o.o., OIB 39685711938</item>
    </izvorni_sadrzaj>
    <derivirana_varijabla naziv="DomainObject.Predmet.ProtuStrankaListFormatedOIB_1">
      <item>MIDGARD j.d.o.o., OIB 39685711938</item>
    </derivirana_varijabla>
  </DomainObject.Predmet.ProtuStrankaListFormatedOIB>
  <DomainObject.Predmet.ProtuStrankaListFormatedWithAdress>
    <izvorni_sadrzaj>
      <item>MIDGARD j.d.o.o., Mrkopaljska 1, 10000 Zagreb</item>
    </izvorni_sadrzaj>
    <derivirana_varijabla naziv="DomainObject.Predmet.ProtuStrankaListFormatedWithAdress_1">
      <item>MIDGARD j.d.o.o., Mrkopaljska 1, 10000 Zagreb</item>
    </derivirana_varijabla>
  </DomainObject.Predmet.ProtuStrankaListFormatedWithAdress>
  <DomainObject.Predmet.ProtuStrankaListFormatedWithAdressOIB>
    <izvorni_sadrzaj>
      <item>MIDGARD j.d.o.o., OIB 39685711938, Mrkopaljska 1, 10000 Zagreb</item>
    </izvorni_sadrzaj>
    <derivirana_varijabla naziv="DomainObject.Predmet.ProtuStrankaListFormatedWithAdressOIB_1">
      <item>MIDGARD j.d.o.o., OIB 39685711938, Mrkopaljska 1, 10000 Zagreb</item>
    </derivirana_varijabla>
  </DomainObject.Predmet.ProtuStrankaListFormatedWithAdressOIB>
  <DomainObject.Predmet.ProtuStrankaListNazivFormated>
    <izvorni_sadrzaj>
      <item>MIDGARD j.d.o.o.</item>
    </izvorni_sadrzaj>
    <derivirana_varijabla naziv="DomainObject.Predmet.ProtuStrankaListNazivFormated_1">
      <item>MIDGARD j.d.o.o.</item>
    </derivirana_varijabla>
  </DomainObject.Predmet.ProtuStrankaListNazivFormated>
  <DomainObject.Predmet.ProtuStrankaListNazivFormatedOIB>
    <izvorni_sadrzaj>
      <item>MIDGARD j.d.o.o., OIB 39685711938</item>
    </izvorni_sadrzaj>
    <derivirana_varijabla naziv="DomainObject.Predmet.ProtuStrankaListNazivFormatedOIB_1">
      <item>MIDGARD j.d.o.o., OIB 39685711938</item>
    </derivirana_varijabla>
  </DomainObject.Predmet.ProtuStrankaListNazivFormatedOIB>
  <DomainObject.Predmet.OstaliListFormated>
    <izvorni_sadrzaj>
      <item>Brigita Horvat-Sudec</item>
    </izvorni_sadrzaj>
    <derivirana_varijabla naziv="DomainObject.Predmet.OstaliListFormated_1">
      <item>Brigita Horvat-Sudec</item>
    </derivirana_varijabla>
  </DomainObject.Predmet.OstaliListFormated>
  <DomainObject.Predmet.OstaliListFormatedOIB>
    <izvorni_sadrzaj>
      <item>Brigita Horvat-Sudec, OIB 45832119270</item>
    </izvorni_sadrzaj>
    <derivirana_varijabla naziv="DomainObject.Predmet.OstaliListFormatedOIB_1">
      <item>Brigita Horvat-Sudec, OIB 45832119270</item>
    </derivirana_varijabla>
  </DomainObject.Predmet.OstaliListFormatedOIB>
  <DomainObject.Predmet.OstaliListFormatedWithAdress>
    <izvorni_sadrzaj>
      <item>Brigita Horvat-Sudec, Mrkopaljska Ulica 1, 10000 Zagreb</item>
    </izvorni_sadrzaj>
    <derivirana_varijabla naziv="DomainObject.Predmet.OstaliListFormatedWithAdress_1">
      <item>Brigita Horvat-Sudec, Mrkopaljska Ulica 1, 10000 Zagreb</item>
    </derivirana_varijabla>
  </DomainObject.Predmet.OstaliListFormatedWithAdress>
  <DomainObject.Predmet.OstaliListFormatedWithAdressOIB>
    <izvorni_sadrzaj>
      <item>Brigita Horvat-Sudec, OIB 45832119270, Mrkopaljska Ulica 1, 10000 Zagreb</item>
    </izvorni_sadrzaj>
    <derivirana_varijabla naziv="DomainObject.Predmet.OstaliListFormatedWithAdressOIB_1">
      <item>Brigita Horvat-Sudec, OIB 45832119270, Mrkopaljska Ulica 1, 10000 Zagreb</item>
    </derivirana_varijabla>
  </DomainObject.Predmet.OstaliListFormatedWithAdressOIB>
  <DomainObject.Predmet.OstaliListNazivFormated>
    <izvorni_sadrzaj>
      <item>Brigita Horvat-Sudec</item>
    </izvorni_sadrzaj>
    <derivirana_varijabla naziv="DomainObject.Predmet.OstaliListNazivFormated_1">
      <item>Brigita Horvat-Sudec</item>
    </derivirana_varijabla>
  </DomainObject.Predmet.OstaliListNazivFormated>
  <DomainObject.Predmet.OstaliListNazivFormatedOIB>
    <izvorni_sadrzaj>
      <item>Brigita Horvat-Sudec, OIB 45832119270</item>
    </izvorni_sadrzaj>
    <derivirana_varijabla naziv="DomainObject.Predmet.OstaliListNazivFormatedOIB_1">
      <item>Brigita Horvat-Sudec, OIB 45832119270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MIDGARD j.d.o.o.</izvorni_sadrzaj>
    <derivirana_varijabla naziv="DomainObject.Predmet.StrankaIDrugi_1">MIDGARD j.d.o.o.</derivirana_varijabla>
  </DomainObject.Predmet.StrankaIDrugi>
  <DomainObject.Predmet.ProtustrankaIDrugi>
    <izvorni_sadrzaj>MIDGARD j.d.o.o.</izvorni_sadrzaj>
    <derivirana_varijabla naziv="DomainObject.Predmet.ProtustrankaIDrugi_1">MIDGARD j.d.o.o.</derivirana_varijabla>
  </DomainObject.Predmet.ProtustrankaIDrugi>
  <DomainObject.Predmet.StrankaIDrugiAdressOIB>
    <izvorni_sadrzaj>MIDGARD j.d.o.o., OIB 39685711938, Mrkopaljska 1, 10000 Zagreb</izvorni_sadrzaj>
    <derivirana_varijabla naziv="DomainObject.Predmet.StrankaIDrugiAdressOIB_1">MIDGARD j.d.o.o., OIB 39685711938, Mrkopaljska 1, 10000 Zagreb</derivirana_varijabla>
  </DomainObject.Predmet.StrankaIDrugiAdressOIB>
  <DomainObject.Predmet.ProtustrankaIDrugiAdressOIB>
    <izvorni_sadrzaj>MIDGARD j.d.o.o., OIB 39685711938, Mrkopaljska 1, 10000 Zagreb</izvorni_sadrzaj>
    <derivirana_varijabla naziv="DomainObject.Predmet.ProtustrankaIDrugiAdressOIB_1">MIDGARD j.d.o.o., OIB 39685711938, Mrkopaljska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MIDGARD j.d.o.o.</item>
      <item>MIDGARD j.d.o.o.</item>
      <item>Brigita Horvat-Sudec</item>
    </izvorni_sadrzaj>
    <derivirana_varijabla naziv="DomainObject.Predmet.SudioniciListNaziv_1">
      <item>MIDGARD j.d.o.o.</item>
      <item>MIDGARD j.d.o.o.</item>
      <item>Brigita Horvat-Sudec</item>
    </derivirana_varijabla>
  </DomainObject.Predmet.SudioniciListNaziv>
  <DomainObject.Predmet.SudioniciListAdressOIB>
    <izvorni_sadrzaj>
      <item>MIDGARD j.d.o.o., OIB 39685711938, Mrkopaljska 1,10000 Zagreb</item>
      <item>MIDGARD j.d.o.o., OIB 39685711938, Mrkopaljska 1,10000 Zagreb</item>
      <item>Brigita Horvat-Sudec, OIB 45832119270, Mrkopaljska Ulica 1,10000 Zagreb</item>
    </izvorni_sadrzaj>
    <derivirana_varijabla naziv="DomainObject.Predmet.SudioniciListAdressOIB_1">
      <item>MIDGARD j.d.o.o., OIB 39685711938, Mrkopaljska 1,10000 Zagreb</item>
      <item>MIDGARD j.d.o.o., OIB 39685711938, Mrkopaljska 1,10000 Zagreb</item>
      <item>Brigita Horvat-Sudec, OIB 45832119270, Mrkopaljska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39685711938</item>
      <item>, OIB 39685711938</item>
      <item>, OIB 45832119270</item>
    </izvorni_sadrzaj>
    <derivirana_varijabla naziv="DomainObject.Predmet.SudioniciListNazivOIB_1">
      <item>, OIB 39685711938</item>
      <item>, OIB 39685711938</item>
      <item>, OIB 45832119270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2556</properties:Characters>
  <properties:Lines>96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2018-10-02T11:36:00Z</dcterms:created>
  <dc:creator>Snježana Andrijanić</dc:creator>
  <cp:lastModifiedBy>Snježana Andrijanić</cp:lastModifiedBy>
  <cp:lastPrinted>2018-10-02T11:36:00Z</cp:lastPrinted>
  <dcterms:modified xmlns:xsi="http://www.w3.org/2001/XMLSchema-instance" xsi:type="dcterms:W3CDTF">2018-10-03T07:01:00Z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(10 St-1197-17  R. Horvatin.docx)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