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74f2" w14:paraId="c5e74f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6268DE">
        <w:t>2208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268DE">
        <w:t xml:space="preserve">BRIJAČKO FRIZERSKI SALON ŠKARE j.d.d., </w:t>
      </w:r>
      <w:proofErr w:type="spellStart"/>
      <w:r w:rsidR="006268DE">
        <w:t>Brestovečka</w:t>
      </w:r>
      <w:proofErr w:type="spellEnd"/>
      <w:r w:rsidR="006268DE">
        <w:t xml:space="preserve"> 31, Sesvete </w:t>
      </w:r>
      <w:r w:rsidR="008C3477">
        <w:t>(</w:t>
      </w:r>
      <w:r w:rsidR="006268DE">
        <w:t>OIB:74709006467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6268DE">
        <w:t>10.710,10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6E44E2" w:rsidP="006E44E2" w:rsidR="006E44E2">
      <w:pPr>
        <w:pStyle w:val="Bezproreda"/>
        <w:jc w:val="right"/>
      </w:pPr>
      <w:r>
        <w:t xml:space="preserve">  Sudac:</w:t>
      </w:r>
    </w:p>
    <w:p w:rsidRDefault="006E44E2" w:rsidP="006E44E2" w:rsidR="006E44E2">
      <w:pPr>
        <w:pStyle w:val="Bezproreda"/>
        <w:jc w:val="right"/>
      </w:pPr>
      <w:r>
        <w:t>Romina Markovinović,v.r.</w:t>
      </w:r>
    </w:p>
    <w:p w:rsidRDefault="006E44E2" w:rsidP="006E44E2" w:rsidR="006E44E2">
      <w:pPr>
        <w:pStyle w:val="Bezproreda"/>
      </w:pPr>
    </w:p>
    <w:p w:rsidRDefault="006E44E2" w:rsidP="006E44E2" w:rsidR="006E44E2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6E44E2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08B6" w:rsidR="008408B6">
      <w:r>
        <w:separator/>
      </w:r>
    </w:p>
  </w:endnote>
  <w:endnote w:id="0" w:type="continuationSeparator">
    <w:p w:rsidRDefault="008408B6" w:rsidR="00840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08B6" w:rsidR="008408B6">
      <w:r>
        <w:separator/>
      </w:r>
    </w:p>
  </w:footnote>
  <w:footnote w:id="0" w:type="continuationSeparator">
    <w:p w:rsidRDefault="008408B6" w:rsidR="00840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A4158"/>
    <w:rsid w:val="006B6B52"/>
    <w:rsid w:val="006C2F7B"/>
    <w:rsid w:val="006E44E2"/>
    <w:rsid w:val="00745DB1"/>
    <w:rsid w:val="00790E7D"/>
    <w:rsid w:val="007B5AFD"/>
    <w:rsid w:val="007D5A5D"/>
    <w:rsid w:val="008110C4"/>
    <w:rsid w:val="008147BD"/>
    <w:rsid w:val="008155EE"/>
    <w:rsid w:val="008408B6"/>
    <w:rsid w:val="008613BD"/>
    <w:rsid w:val="00863025"/>
    <w:rsid w:val="00871F01"/>
    <w:rsid w:val="00872161"/>
    <w:rsid w:val="008851B2"/>
    <w:rsid w:val="008A67D0"/>
    <w:rsid w:val="008C0E32"/>
    <w:rsid w:val="008C3477"/>
    <w:rsid w:val="008D21E6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4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4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4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4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4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E44E2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4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4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4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4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4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E44E2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082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St-2208/2017</izvorni_sadrzaj>
    <derivirana_varijabla naziv="DomainObject.Predmet.OznakaBroj_1">St-2208/2017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BRIJAČKO FRIZERSKI SALON ŠKARE j.d.o.o. zastupanog po punomoćniku Ljiljana Benčak</izvorni_sadrzaj>
    <derivirana_varijabla naziv="DomainObject.Predmet.ProtustrankaFormated_1">  BRIJAČKO FRIZERSKI SALON ŠKARE j.d.o.o. zastupanog po punomoćniku Ljiljana Benčak</derivirana_varijabla>
  </DomainObject.Predmet.ProtustrankaFormated>
  <DomainObject.Predmet.ProtustrankaFormatedOIB>
    <izvorni_sadrzaj>  BRIJAČKO FRIZERSKI SALON ŠKARE j.d.o.o., OIB 74709006467 zastupanog po punomoćniku Ljiljana Benčak</izvorni_sadrzaj>
    <derivirana_varijabla naziv="DomainObject.Predmet.ProtustrankaFormatedOIB_1">  BRIJAČKO FRIZERSKI SALON ŠKARE j.d.o.o., OIB 74709006467 zastupanog po punomoćniku Ljiljana Benčak</derivirana_varijabla>
  </DomainObject.Predmet.ProtustrankaFormatedOIB>
  <DomainObject.Predmet.ProtustrankaFormatedWithAdress>
    <izvorni_sadrzaj> BRIJAČKO FRIZERSKI SALON ŠKARE j.d.o.o., Brestovečka 31, 10360 Sesvete zastupanog po punomoćniku Ljiljana Benčak</izvorni_sadrzaj>
    <derivirana_varijabla naziv="DomainObject.Predmet.ProtustrankaFormatedWithAdress_1"> BRIJAČKO FRIZERSKI SALON ŠKARE j.d.o.o., Brestovečka 31, 10360 Sesvete zastupanog po punomoćniku Ljiljana Benčak</derivirana_varijabla>
  </DomainObject.Predmet.ProtustrankaFormatedWithAdress>
  <DomainObject.Predmet.ProtustrankaFormatedWithAdressOIB>
    <izvorni_sadrzaj> BRIJAČKO FRIZERSKI SALON ŠKARE j.d.o.o., OIB 74709006467, Brestovečka 31, 10360 Sesvete zastupanog po punomoćniku Ljiljana Benčak</izvorni_sadrzaj>
    <derivirana_varijabla naziv="DomainObject.Predmet.ProtustrankaFormatedWithAdressOIB_1"> BRIJAČKO FRIZERSKI SALON ŠKARE j.d.o.o., OIB 74709006467, Brestovečka 31, 10360 Sesvete zastupanog po punomoćniku Ljiljana Benčak</derivirana_varijabla>
  </DomainObject.Predmet.ProtustrankaFormatedWithAdressOIB>
  <DomainObject.Predmet.ProtustrankaWithAdress>
    <izvorni_sadrzaj>BRIJAČKO FRIZERSKI SALON ŠKARE j.d.o.o. Brestovečka 31, 10360 Sesvete</izvorni_sadrzaj>
    <derivirana_varijabla naziv="DomainObject.Predmet.ProtustrankaWithAdress_1">BRIJAČKO FRIZERSKI SALON ŠKARE j.d.o.o. Brestovečka 31, 10360 Sesvete</derivirana_varijabla>
  </DomainObject.Predmet.ProtustrankaWithAdress>
  <DomainObject.Predmet.ProtustrankaWithAdressOIB>
    <izvorni_sadrzaj>BRIJAČKO FRIZERSKI SALON ŠKARE j.d.o.o., OIB 74709006467, Brestovečka 31, 10360 Sesvete</izvorni_sadrzaj>
    <derivirana_varijabla naziv="DomainObject.Predmet.ProtustrankaWithAdressOIB_1">BRIJAČKO FRIZERSKI SALON ŠKARE j.d.o.o., OIB 74709006467, Brestovečka 31, 10360 Sesvete</derivirana_varijabla>
  </DomainObject.Predmet.ProtustrankaWithAdressOIB>
  <DomainObject.Predmet.ProtustrankaNazivFormated>
    <izvorni_sadrzaj>BRIJAČKO FRIZERSKI SALON ŠKARE j.d.o.o.</izvorni_sadrzaj>
    <derivirana_varijabla naziv="DomainObject.Predmet.ProtustrankaNazivFormated_1">BRIJAČKO FRIZERSKI SALON ŠKARE j.d.o.o.</derivirana_varijabla>
  </DomainObject.Predmet.ProtustrankaNazivFormated>
  <DomainObject.Predmet.ProtustrankaNazivFormatedOIB>
    <izvorni_sadrzaj>BRIJAČKO FRIZERSKI SALON ŠKARE j.d.o.o., OIB 74709006467</izvorni_sadrzaj>
    <derivirana_varijabla naziv="DomainObject.Predmet.ProtustrankaNazivFormatedOIB_1">BRIJAČKO FRIZERSKI SALON ŠKARE j.d.o.o., OIB 74709006467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BRIJAČKO FRIZERSKI SALON ŠKARE j.d.o.o. zastupanog po punomoćniku Ljiljana Benčak</item>
    </izvorni_sadrzaj>
    <derivirana_varijabla naziv="DomainObject.Predmet.ProtuStrankaListFormated_1">
      <item>BRIJAČKO FRIZERSKI SALON ŠKARE j.d.o.o. zastupanog po punomoćniku Ljiljana Benčak</item>
    </derivirana_varijabla>
  </DomainObject.Predmet.ProtuStrankaListFormated>
  <DomainObject.Predmet.ProtuStrankaListFormatedOIB>
    <izvorni_sadrzaj>
      <item>BRIJAČKO FRIZERSKI SALON ŠKARE j.d.o.o., OIB 74709006467 zastupanog po punomoćniku Ljiljana Benčak</item>
    </izvorni_sadrzaj>
    <derivirana_varijabla naziv="DomainObject.Predmet.ProtuStrankaListFormatedOIB_1">
      <item>BRIJAČKO FRIZERSKI SALON ŠKARE j.d.o.o., OIB 74709006467 zastupanog po punomoćniku Ljiljana Benčak</item>
    </derivirana_varijabla>
  </DomainObject.Predmet.ProtuStrankaListFormatedOIB>
  <DomainObject.Predmet.ProtuStrankaListFormatedWithAdress>
    <izvorni_sadrzaj>
      <item>BRIJAČKO FRIZERSKI SALON ŠKARE j.d.o.o., Brestovečka 31, 10360 Sesvete zastupanog po punomoćniku Ljiljana Benčak</item>
    </izvorni_sadrzaj>
    <derivirana_varijabla naziv="DomainObject.Predmet.ProtuStrankaListFormatedWithAdress_1">
      <item>BRIJAČKO FRIZERSKI SALON ŠKARE j.d.o.o., Brestovečka 31, 10360 Sesvete zastupanog po punomoćniku Ljiljana Benčak</item>
    </derivirana_varijabla>
  </DomainObject.Predmet.ProtuStrankaListFormatedWithAdress>
  <DomainObject.Predmet.ProtuStrankaListFormatedWithAdressOIB>
    <izvorni_sadrzaj>
      <item>BRIJAČKO FRIZERSKI SALON ŠKARE j.d.o.o., OIB 74709006467, Brestovečka 31, 10360 Sesvete zastupanog po punomoćniku Ljiljana Benčak</item>
    </izvorni_sadrzaj>
    <derivirana_varijabla naziv="DomainObject.Predmet.ProtuStrankaListFormatedWithAdressOIB_1">
      <item>BRIJAČKO FRIZERSKI SALON ŠKARE j.d.o.o., OIB 74709006467, Brestovečka 31, 10360 Sesvete zastupanog po punomoćniku Ljiljana Benčak</item>
    </derivirana_varijabla>
  </DomainObject.Predmet.ProtuStrankaListFormatedWithAdressOIB>
  <DomainObject.Predmet.ProtuStrankaListNazivFormated>
    <izvorni_sadrzaj>
      <item>BRIJAČKO FRIZERSKI SALON ŠKARE j.d.o.o.</item>
    </izvorni_sadrzaj>
    <derivirana_varijabla naziv="DomainObject.Predmet.ProtuStrankaListNazivFormated_1">
      <item>BRIJAČKO FRIZERSKI SALON ŠKARE j.d.o.o.</item>
    </derivirana_varijabla>
  </DomainObject.Predmet.ProtuStrankaListNazivFormated>
  <DomainObject.Predmet.ProtuStrankaListNazivFormatedOIB>
    <izvorni_sadrzaj>
      <item>BRIJAČKO FRIZERSKI SALON ŠKARE j.d.o.o., OIB 74709006467</item>
    </izvorni_sadrzaj>
    <derivirana_varijabla naziv="DomainObject.Predmet.ProtuStrankaListNazivFormatedOIB_1">
      <item>BRIJAČKO FRIZERSKI SALON ŠKARE j.d.o.o., OIB 74709006467</item>
    </derivirana_varijabla>
  </DomainObject.Predmet.ProtuStrankaListNazivFormatedOIB>
  <DomainObject.Predmet.OstaliListFormated>
    <izvorni_sadrzaj>
      <item>Ljiljana Benčak punomoćnik sudionika u postupku BRIJAČKO FRIZERSKI SALON ŠKARE j.d.o.o.</item>
    </izvorni_sadrzaj>
    <derivirana_varijabla naziv="DomainObject.Predmet.OstaliListFormated_1">
      <item>Ljiljana Benčak punomoćnik sudionika u postupku BRIJAČKO FRIZERSKI SALON ŠKARE j.d.o.o.</item>
    </derivirana_varijabla>
  </DomainObject.Predmet.OstaliListFormated>
  <DomainObject.Predmet.OstaliListFormatedOIB>
    <izvorni_sadrzaj>
      <item>Ljiljana Benčak, OIB 01659620852 punomoćnik sudionika u postupku BRIJAČKO FRIZERSKI SALON ŠKARE j.d.o.o.</item>
    </izvorni_sadrzaj>
    <derivirana_varijabla naziv="DomainObject.Predmet.OstaliListFormatedOIB_1">
      <item>Ljiljana Benčak, OIB 01659620852 punomoćnik sudionika u postupku BRIJAČKO FRIZERSKI SALON ŠKARE j.d.o.o.</item>
    </derivirana_varijabla>
  </DomainObject.Predmet.OstaliListFormatedOIB>
  <DomainObject.Predmet.OstaliListFormatedWithAdress>
    <izvorni_sadrzaj>
      <item>Ljiljana Benčak, Brestovečka 31, 10360 Sesvete punomoćnik sudionika u postupku BRIJAČKO FRIZERSKI SALON ŠKARE j.d.o.o.</item>
    </izvorni_sadrzaj>
    <derivirana_varijabla naziv="DomainObject.Predmet.OstaliListFormatedWithAdress_1">
      <item>Ljiljana Benčak, Brestovečka 31, 10360 Sesvete punomoćnik sudionika u postupku BRIJAČKO FRIZERSKI SALON ŠKARE j.d.o.o.</item>
    </derivirana_varijabla>
  </DomainObject.Predmet.OstaliListFormatedWithAdress>
  <DomainObject.Predmet.OstaliListFormatedWithAdressOIB>
    <izvorni_sadrzaj>
      <item>Ljiljana Benčak, OIB 01659620852, Brestovečka 31, 10360 Sesvete punomoćnik sudionika u postupku BRIJAČKO FRIZERSKI SALON ŠKARE j.d.o.o.</item>
    </izvorni_sadrzaj>
    <derivirana_varijabla naziv="DomainObject.Predmet.OstaliListFormatedWithAdressOIB_1">
      <item>Ljiljana Benčak, OIB 01659620852, Brestovečka 31, 10360 Sesvete punomoćnik sudionika u postupku BRIJAČKO FRIZERSKI SALON ŠKARE j.d.o.o.</item>
    </derivirana_varijabla>
  </DomainObject.Predmet.OstaliListFormatedWithAdressOIB>
  <DomainObject.Predmet.OstaliListNazivFormated>
    <izvorni_sadrzaj>
      <item>Ljiljana Benčak</item>
    </izvorni_sadrzaj>
    <derivirana_varijabla naziv="DomainObject.Predmet.OstaliListNazivFormated_1">
      <item>Ljiljana Benčak</item>
    </derivirana_varijabla>
  </DomainObject.Predmet.OstaliListNazivFormated>
  <DomainObject.Predmet.OstaliListNazivFormatedOIB>
    <izvorni_sadrzaj>
      <item>Ljiljana Benčak, OIB 01659620852</item>
    </izvorni_sadrzaj>
    <derivirana_varijabla naziv="DomainObject.Predmet.OstaliListNazivFormatedOIB_1">
      <item>Ljiljana Benčak, OIB 01659620852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BRIJAČKO FRIZERSKI SALON ŠKARE j.d.o.o.</izvorni_sadrzaj>
    <derivirana_varijabla naziv="DomainObject.Predmet.ProtustrankaIDrugi_1">BRIJAČKO FRIZERSKI SALON ŠKARE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BRIJAČKO FRIZERSKI SALON ŠKARE j.d.o.o., OIB 74709006467, Brestovečka 31, 10360 Sesvete</izvorni_sadrzaj>
    <derivirana_varijabla naziv="DomainObject.Predmet.ProtustrankaIDrugiAdressOIB_1">BRIJAČKO FRIZERSKI SALON ŠKARE j.d.o.o., OIB 74709006467, Brestovečka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BRIJAČKO FRIZERSKI SALON ŠKARE j.d.o.o.</item>
      <item>Ljiljana Benčak</item>
    </izvorni_sadrzaj>
    <derivirana_varijabla naziv="DomainObject.Predmet.SudioniciListNaziv_1">
      <item>FINA Regionalni centar Zagreb</item>
      <item>BRIJAČKO FRIZERSKI SALON ŠKARE j.d.o.o.</item>
      <item>Ljiljana Benčak</item>
    </derivirana_varijabla>
  </DomainObject.Predmet.SudioniciListNaziv>
  <DomainObject.Predmet.SudioniciListAdressOIB>
    <izvorni_sadrzaj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izvorni_sadrzaj>
    <derivirana_varijabla naziv="DomainObject.Predmet.SudioniciListAdressOIB_1"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74709006467</item>
      <item>, OIB 01659620852</item>
    </izvorni_sadrzaj>
    <derivirana_varijabla naziv="DomainObject.Predmet.SudioniciListNazivOIB_1">
      <item>, OIB 85821130368</item>
      <item>, OIB 74709006467</item>
      <item>, OIB 01659620852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1327</properties:Characters>
  <properties:Lines>45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2017-10-02T09:58:00Z</dcterms:created>
  <dc:creator>ilukac</dc:creator>
  <cp:lastModifiedBy>Marina Gojić</cp:lastModifiedBy>
  <cp:lastPrinted>2017-10-04T11:43:00Z</cp:lastPrinted>
  <dcterms:modified xmlns:xsi="http://www.w3.org/2001/XMLSchema-instance" xsi:type="dcterms:W3CDTF">2017-10-04T11:43:00Z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