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12cd" w14:paraId="cb712cd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C40FA1">
        <w:rPr>
          <w:lang w:val="hr-HR"/>
        </w:rPr>
        <w:t>St-177/15-4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40FA1">
        <w:t>MESOPRERAĐIVAČKA ZADRUGA MARMES za preradu i promet mesa i suhomesnatih proizvoda, OIB: 04176845444 sa sjedištem u Trg Kralja Tomislava 17-18, 48327 Molve</w:t>
      </w:r>
      <w:r w:rsidR="00F25737">
        <w:t>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40FA1">
        <w:t>MESOPRERAĐIVAČKA ZADRUGA MARMES za preradu i promet mesa i suhomesnatih proizvoda, OIB: 04176845444 sa sjedištem u Trg Kralja Tomislava 17-18, 48327 Molve</w:t>
      </w:r>
      <w:r w:rsidR="00830E49">
        <w:t xml:space="preserve">, iznosi </w:t>
      </w:r>
      <w:r w:rsidR="00C40FA1">
        <w:t>377.719,22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40FA1">
        <w:t>upravitelj</w:t>
      </w:r>
      <w:r w:rsidR="002E00D7">
        <w:t xml:space="preserve"> dužnika </w:t>
      </w:r>
      <w:r w:rsidR="00C40FA1">
        <w:t>Martin Ivančan, OIB: 75163278069, Molve, Trg Kralja Tomislava 18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40FA1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7006AF">
        <w:rPr>
          <w:lang w:val="hr-HR"/>
        </w:rPr>
        <w:t>17. rujna</w:t>
      </w:r>
      <w:r>
        <w:rPr>
          <w:lang w:val="hr-HR"/>
        </w:rPr>
        <w:t xml:space="preserve"> 2015.</w:t>
      </w:r>
      <w:r w:rsidR="007006AF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40FA1">
        <w:t>MESOPRERAĐIVAČKA ZADRUGA MARMES za preradu i promet mesa i suhomesnatih proizvoda, OIB: 04176845444 sa sjedištem u Trg Kralja Tomislava 17-18, 48327 Molve</w:t>
      </w:r>
      <w:r>
        <w:t>, navodeći da du</w:t>
      </w:r>
      <w:r w:rsidR="00715C85">
        <w:t xml:space="preserve">žnik na dan </w:t>
      </w:r>
      <w:r w:rsidR="007006AF">
        <w:t>14.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40FA1">
        <w:t>377.719,22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</w:t>
      </w:r>
      <w:r w:rsidR="00F25737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AD1FC3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C40FA1">
        <w:t>urpavitelj dužnika Martin Ivančan, Molve, Trg Kralja Tomislava 18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AB5" w:rsidP="007F64E0" w:rsidR="00EF0AB5">
      <w:r>
        <w:separator/>
      </w:r>
    </w:p>
  </w:endnote>
  <w:endnote w:id="0" w:type="continuationSeparator">
    <w:p w:rsidRDefault="00EF0AB5" w:rsidP="007F64E0" w:rsidR="00EF0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AB5" w:rsidP="007F64E0" w:rsidR="00EF0AB5">
      <w:r>
        <w:separator/>
      </w:r>
    </w:p>
  </w:footnote>
  <w:footnote w:id="0" w:type="continuationSeparator">
    <w:p w:rsidRDefault="00EF0AB5" w:rsidP="007F64E0" w:rsidR="00EF0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1FC3" w:rsidRPr="00AD1FC3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C40FA1">
      <w:rPr>
        <w:lang w:val="hr-HR"/>
      </w:rPr>
      <w:t>St-177/15-4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06AF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1FC3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0FA1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0AB5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MESOPRERAĐIVAČKA ZADRUGA MARMES za preradu i promet mesa i suhomesnatih proizvoda</izvorni_sadrzaj>
    <derivirana_varijabla naziv="DomainObject.Predmet.ProtustrankaFormated_1">  MESOPRERAĐIVAČKA ZADRUGA MARMES za preradu i promet mesa i suhomesnatih proizvoda</derivirana_varijabla>
  </DomainObject.Predmet.ProtustrankaFormated>
  <DomainObject.Predmet.ProtustrankaFormatedOIB>
    <izvorni_sadrzaj>  MESOPRERAĐIVAČKA ZADRUGA MARMES za preradu i promet mesa i suhomesnatih proizvoda, OIB 04176845444</izvorni_sadrzaj>
    <derivirana_varijabla naziv="DomainObject.Predmet.ProtustrankaFormatedOIB_1">  MESOPRERAĐIVAČKA ZADRUGA MARMES za preradu i promet mesa i suhomesnatih proizvoda, OIB 04176845444</derivirana_varijabla>
  </DomainObject.Predmet.ProtustrankaFormatedOIB>
  <DomainObject.Predmet.ProtustrankaFormatedWithAdress>
    <izvorni_sadrzaj> MESOPRERAĐIVAČKA ZADRUGA MARMES za preradu i promet mesa i suhomesnatih proizvoda, Trg Kralja Tomislava 17-18, 48327 Molve</izvorni_sadrzaj>
    <derivirana_varijabla naziv="DomainObject.Predmet.ProtustrankaFormatedWithAdress_1"> MESOPRERAĐIVAČKA ZADRUGA MARMES za preradu i promet mesa i suhomesnatih proizvoda, Trg Kralja Tomislava 17-18, 48327 Molve</derivirana_varijabla>
  </DomainObject.Predmet.ProtustrankaFormatedWithAdress>
  <DomainObject.Predmet.ProtustrankaFormatedWithAdressOIB>
    <izvorni_sadrzaj> MESOPRERAĐIVAČKA ZADRUGA MARMES za preradu i promet mesa i suhomesnatih proizvoda, OIB 04176845444, Trg Kralja Tomislava 17-18, 48327 Molve</izvorni_sadrzaj>
    <derivirana_varijabla naziv="DomainObject.Predmet.ProtustrankaFormatedWithAdressOIB_1"> MESOPRERAĐIVAČKA ZADRUGA MARMES za preradu i promet mesa i suhomesnatih proizvoda, OIB 04176845444, Trg Kralja Tomislava 17-18, 48327 Molve</derivirana_varijabla>
  </DomainObject.Predmet.ProtustrankaFormatedWithAdressOIB>
  <DomainObject.Predmet.ProtustrankaWithAdress>
    <izvorni_sadrzaj>MESOPRERAĐIVAČKA ZADRUGA MARMES za preradu i promet mesa i suhomesnatih proizvoda Trg Kralja Tomislava 17-18, 48327 Molve</izvorni_sadrzaj>
    <derivirana_varijabla naziv="DomainObject.Predmet.ProtustrankaWithAdress_1">MESOPRERAĐIVAČKA ZADRUGA MARMES za preradu i promet mesa i suhomesnatih proizvoda Trg Kralja Tomislava 17-18, 48327 Molve</derivirana_varijabla>
  </DomainObject.Predmet.ProtustrankaWithAdress>
  <DomainObject.Predmet.ProtustrankaWithAdressOIB>
    <izvorni_sadrzaj>MESOPRERAĐIVAČKA ZADRUGA MARMES za preradu i promet mesa i suhomesnatih proizvoda, OIB 04176845444, Trg Kralja Tomislava 17-18, 48327 Molve</izvorni_sadrzaj>
    <derivirana_varijabla naziv="DomainObject.Predmet.ProtustrankaWithAdressOIB_1">MESOPRERAĐIVAČKA ZADRUGA MARMES za preradu i promet mesa i suhomesnatih proizvoda, OIB 04176845444, Trg Kralja Tomislava 17-18, 48327 Molve</derivirana_varijabla>
  </DomainObject.Predmet.ProtustrankaWithAdressOIB>
  <DomainObject.Predmet.ProtustrankaNazivFormated>
    <izvorni_sadrzaj>MESOPRERAĐIVAČKA ZADRUGA MARMES za preradu i promet mesa i suhomesnatih proizvoda</izvorni_sadrzaj>
    <derivirana_varijabla naziv="DomainObject.Predmet.ProtustrankaNazivFormated_1">MESOPRERAĐIVAČKA ZADRUGA MARMES za preradu i promet mesa i suhomesnatih proizvoda</derivirana_varijabla>
  </DomainObject.Predmet.ProtustrankaNazivFormated>
  <DomainObject.Predmet.ProtustrankaNazivFormatedOIB>
    <izvorni_sadrzaj>MESOPRERAĐIVAČKA ZADRUGA MARMES za preradu i promet mesa i suhomesnatih proizvoda, OIB 04176845444</izvorni_sadrzaj>
    <derivirana_varijabla naziv="DomainObject.Predmet.ProtustrankaNazivFormatedOIB_1">MESOPRERAĐIVAČKA ZADRUGA MARMES za preradu i promet mesa i suhomesnatih proizvoda, OIB 04176845444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377180.02</izvorni_sadrzaj>
    <derivirana_varijabla naziv="DomainObject.Predmet.TrenutnaVrijednost_1">377180.02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MESOPRERAĐIVAČKA ZADRUGA MARMES za preradu i promet mesa i suhomesnatih proizvoda</item>
    </izvorni_sadrzaj>
    <derivirana_varijabla naziv="DomainObject.Predmet.ProtuStrankaListFormated_1">
      <item>MESOPRERAĐIVAČKA ZADRUGA MARMES za preradu i promet mesa i suhomesnatih proizvoda</item>
    </derivirana_varijabla>
  </DomainObject.Predmet.ProtuStrankaListFormated>
  <DomainObject.Predmet.ProtuStrankaListFormatedOIB>
    <izvorni_sadrzaj>
      <item>MESOPRERAĐIVAČKA ZADRUGA MARMES za preradu i promet mesa i suhomesnatih proizvoda, OIB 04176845444</item>
    </izvorni_sadrzaj>
    <derivirana_varijabla naziv="DomainObject.Predmet.ProtuStrankaListFormatedOIB_1">
      <item>MESOPRERAĐIVAČKA ZADRUGA MARMES za preradu i promet mesa i suhomesnatih proizvoda, OIB 04176845444</item>
    </derivirana_varijabla>
  </DomainObject.Predmet.ProtuStrankaListFormatedOIB>
  <DomainObject.Predmet.ProtuStrankaListFormatedWithAdress>
    <izvorni_sadrzaj>
      <item>MESOPRERAĐIVAČKA ZADRUGA MARMES za preradu i promet mesa i suhomesnatih proizvoda, Trg Kralja Tomislava 17-18, 48327 Molve</item>
    </izvorni_sadrzaj>
    <derivirana_varijabla naziv="DomainObject.Predmet.ProtuStrankaListFormatedWithAdress_1">
      <item>MESOPRERAĐIVAČKA ZADRUGA MARMES za preradu i promet mesa i suhomesnatih proizvoda, Trg Kralja Tomislava 17-18, 48327 Molve</item>
    </derivirana_varijabla>
  </DomainObject.Predmet.ProtuStrankaListFormatedWithAdress>
  <DomainObject.Predmet.ProtuStrankaListFormatedWithAdressOIB>
    <izvorni_sadrzaj>
      <item>MESOPRERAĐIVAČKA ZADRUGA MARMES za preradu i promet mesa i suhomesnatih proizvoda, OIB 04176845444, Trg Kralja Tomislava 17-18, 48327 Molve</item>
    </izvorni_sadrzaj>
    <derivirana_varijabla naziv="DomainObject.Predmet.ProtuStrankaListFormatedWithAdressOIB_1">
      <item>MESOPRERAĐIVAČKA ZADRUGA MARMES za preradu i promet mesa i suhomesnatih proizvoda, OIB 04176845444, Trg Kralja Tomislava 17-18, 48327 Molve</item>
    </derivirana_varijabla>
  </DomainObject.Predmet.ProtuStrankaListFormatedWithAdressOIB>
  <DomainObject.Predmet.ProtuStrankaListNazivFormated>
    <izvorni_sadrzaj>
      <item>MESOPRERAĐIVAČKA ZADRUGA MARMES za preradu i promet mesa i suhomesnatih proizvoda</item>
    </izvorni_sadrzaj>
    <derivirana_varijabla naziv="DomainObject.Predmet.ProtuStrankaListNazivFormated_1">
      <item>MESOPRERAĐIVAČKA ZADRUGA MARMES za preradu i promet mesa i suhomesnatih proizvoda</item>
    </derivirana_varijabla>
  </DomainObject.Predmet.ProtuStrankaListNazivFormated>
  <DomainObject.Predmet.ProtuStrankaListNazivFormatedOIB>
    <izvorni_sadrzaj>
      <item>MESOPRERAĐIVAČKA ZADRUGA MARMES za preradu i promet mesa i suhomesnatih proizvoda, OIB 04176845444</item>
    </izvorni_sadrzaj>
    <derivirana_varijabla naziv="DomainObject.Predmet.ProtuStrankaListNazivFormatedOIB_1">
      <item>MESOPRERAĐIVAČKA ZADRUGA MARMES za preradu i promet mesa i suhomesnatih proizvoda, OIB 04176845444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MESOPRERAĐIVAČKA ZADRUGA MARMES za preradu i promet mesa i suhomesnatih proizvoda</izvorni_sadrzaj>
    <derivirana_varijabla naziv="DomainObject.Predmet.ProtustrankaIDrugi_1">MESOPRERAĐIVAČKA ZADRUGA MARMES za preradu i promet mesa i suhomesnatih proizvoda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MESOPRERAĐIVAČKA ZADRUGA MARMES za preradu i promet mesa i suhomesnatih proizvoda, OIB 04176845444, Trg Kralja Tomislava 17-18, 48327 Molve</izvorni_sadrzaj>
    <derivirana_varijabla naziv="DomainObject.Predmet.ProtustrankaIDrugiAdressOIB_1">MESOPRERAĐIVAČKA ZADRUGA MARMES za preradu i promet mesa i suhomesnatih proizvoda, OIB 04176845444, Trg Kralja Tomislava 17-18,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MESOPRERAĐIVAČKA ZADRUGA MARMES za preradu i promet mesa i suhomesnatih proizvoda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MESOPRERAĐIVAČKA ZADRUGA MARMES za preradu i promet mesa i suhomesnatih proizvoda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MESOPRERAĐIVAČKA ZADRUGA MARMES za preradu i promet mesa i suhomesnatih proizvoda, OIB 04176845444, Trg Kralja Tomislava 17-18,48327 Molve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MESOPRERAĐIVAČKA ZADRUGA MARMES za preradu i promet mesa i suhomesnatih proizvoda, OIB 04176845444, Trg Kralja Tomislava 17-18,48327 Molve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04176845444</item>
      <item>, OIB null</item>
      <item>, OIB null</item>
    </izvorni_sadrzaj>
    <derivirana_varijabla naziv="DomainObject.Predmet.SudioniciListNazivOIB_1">
      <item>, OIB null</item>
      <item>, OIB 04176845444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509</properties:Words>
  <properties:Characters>2778</properties:Characters>
  <properties:Lines>73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2015-10-23T10:01:00Z</dcterms:created>
  <dc:creator>user</dc:creator>
  <cp:lastModifiedBy>Marko Makaj</cp:lastModifiedBy>
  <cp:lastPrinted>2015-10-23T10:03:00Z</cp:lastPrinted>
  <dcterms:modified xmlns:xsi="http://www.w3.org/2001/XMLSchema-instance" xsi:type="dcterms:W3CDTF">2015-10-23T10:07:00Z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