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e56a02" w14:paraId="2e56a0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22010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A22010">
              <w:t>24/2018-106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E1803" w:rsidP="0049749B" w:rsidR="006E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A2201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22010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</w:t>
      </w:r>
      <w:r w:rsidR="006E1803" w:rsidRPr="00A22010">
        <w:rPr>
          <w:rFonts w:hAnsi="Times New Roman" w:ascii="Times New Roman"/>
          <w:sz w:val="24"/>
          <w:szCs w:val="24"/>
        </w:rPr>
        <w:t>koji se vodi nad</w:t>
      </w:r>
      <w:r w:rsidR="00F74827" w:rsidRPr="00A22010">
        <w:rPr>
          <w:rFonts w:hAnsi="Times New Roman" w:ascii="Times New Roman"/>
          <w:sz w:val="24"/>
          <w:szCs w:val="24"/>
        </w:rPr>
        <w:t xml:space="preserve"> stečajnim dužnikom</w:t>
      </w:r>
      <w:r w:rsidR="00A22010" w:rsidRPr="00A22010">
        <w:rPr>
          <w:rFonts w:hAnsi="Times New Roman" w:ascii="Times New Roman"/>
          <w:sz w:val="24"/>
          <w:szCs w:val="24"/>
        </w:rPr>
        <w:t xml:space="preserve"> 3D STUDIO d.o.o. u stečaju, Varaždin, B. Radića 134, OIB: 04897949478</w:t>
      </w:r>
      <w:r w:rsidR="00FE5DA3" w:rsidRPr="00A22010">
        <w:rPr>
          <w:rFonts w:hAnsi="Times New Roman" w:ascii="Times New Roman"/>
          <w:sz w:val="24"/>
          <w:szCs w:val="24"/>
        </w:rPr>
        <w:t xml:space="preserve">, </w:t>
      </w:r>
      <w:r w:rsidR="00A22010" w:rsidRPr="00A22010">
        <w:rPr>
          <w:rFonts w:hAnsi="Times New Roman" w:ascii="Times New Roman"/>
          <w:sz w:val="24"/>
          <w:szCs w:val="24"/>
        </w:rPr>
        <w:t>18</w:t>
      </w:r>
      <w:r w:rsidR="00A407AA" w:rsidRPr="00A22010">
        <w:rPr>
          <w:rFonts w:hAnsi="Times New Roman" w:ascii="Times New Roman"/>
          <w:sz w:val="24"/>
          <w:szCs w:val="24"/>
        </w:rPr>
        <w:t>. travnja</w:t>
      </w:r>
      <w:r w:rsidR="00CB252B" w:rsidRPr="00A22010">
        <w:rPr>
          <w:rFonts w:hAnsi="Times New Roman" w:ascii="Times New Roman"/>
          <w:sz w:val="24"/>
          <w:szCs w:val="24"/>
        </w:rPr>
        <w:t xml:space="preserve"> 2019</w:t>
      </w:r>
      <w:r w:rsidRPr="00A22010">
        <w:rPr>
          <w:rFonts w:hAnsi="Times New Roman" w:ascii="Times New Roman"/>
          <w:sz w:val="24"/>
          <w:szCs w:val="24"/>
        </w:rPr>
        <w:t>. donio je</w:t>
      </w:r>
      <w:r w:rsidR="00B665D2" w:rsidRPr="00A22010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902E3B" w:rsidP="00FE5DA3" w:rsidR="00902E3B" w:rsidRPr="00E86D2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1803" w:rsidP="00FE5DA3" w:rsidR="006E180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C5A06" w:rsidP="0049749B" w:rsidR="003C5A0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FE5DA3" w:rsidR="00902E3B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407AA" w:rsidP="00A407AA" w:rsidR="00A407AA" w:rsidRPr="00A220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22010" w:rsidRPr="00A22010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Financijskoj agenciji da za provedbu elektroničke javne dražbe prema pravomoćnom rješenju ovoga suda od </w:t>
      </w:r>
      <w:r w:rsidR="00A22010" w:rsidRPr="00A22010">
        <w:rPr>
          <w:rFonts w:hAnsi="Times New Roman" w:ascii="Times New Roman"/>
          <w:sz w:val="24"/>
          <w:szCs w:val="24"/>
        </w:rPr>
        <w:t xml:space="preserve">20. ožujka 2019., poslovni broj St-24/2018-99, </w:t>
      </w:r>
      <w:r w:rsidR="00A22010">
        <w:rPr>
          <w:rFonts w:hAnsi="Times New Roman" w:ascii="Times New Roman"/>
          <w:sz w:val="24"/>
          <w:szCs w:val="24"/>
        </w:rPr>
        <w:t xml:space="preserve">provede elektroničku javnu dražbu bez prethodne uplate predujma </w:t>
      </w:r>
      <w:r w:rsidR="00A22010" w:rsidRPr="00A22010">
        <w:rPr>
          <w:rFonts w:hAnsi="Times New Roman" w:ascii="Times New Roman"/>
          <w:sz w:val="24"/>
          <w:szCs w:val="24"/>
        </w:rPr>
        <w:t>za pokriće troškova provedbe elektroničke javne dražbe stečajnog dužnika 3D STUDIO d.o.o. u stečaju, Varaždin, B. Radića 134, OIB: 04897949478</w:t>
      </w:r>
      <w:r w:rsidR="00A22010">
        <w:rPr>
          <w:rFonts w:hAnsi="Times New Roman" w:ascii="Times New Roman"/>
          <w:sz w:val="24"/>
          <w:szCs w:val="24"/>
        </w:rPr>
        <w:t xml:space="preserve">, </w:t>
      </w:r>
      <w:r w:rsidR="00A22010" w:rsidRPr="00A22010">
        <w:rPr>
          <w:rFonts w:hAnsi="Times New Roman" w:ascii="Times New Roman"/>
          <w:sz w:val="24"/>
          <w:szCs w:val="24"/>
        </w:rPr>
        <w:t>jer će se ti troškovi podmiriti nakon okončanja elektroničke javne dražbe</w:t>
      </w:r>
      <w:r w:rsidR="00A22010">
        <w:rPr>
          <w:rFonts w:hAnsi="Times New Roman" w:ascii="Times New Roman"/>
          <w:sz w:val="24"/>
          <w:szCs w:val="24"/>
        </w:rPr>
        <w:t xml:space="preserve"> iz položene kupovnine, zbog toga jer stečajni dužnik nema dostatnih novčanih sredstava za pokriće tih troškova.</w:t>
      </w:r>
    </w:p>
    <w:p w:rsidRDefault="00A22010" w:rsidP="00A407AA" w:rsidR="00A220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2010" w:rsidP="00A407AA" w:rsidR="00A22010" w:rsidRPr="00A220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A22010">
        <w:rPr>
          <w:rFonts w:hAnsi="Times New Roman" w:ascii="Times New Roman"/>
          <w:sz w:val="24"/>
          <w:szCs w:val="24"/>
        </w:rPr>
        <w:t>18</w:t>
      </w:r>
      <w:r w:rsidR="00A407AA">
        <w:rPr>
          <w:rFonts w:hAnsi="Times New Roman" w:ascii="Times New Roman"/>
          <w:sz w:val="24"/>
          <w:szCs w:val="24"/>
        </w:rPr>
        <w:t>. travnja</w:t>
      </w:r>
      <w:r w:rsidR="00CB252B">
        <w:rPr>
          <w:rFonts w:hAnsi="Times New Roman" w:ascii="Times New Roman"/>
          <w:sz w:val="24"/>
          <w:szCs w:val="24"/>
        </w:rPr>
        <w:t xml:space="preserve"> 2019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9C5CF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B6C9C" w:rsidP="004B6C9C" w:rsidR="004B6C9C" w:rsidRPr="004B6C9C">
      <w:pPr>
        <w:spacing w:after="0"/>
        <w:ind w:left="4248"/>
        <w:jc w:val="center"/>
        <w:rPr>
          <w:rFonts w:eastAsia="BatangChe" w:hAnsi="Times New Roman" w:ascii="Times New Roman"/>
          <w:sz w:val="24"/>
          <w:szCs w:val="24"/>
        </w:rPr>
      </w:pPr>
      <w:r w:rsidRPr="004B6C9C">
        <w:rPr>
          <w:rFonts w:eastAsia="BatangChe" w:hAnsi="Times New Roman" w:ascii="Times New Roman"/>
          <w:sz w:val="24"/>
          <w:szCs w:val="24"/>
        </w:rPr>
        <w:t>Sudac:</w:t>
      </w:r>
    </w:p>
    <w:p w:rsidRDefault="004B6C9C" w:rsidP="004B6C9C" w:rsidR="004B6C9C" w:rsidRPr="004B6C9C">
      <w:pPr>
        <w:spacing w:after="0"/>
        <w:ind w:left="4248"/>
        <w:jc w:val="center"/>
        <w:rPr>
          <w:rFonts w:eastAsia="BatangChe" w:hAnsi="Times New Roman" w:ascii="Times New Roman"/>
          <w:sz w:val="24"/>
          <w:szCs w:val="24"/>
        </w:rPr>
      </w:pPr>
    </w:p>
    <w:p w:rsidRDefault="004B6C9C" w:rsidP="004B6C9C" w:rsidR="004B6C9C" w:rsidRPr="004B6C9C">
      <w:pPr>
        <w:spacing w:after="0"/>
        <w:ind w:left="4248"/>
        <w:jc w:val="center"/>
        <w:rPr>
          <w:rFonts w:eastAsia="BatangChe" w:hAnsi="Times New Roman" w:ascii="Times New Roman"/>
          <w:sz w:val="24"/>
          <w:szCs w:val="24"/>
        </w:rPr>
      </w:pPr>
      <w:r w:rsidRPr="004B6C9C">
        <w:rPr>
          <w:rFonts w:eastAsia="BatangChe" w:hAnsi="Times New Roman" w:ascii="Times New Roman"/>
          <w:sz w:val="24"/>
          <w:szCs w:val="24"/>
        </w:rPr>
        <w:t>Ksenija Flack-Makitan, v. r.</w:t>
      </w:r>
    </w:p>
    <w:p w:rsidRDefault="004B6C9C" w:rsidP="004B6C9C" w:rsidR="004B6C9C" w:rsidRPr="004B6C9C">
      <w:pPr>
        <w:spacing w:after="0"/>
        <w:ind w:left="4248"/>
        <w:jc w:val="center"/>
        <w:rPr>
          <w:rFonts w:eastAsia="BatangChe" w:hAnsi="Times New Roman" w:ascii="Times New Roman"/>
          <w:sz w:val="24"/>
          <w:szCs w:val="24"/>
        </w:rPr>
      </w:pPr>
    </w:p>
    <w:p w:rsidRDefault="004B6C9C" w:rsidP="004B6C9C" w:rsidR="004B6C9C" w:rsidRPr="004B6C9C">
      <w:pPr>
        <w:spacing w:after="0"/>
        <w:ind w:left="4248"/>
        <w:jc w:val="center"/>
        <w:rPr>
          <w:rFonts w:eastAsia="BatangChe" w:hAnsi="Times New Roman" w:ascii="Times New Roman"/>
          <w:sz w:val="24"/>
          <w:szCs w:val="24"/>
        </w:rPr>
      </w:pPr>
    </w:p>
    <w:p w:rsidRDefault="004B6C9C" w:rsidP="004B6C9C" w:rsidR="004B6C9C" w:rsidRPr="004B6C9C">
      <w:pPr>
        <w:spacing w:after="0"/>
        <w:ind w:left="4248"/>
        <w:jc w:val="center"/>
        <w:rPr>
          <w:rFonts w:eastAsia="BatangChe" w:hAnsi="Times New Roman" w:ascii="Times New Roman"/>
          <w:sz w:val="24"/>
          <w:szCs w:val="24"/>
        </w:rPr>
      </w:pPr>
      <w:r w:rsidRPr="004B6C9C">
        <w:rPr>
          <w:rFonts w:eastAsia="BatangChe"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 w:rsidRPr="004B6C9C">
      <w:pPr>
        <w:spacing w:lineRule="auto" w:line="240" w:after="0"/>
        <w:ind w:left="4248"/>
        <w:jc w:val="center"/>
        <w:rPr>
          <w:rFonts w:eastAsia="BatangChe" w:hAnsi="Times New Roman" w:ascii="Times New Roman"/>
          <w:sz w:val="24"/>
          <w:szCs w:val="24"/>
        </w:rPr>
      </w:pPr>
    </w:p>
    <w:p w:rsidRDefault="000671F5" w:rsidP="000671F5" w:rsidR="000671F5" w:rsidRPr="009C5CF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0671F5" w:rsidR="00902E3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 xml:space="preserve">POUKA O </w:t>
      </w:r>
      <w:r w:rsidRPr="00D26C3B">
        <w:rPr>
          <w:rFonts w:eastAsia="Times New Roman" w:hAnsi="Times New Roman" w:ascii="Times New Roman"/>
          <w:snapToGrid w:val="false"/>
          <w:sz w:val="24"/>
          <w:szCs w:val="24"/>
        </w:rPr>
        <w:t>PRAVNOM LIJEKU:</w:t>
      </w:r>
    </w:p>
    <w:p w:rsidRDefault="00902E3B" w:rsidP="00902E3B" w:rsidR="00902E3B" w:rsidRPr="00D26C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C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D26C3B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A22010" w:rsidP="004932DA" w:rsidR="003C5A06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 Zagreb, Ulica Grada Vukovara 70</w:t>
      </w:r>
    </w:p>
    <w:p w:rsidRDefault="00A22010" w:rsidP="004932DA" w:rsidR="00A22010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Duško Koruga, Ilica 129, Zagreb,</w:t>
      </w:r>
    </w:p>
    <w:p w:rsidRDefault="00A22010" w:rsidP="004932DA" w:rsidR="00A22010" w:rsidRPr="004932DA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sectPr w:rsidSect="00BE76E7" w:rsidR="00A22010" w:rsidRPr="004932DA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495" w:rsidP="00501147" w:rsidR="00A06495">
      <w:pPr>
        <w:spacing w:lineRule="auto" w:line="240" w:after="0"/>
      </w:pPr>
      <w:r>
        <w:separator/>
      </w:r>
    </w:p>
  </w:endnote>
  <w:endnote w:id="0" w:type="continuationSeparator">
    <w:p w:rsidRDefault="00A06495" w:rsidP="00501147" w:rsidR="00A064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495" w:rsidP="00501147" w:rsidR="00A06495">
      <w:pPr>
        <w:spacing w:lineRule="auto" w:line="240" w:after="0"/>
      </w:pPr>
      <w:r>
        <w:separator/>
      </w:r>
    </w:p>
  </w:footnote>
  <w:footnote w:id="0" w:type="continuationSeparator">
    <w:p w:rsidRDefault="00A06495" w:rsidP="00501147" w:rsidR="00A064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21841">
      <w:rPr>
        <w:rFonts w:hAnsi="Times New Roman" w:ascii="Times New Roman"/>
        <w:noProof/>
        <w:sz w:val="24"/>
        <w:szCs w:val="24"/>
      </w:rPr>
      <w:t>Poslovni broj: 5 St-24/2018-106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B6C9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tplc="794CCA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093D8D"/>
    <w:multiLevelType w:val="hybridMultilevel"/>
    <w:tmpl w:val="90626AE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E266479"/>
    <w:multiLevelType w:val="hybridMultilevel"/>
    <w:tmpl w:val="F1781798"/>
    <w:lvl w:tplc="401011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46D97"/>
    <w:rsid w:val="0016193F"/>
    <w:rsid w:val="001873EC"/>
    <w:rsid w:val="00194888"/>
    <w:rsid w:val="001A68CF"/>
    <w:rsid w:val="001C05EC"/>
    <w:rsid w:val="001E3C62"/>
    <w:rsid w:val="001F6DF0"/>
    <w:rsid w:val="00237FCE"/>
    <w:rsid w:val="002971D6"/>
    <w:rsid w:val="002D2FC4"/>
    <w:rsid w:val="002E0618"/>
    <w:rsid w:val="002E3DDB"/>
    <w:rsid w:val="002F61DE"/>
    <w:rsid w:val="00340399"/>
    <w:rsid w:val="00341823"/>
    <w:rsid w:val="00342CFC"/>
    <w:rsid w:val="00345212"/>
    <w:rsid w:val="003503D1"/>
    <w:rsid w:val="00366998"/>
    <w:rsid w:val="00367E59"/>
    <w:rsid w:val="00385BF0"/>
    <w:rsid w:val="003949AF"/>
    <w:rsid w:val="00394A8C"/>
    <w:rsid w:val="003A4477"/>
    <w:rsid w:val="003C5A06"/>
    <w:rsid w:val="00450291"/>
    <w:rsid w:val="004932DA"/>
    <w:rsid w:val="00493670"/>
    <w:rsid w:val="0049749B"/>
    <w:rsid w:val="00497CDE"/>
    <w:rsid w:val="004A0BD1"/>
    <w:rsid w:val="004B6C9C"/>
    <w:rsid w:val="004E1C60"/>
    <w:rsid w:val="004E6F9C"/>
    <w:rsid w:val="00501147"/>
    <w:rsid w:val="00521E8A"/>
    <w:rsid w:val="0053741A"/>
    <w:rsid w:val="0056514C"/>
    <w:rsid w:val="005C15F4"/>
    <w:rsid w:val="005E1D89"/>
    <w:rsid w:val="005F633B"/>
    <w:rsid w:val="00685195"/>
    <w:rsid w:val="006D7F35"/>
    <w:rsid w:val="006E1803"/>
    <w:rsid w:val="00741600"/>
    <w:rsid w:val="00757A30"/>
    <w:rsid w:val="00757E48"/>
    <w:rsid w:val="00777E9E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8F0939"/>
    <w:rsid w:val="00902E3B"/>
    <w:rsid w:val="00915EF5"/>
    <w:rsid w:val="0091670A"/>
    <w:rsid w:val="0092437B"/>
    <w:rsid w:val="00957093"/>
    <w:rsid w:val="0096157B"/>
    <w:rsid w:val="0096563D"/>
    <w:rsid w:val="00975368"/>
    <w:rsid w:val="009A714C"/>
    <w:rsid w:val="009C5CFE"/>
    <w:rsid w:val="009D5601"/>
    <w:rsid w:val="009F4825"/>
    <w:rsid w:val="00A06495"/>
    <w:rsid w:val="00A22010"/>
    <w:rsid w:val="00A31425"/>
    <w:rsid w:val="00A31587"/>
    <w:rsid w:val="00A407AA"/>
    <w:rsid w:val="00A44A0F"/>
    <w:rsid w:val="00A65E60"/>
    <w:rsid w:val="00A9082D"/>
    <w:rsid w:val="00AA1295"/>
    <w:rsid w:val="00AF28D9"/>
    <w:rsid w:val="00B00B9A"/>
    <w:rsid w:val="00B21841"/>
    <w:rsid w:val="00B43087"/>
    <w:rsid w:val="00B43741"/>
    <w:rsid w:val="00B665D2"/>
    <w:rsid w:val="00B92B86"/>
    <w:rsid w:val="00BC5568"/>
    <w:rsid w:val="00BE76E7"/>
    <w:rsid w:val="00C470B6"/>
    <w:rsid w:val="00C50709"/>
    <w:rsid w:val="00C6038F"/>
    <w:rsid w:val="00CB0DAC"/>
    <w:rsid w:val="00CB252B"/>
    <w:rsid w:val="00CE3864"/>
    <w:rsid w:val="00D14AFA"/>
    <w:rsid w:val="00D228AD"/>
    <w:rsid w:val="00D26C3B"/>
    <w:rsid w:val="00D43FE4"/>
    <w:rsid w:val="00D50D29"/>
    <w:rsid w:val="00D7639E"/>
    <w:rsid w:val="00D825DC"/>
    <w:rsid w:val="00DB5D1B"/>
    <w:rsid w:val="00DC66A8"/>
    <w:rsid w:val="00DC70E5"/>
    <w:rsid w:val="00E349A5"/>
    <w:rsid w:val="00E5190D"/>
    <w:rsid w:val="00E811B0"/>
    <w:rsid w:val="00E86D2A"/>
    <w:rsid w:val="00EA450A"/>
    <w:rsid w:val="00EC15A5"/>
    <w:rsid w:val="00F12359"/>
    <w:rsid w:val="00F261F4"/>
    <w:rsid w:val="00F46F57"/>
    <w:rsid w:val="00F7023C"/>
    <w:rsid w:val="00F74827"/>
    <w:rsid w:val="00F85E94"/>
    <w:rsid w:val="00F8658A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19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uz spis</izvorni_sadrzaj>
    <derivirana_varijabla naziv="DomainObject.Predmet.PrimjedbaSuca_1">Prijave tražbina uz spis</derivirana_varijabla>
  </DomainObject.Predmet.PrimjedbaSuca>
  <DomainObject.Predmet.ProtustrankaFormated>
    <izvorni_sadrzaj>  3D STUDIO društvo s ograničenom odgovornošću za digitalni tisak</izvorni_sadrzaj>
    <derivirana_varijabla naziv="DomainObject.Predmet.ProtustrankaFormated_1">  3D STUDIO društvo s ograničenom odgovornošću za digitalni tisak</derivirana_varijabla>
  </DomainObject.Predmet.ProtustrankaFormated>
  <DomainObject.Predmet.ProtustrankaFormatedOIB>
    <izvorni_sadrzaj>  3D STUDIO društvo s ograničenom odgovornošću za digitalni tisak, OIB 04897949478</izvorni_sadrzaj>
    <derivirana_varijabla naziv="DomainObject.Predmet.ProtustrankaFormatedOIB_1">  3D STUDIO društvo s ograničenom odgovornošću za digitalni tisak, OIB 04897949478</derivirana_varijabla>
  </DomainObject.Predmet.ProtustrankaFormatedOIB>
  <DomainObject.Predmet.ProtustrankaFormatedWithAdress>
    <izvorni_sadrzaj> 3D STUDIO društvo s ograničenom odgovornošću za digitalni tisak, Braće Radića 134, 42000 Varaždin</izvorni_sadrzaj>
    <derivirana_varijabla naziv="DomainObject.Predmet.ProtustrankaFormatedWithAdress_1"> 3D STUDIO društvo s ograničenom odgovornošću za digitalni tisak, Braće Radića 134, 42000 Varaždin</derivirana_varijabla>
  </DomainObject.Predmet.ProtustrankaFormatedWithAdress>
  <DomainObject.Predmet.ProtustrankaFormatedWithAdressOIB>
    <izvorni_sadrzaj> 3D STUDIO društvo s ograničenom odgovornošću za digitalni tisak, OIB 04897949478, Braće Radića 134, 42000 Varaždin</izvorni_sadrzaj>
    <derivirana_varijabla naziv="DomainObject.Predmet.ProtustrankaFormatedWithAdressOIB_1"> 3D STUDIO društvo s ograničenom odgovornošću za digitalni tisak, OIB 04897949478, Braće Radića 134, 42000 Varaždin</derivirana_varijabla>
  </DomainObject.Predmet.ProtustrankaFormatedWithAdressOIB>
  <DomainObject.Predmet.ProtustrankaWithAdress>
    <izvorni_sadrzaj>3D STUDIO društvo s ograničenom odgovornošću za digitalni tisak Braće Radića 134, 42000 Varaždin</izvorni_sadrzaj>
    <derivirana_varijabla naziv="DomainObject.Predmet.ProtustrankaWithAdress_1">3D STUDIO društvo s ograničenom odgovornošću za digitalni tisak Braće Radića 134, 42000 Varaždin</derivirana_varijabla>
  </DomainObject.Predmet.ProtustrankaWithAdress>
  <DomainObject.Predmet.ProtustrankaWithAdressOIB>
    <izvorni_sadrzaj>3D STUDIO društvo s ograničenom odgovornošću za digitalni tisak, OIB 04897949478, Braće Radića 134, 42000 Varaždin</izvorni_sadrzaj>
    <derivirana_varijabla naziv="DomainObject.Predmet.ProtustrankaWithAdressOIB_1">3D STUDIO društvo s ograničenom odgovornošću za digitalni tisak, OIB 04897949478, Braće Radića 134, 42000 Varaždin</derivirana_varijabla>
  </DomainObject.Predmet.ProtustrankaWithAdressOIB>
  <DomainObject.Predmet.ProtustrankaNazivFormated>
    <izvorni_sadrzaj>3D STUDIO društvo s ograničenom odgovornošću za digitalni tisak</izvorni_sadrzaj>
    <derivirana_varijabla naziv="DomainObject.Predmet.ProtustrankaNazivFormated_1">3D STUDIO društvo s ograničenom odgovornošću za digitalni tisak</derivirana_varijabla>
  </DomainObject.Predmet.ProtustrankaNazivFormated>
  <DomainObject.Predmet.ProtustrankaNazivFormatedOIB>
    <izvorni_sadrzaj>3D STUDIO društvo s ograničenom odgovornošću za digitalni tisak, OIB 04897949478</izvorni_sadrzaj>
    <derivirana_varijabla naziv="DomainObject.Predmet.ProtustrankaNazivFormatedOIB_1">3D STUDIO društvo s ograničenom odgovornošću za digitalni tisak, OIB 04897949478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3D STUDIO društvo s ograničenom odgovornošću za digitalni tisak</item>
    </izvorni_sadrzaj>
    <derivirana_varijabla naziv="DomainObject.Predmet.ProtuStrankaListFormated_1">
      <item>3D STUDIO društvo s ograničenom odgovornošću za digitalni tisak</item>
    </derivirana_varijabla>
  </DomainObject.Predmet.ProtuStrankaListFormated>
  <DomainObject.Predmet.ProtuStrankaListFormatedOIB>
    <izvorni_sadrzaj>
      <item>3D STUDIO društvo s ograničenom odgovornošću za digitalni tisak, OIB 04897949478</item>
    </izvorni_sadrzaj>
    <derivirana_varijabla naziv="DomainObject.Predmet.ProtuStrankaListFormatedOIB_1">
      <item>3D STUDIO društvo s ograničenom odgovornošću za digitalni tisak, OIB 04897949478</item>
    </derivirana_varijabla>
  </DomainObject.Predmet.ProtuStrankaListFormatedOIB>
  <DomainObject.Predmet.ProtuStrankaListFormatedWithAdress>
    <izvorni_sadrzaj>
      <item>3D STUDIO društvo s ograničenom odgovornošću za digitalni tisak, Braće Radića 134, 42000 Varaždin</item>
    </izvorni_sadrzaj>
    <derivirana_varijabla naziv="DomainObject.Predmet.ProtuStrankaListFormatedWithAdress_1">
      <item>3D STUDIO društvo s ograničenom odgovornošću za digitalni tisak, Braće Radića 134, 42000 Varaždin</item>
    </derivirana_varijabla>
  </DomainObject.Predmet.ProtuStrankaListFormatedWithAdress>
  <DomainObject.Predmet.ProtuStrankaListFormatedWithAdressOIB>
    <izvorni_sadrzaj>
      <item>3D STUDIO društvo s ograničenom odgovornošću za digitalni tisak, OIB 04897949478, Braće Radića 134, 42000 Varaždin</item>
    </izvorni_sadrzaj>
    <derivirana_varijabla naziv="DomainObject.Predmet.ProtuStrankaListFormatedWithAdressOIB_1">
      <item>3D STUDIO društvo s ograničenom odgovornošću za digitalni tisak, OIB 04897949478, Braće Radića 134, 42000 Varaždin</item>
    </derivirana_varijabla>
  </DomainObject.Predmet.ProtuStrankaListFormatedWithAdressOIB>
  <DomainObject.Predmet.ProtuStrankaListNazivFormated>
    <izvorni_sadrzaj>
      <item>3D STUDIO društvo s ograničenom odgovornošću za digitalni tisak</item>
    </izvorni_sadrzaj>
    <derivirana_varijabla naziv="DomainObject.Predmet.ProtuStrankaListNazivFormated_1">
      <item>3D STUDIO društvo s ograničenom odgovornošću za digitalni tisak</item>
    </derivirana_varijabla>
  </DomainObject.Predmet.ProtuStrankaListNazivFormated>
  <DomainObject.Predmet.ProtuStrankaListNazivFormatedOIB>
    <izvorni_sadrzaj>
      <item>3D STUDIO društvo s ograničenom odgovornošću za digitalni tisak, OIB 04897949478</item>
    </izvorni_sadrzaj>
    <derivirana_varijabla naziv="DomainObject.Predmet.ProtuStrankaListNazivFormatedOIB_1">
      <item>3D STUDIO društvo s ograničenom odgovornošću za digitalni tisak, OIB 04897949478</item>
    </derivirana_varijabla>
  </DomainObject.Predmet.ProtuStrankaListNazivFormatedOIB>
  <DomainObject.Predmet.OstaliListFormated>
    <izvorni_sadrzaj>
      <item>Zoran Hačić, odvjetnik</item>
      <item>Financijska agencija</item>
    </izvorni_sadrzaj>
    <derivirana_varijabla naziv="DomainObject.Predmet.OstaliListFormated_1">
      <item>Zoran Hačić, odvjetnik</item>
      <item>Financijska agencija</item>
    </derivirana_varijabla>
  </DomainObject.Predmet.OstaliListFormated>
  <DomainObject.Predmet.OstaliListFormatedOIB>
    <izvorni_sadrzaj>
      <item>Zoran Hačić, odvjetnik</item>
      <item>Financijska agencija, OIB 85821130368</item>
    </izvorni_sadrzaj>
    <derivirana_varijabla naziv="DomainObject.Predmet.OstaliListFormatedOIB_1">
      <item>Zoran Hačić, odvjetnik</item>
      <item>Financijska agencija, OIB 85821130368</item>
    </derivirana_varijabla>
  </DomainObject.Predmet.OstaliListFormatedOIB>
  <DomainObject.Predmet.OstaliListFormatedWithAdress>
    <izvorni_sadrzaj>
      <item>Zoran Hačić, odvjetnik, Nikole Jurišića 2, 10000 Zagreb</item>
      <item>Financijska agencija, A. Cesarca 2, 42000 Varaždin</item>
    </izvorni_sadrzaj>
    <derivirana_varijabla naziv="DomainObject.Predmet.OstaliListFormatedWithAdress_1">
      <item>Zoran Hačić, odvjetnik, Nikole Jurišića 2, 10000 Zagreb</item>
      <item>Financijska agencija, A. Cesarca 2, 42000 Varaždin</item>
    </derivirana_varijabla>
  </DomainObject.Predmet.OstaliListFormatedWithAdress>
  <DomainObject.Predmet.OstaliListFormatedWithAdressOIB>
    <izvorni_sadrzaj>
      <item>Zoran Hačić, odvjetnik, Nikole Jurišića 2, 10000 Zagreb</item>
      <item>Financijska agencija, OIB 85821130368, A. Cesarca 2, 42000 Varaždin</item>
    </izvorni_sadrzaj>
    <derivirana_varijabla naziv="DomainObject.Predmet.OstaliListFormatedWithAdressOIB_1">
      <item>Zoran Hačić, odvjetnik, Nikole Jurišića 2, 10000 Zagreb</item>
      <item>Financijska agencija, OIB 85821130368, A. Cesarca 2, 42000 Varaždin</item>
    </derivirana_varijabla>
  </DomainObject.Predmet.OstaliListFormatedWithAdressOIB>
  <DomainObject.Predmet.OstaliListNazivFormated>
    <izvorni_sadrzaj>
      <item>Zoran Hačić, odvjetnik</item>
      <item>Financijska agencija</item>
    </izvorni_sadrzaj>
    <derivirana_varijabla naziv="DomainObject.Predmet.OstaliListNazivFormated_1">
      <item>Zoran Hačić, odvjetnik</item>
      <item>Financijska agencija</item>
    </derivirana_varijabla>
  </DomainObject.Predmet.OstaliListNazivFormated>
  <DomainObject.Predmet.OstaliListNazivFormatedOIB>
    <izvorni_sadrzaj>
      <item>Zoran Hačić, odvjetnik</item>
      <item>Financijska agencija, OIB 85821130368</item>
    </izvorni_sadrzaj>
    <derivirana_varijabla naziv="DomainObject.Predmet.OstaliListNazivFormatedOIB_1">
      <item>Zoran Hačić, odvjetnik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3D STUDIO društvo s ograničenom odgovornošću za digitalni tisak</izvorni_sadrzaj>
    <derivirana_varijabla naziv="DomainObject.Predmet.ProtustrankaIDrugi_1">3D STUDIO društvo s ograničenom odgovornošću za digitalni tisak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3D STUDIO društvo s ograničenom odgovornošću za digitalni tisak, OIB 04897949478, Braće Radića 134, 42000 Varaždin</izvorni_sadrzaj>
    <derivirana_varijabla naziv="DomainObject.Predmet.ProtustrankaIDrugiAdressOIB_1">3D STUDIO društvo s ograničenom odgovornošću za digitalni tisak, OIB 04897949478, Braće Radića 134,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Hačić, odvjetnik</item>
      <item>3D STUDIO društvo s ograničenom odgovornošću za digitalni tisak</item>
      <item>Financijska agencija</item>
    </izvorni_sadrzaj>
    <derivirana_varijabla naziv="DomainObject.Predmet.SudioniciListNaziv_1">
      <item>Zoran Hačić, odvjetnik</item>
      <item>3D STUDIO društvo s ograničenom odgovornošću za digitalni tisak</item>
      <item>Financijska agencija</item>
    </derivirana_varijabla>
  </DomainObject.Predmet.SudioniciListNaziv>
  <DomainObject.Predmet.SudioniciListAdressOIB>
    <izvorni_sadrzaj>
      <item>Zoran Hačić, odvjetnik, Nikole Jurišića 2,10000 Zagreb</item>
      <item>3D STUDIO društvo s ograničenom odgovornošću za digitalni tisak, OIB 04897949478, Braće Radića 134,42000 Varaždin</item>
      <item>Financijska agencija, OIB 85821130368, A. Cesarca 2,42000 Varaždin</item>
    </izvorni_sadrzaj>
    <derivirana_varijabla naziv="DomainObject.Predmet.SudioniciListAdressOIB_1">
      <item>Zoran Hačić, odvjetnik, Nikole Jurišića 2,10000 Zagreb</item>
      <item>3D STUDIO društvo s ograničenom odgovornošću za digitalni tisak, OIB 04897949478, Braće Radića 134,42000 Varaždin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04897949478</item>
      <item>, OIB 85821130368</item>
    </izvorni_sadrzaj>
    <derivirana_varijabla naziv="DomainObject.Predmet.SudioniciListNazivOIB_1">
      <item>, OIB null</item>
      <item>, OIB 04897949478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St-24/2018-100</izvorni_sadrzaj>
    <derivirana_varijabla naziv="DomainObject.PredzadnjaOdlukaIzPredmeta.Oznaka_1">St-24/2018-100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4A36F-CE7C-4D82-A849-BBDB2BF7C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1051</properties:Characters>
  <properties:Lines>47</properties:Lines>
  <properties:Paragraphs>17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2019-04-18T07:25:00Z</cp:lastPrinted>
  <dcterms:modified xmlns:xsi="http://www.w3.org/2001/XMLSchema-instance" xsi:type="dcterms:W3CDTF">2019-04-18T07:26:00Z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(ST-24-18-106 ZAKLJUČAK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