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9af4c" w14:paraId="bf9af4c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FD2101">
        <w:t>958</w:t>
      </w:r>
      <w:r w:rsidR="001A2481" w:rsidRPr="000351DA">
        <w:t>/1</w:t>
      </w:r>
      <w:r w:rsidR="00D17212">
        <w:t>5</w:t>
      </w:r>
      <w:r w:rsidR="0024291D">
        <w:t>-</w:t>
      </w:r>
      <w:r w:rsidR="00D17212">
        <w:t>6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3D624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>
      <w:r w:rsidRPr="00AC26FF">
        <w:t xml:space="preserve">Predmet: </w:t>
      </w:r>
      <w:r w:rsidR="00FD2101">
        <w:t>MURK d.o.o., Zadar, Ante Starčevića 13 D, OIB: 81306920980</w:t>
      </w:r>
    </w:p>
    <w:p w:rsidRDefault="00FC495A" w:rsidP="00AC26FF" w:rsidR="00FC495A" w:rsidRPr="00AC26FF"/>
    <w:p w:rsidRDefault="00F75AF5" w:rsidP="0049309B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FD2101">
        <w:t>MURK d.o.o., Zadar</w:t>
      </w:r>
      <w:r w:rsidR="001B2FDA"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 xml:space="preserve">Za potrebe toga postupka molimo da nam </w:t>
      </w:r>
      <w:r w:rsidR="00981574"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7674E2">
        <w:t>6. veljače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2D6020" w:rsidP="00A20440" w:rsidR="002D6020">
      <w:pPr>
        <w:jc w:val="right"/>
      </w:pPr>
      <w:r>
        <w:t xml:space="preserve">                                                 Sutkinja</w:t>
      </w:r>
    </w:p>
    <w:p w:rsidRDefault="002D6020" w:rsidP="00A20440" w:rsidR="002D602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7674E2" w:rsidP="007674E2" w:rsidR="007674E2">
      <w:r>
        <w:t>DNA:</w:t>
      </w:r>
    </w:p>
    <w:p w:rsidRDefault="007674E2" w:rsidP="007674E2" w:rsidR="007674E2">
      <w:pPr>
        <w:pStyle w:val="Odlomakpopisa"/>
        <w:numPr>
          <w:ilvl w:val="0"/>
          <w:numId w:val="1"/>
        </w:numPr>
      </w:pPr>
      <w:r>
        <w:t xml:space="preserve">FINA ZADAR – putem e-oglasne ploče suda        </w:t>
      </w:r>
    </w:p>
    <w:p w:rsidRDefault="00AB7880" w:rsidP="007674E2" w:rsidR="00974B89" w:rsidRPr="009F4EA6">
      <w:pPr>
        <w:jc w:val="both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516361"/>
    <w:multiLevelType w:val="hybridMultilevel"/>
    <w:tmpl w:val="25F44E5C"/>
    <w:lvl w:tplc="3BCA38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0756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450B0"/>
    <w:rsid w:val="001532F4"/>
    <w:rsid w:val="0016008F"/>
    <w:rsid w:val="001608D4"/>
    <w:rsid w:val="00173771"/>
    <w:rsid w:val="0019019B"/>
    <w:rsid w:val="0019118F"/>
    <w:rsid w:val="001A2481"/>
    <w:rsid w:val="001B2FDA"/>
    <w:rsid w:val="001B4E55"/>
    <w:rsid w:val="001C3DA0"/>
    <w:rsid w:val="002043A2"/>
    <w:rsid w:val="00237CCD"/>
    <w:rsid w:val="0024291D"/>
    <w:rsid w:val="002570FB"/>
    <w:rsid w:val="002614D8"/>
    <w:rsid w:val="002658E8"/>
    <w:rsid w:val="002D6020"/>
    <w:rsid w:val="00307E37"/>
    <w:rsid w:val="00316E90"/>
    <w:rsid w:val="0033573C"/>
    <w:rsid w:val="0035386F"/>
    <w:rsid w:val="00381CA3"/>
    <w:rsid w:val="00395AF4"/>
    <w:rsid w:val="003A7BFD"/>
    <w:rsid w:val="003B143F"/>
    <w:rsid w:val="003D3EA6"/>
    <w:rsid w:val="003D6240"/>
    <w:rsid w:val="003D7E4F"/>
    <w:rsid w:val="00426FE6"/>
    <w:rsid w:val="00462451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6E411C"/>
    <w:rsid w:val="00710964"/>
    <w:rsid w:val="00714519"/>
    <w:rsid w:val="007378D6"/>
    <w:rsid w:val="00745B5C"/>
    <w:rsid w:val="007505B7"/>
    <w:rsid w:val="00756F19"/>
    <w:rsid w:val="007674E2"/>
    <w:rsid w:val="00777A71"/>
    <w:rsid w:val="00781E65"/>
    <w:rsid w:val="007C25B7"/>
    <w:rsid w:val="007C7DCF"/>
    <w:rsid w:val="007D2E41"/>
    <w:rsid w:val="007E10DD"/>
    <w:rsid w:val="007E16FE"/>
    <w:rsid w:val="007E5585"/>
    <w:rsid w:val="007F52E4"/>
    <w:rsid w:val="007F7D4D"/>
    <w:rsid w:val="008134B1"/>
    <w:rsid w:val="008258E2"/>
    <w:rsid w:val="00841480"/>
    <w:rsid w:val="0084657D"/>
    <w:rsid w:val="00856B05"/>
    <w:rsid w:val="00862DEF"/>
    <w:rsid w:val="00873E1A"/>
    <w:rsid w:val="00892B1F"/>
    <w:rsid w:val="008A66B3"/>
    <w:rsid w:val="008B1F41"/>
    <w:rsid w:val="008B39C0"/>
    <w:rsid w:val="008E37BF"/>
    <w:rsid w:val="008F1162"/>
    <w:rsid w:val="00922405"/>
    <w:rsid w:val="00943A9F"/>
    <w:rsid w:val="00972609"/>
    <w:rsid w:val="00972DB2"/>
    <w:rsid w:val="00974B89"/>
    <w:rsid w:val="00981574"/>
    <w:rsid w:val="009A5115"/>
    <w:rsid w:val="009C781D"/>
    <w:rsid w:val="009E1A16"/>
    <w:rsid w:val="009E26BB"/>
    <w:rsid w:val="009E5D0F"/>
    <w:rsid w:val="009F4EA6"/>
    <w:rsid w:val="00A066D0"/>
    <w:rsid w:val="00A071B8"/>
    <w:rsid w:val="00A20440"/>
    <w:rsid w:val="00A2201A"/>
    <w:rsid w:val="00A241EB"/>
    <w:rsid w:val="00A655C4"/>
    <w:rsid w:val="00AA47D9"/>
    <w:rsid w:val="00AB7880"/>
    <w:rsid w:val="00AC26FF"/>
    <w:rsid w:val="00AF1854"/>
    <w:rsid w:val="00B21176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D0292"/>
    <w:rsid w:val="00BE2D4C"/>
    <w:rsid w:val="00BE7525"/>
    <w:rsid w:val="00BF1427"/>
    <w:rsid w:val="00BF3DDD"/>
    <w:rsid w:val="00C44B8E"/>
    <w:rsid w:val="00CC46BF"/>
    <w:rsid w:val="00CF2892"/>
    <w:rsid w:val="00CF76EE"/>
    <w:rsid w:val="00D17212"/>
    <w:rsid w:val="00D2782E"/>
    <w:rsid w:val="00D3344E"/>
    <w:rsid w:val="00D37ABA"/>
    <w:rsid w:val="00D46FD8"/>
    <w:rsid w:val="00D86FF3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36373"/>
    <w:rsid w:val="00F75AF5"/>
    <w:rsid w:val="00F75E5C"/>
    <w:rsid w:val="00F818D8"/>
    <w:rsid w:val="00FA652A"/>
    <w:rsid w:val="00FC0857"/>
    <w:rsid w:val="00FC495A"/>
    <w:rsid w:val="00FD2101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7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02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29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292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292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292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7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02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29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292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292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292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958</izvorni_sadrzaj>
    <derivirana_varijabla naziv="DomainObject.Predmet.Broj_1">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St-958/2015</izvorni_sadrzaj>
    <derivirana_varijabla naziv="DomainObject.Predmet.OznakaBroj_1">St-958/2015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MURK trgovina, proizvodnja i usluge d.o.o.</izvorni_sadrzaj>
    <derivirana_varijabla naziv="DomainObject.Predmet.ProtustrankaFormated_1">  MURK trgovina, proizvodnja i usluge d.o.o.</derivirana_varijabla>
  </DomainObject.Predmet.ProtustrankaFormated>
  <DomainObject.Predmet.ProtustrankaFormatedOIB>
    <izvorni_sadrzaj>  MURK trgovina, proizvodnja i usluge d.o.o., OIB 81306920980</izvorni_sadrzaj>
    <derivirana_varijabla naziv="DomainObject.Predmet.ProtustrankaFormatedOIB_1">  MURK trgovina, proizvodnja i usluge d.o.o., OIB 81306920980</derivirana_varijabla>
  </DomainObject.Predmet.ProtustrankaFormatedOIB>
  <DomainObject.Predmet.ProtustrankaFormatedWithAdress>
    <izvorni_sadrzaj> MURK trgovina, proizvodnja i usluge d.o.o., Ante Starčevića 13/D, 23000 Zadar</izvorni_sadrzaj>
    <derivirana_varijabla naziv="DomainObject.Predmet.ProtustrankaFormatedWithAdress_1"> MURK trgovina, proizvodnja i usluge d.o.o., Ante Starčevića 13/D, 23000 Zadar</derivirana_varijabla>
  </DomainObject.Predmet.ProtustrankaFormatedWithAdress>
  <DomainObject.Predmet.ProtustrankaFormatedWithAdressOIB>
    <izvorni_sadrzaj> MURK trgovina, proizvodnja i usluge d.o.o., OIB 81306920980, Ante Starčevića 13/D, 23000 Zadar</izvorni_sadrzaj>
    <derivirana_varijabla naziv="DomainObject.Predmet.ProtustrankaFormatedWithAdressOIB_1"> MURK trgovina, proizvodnja i usluge d.o.o., OIB 81306920980, Ante Starčevića 13/D, 23000 Zadar</derivirana_varijabla>
  </DomainObject.Predmet.ProtustrankaFormatedWithAdressOIB>
  <DomainObject.Predmet.ProtustrankaWithAdress>
    <izvorni_sadrzaj>MURK trgovina, proizvodnja i usluge d.o.o. Ante Starčevića 13/D, 23000 Zadar</izvorni_sadrzaj>
    <derivirana_varijabla naziv="DomainObject.Predmet.ProtustrankaWithAdress_1">MURK trgovina, proizvodnja i usluge d.o.o. Ante Starčevića 13/D, 23000 Zadar</derivirana_varijabla>
  </DomainObject.Predmet.ProtustrankaWithAdress>
  <DomainObject.Predmet.ProtustrankaWithAdressOIB>
    <izvorni_sadrzaj>MURK trgovina, proizvodnja i usluge d.o.o., OIB 81306920980, Ante Starčevića 13/D, 23000 Zadar</izvorni_sadrzaj>
    <derivirana_varijabla naziv="DomainObject.Predmet.ProtustrankaWithAdressOIB_1">MURK trgovina, proizvodnja i usluge d.o.o., OIB 81306920980, Ante Starčevića 13/D, 23000 Zadar</derivirana_varijabla>
  </DomainObject.Predmet.ProtustrankaWithAdressOIB>
  <DomainObject.Predmet.ProtustrankaNazivFormated>
    <izvorni_sadrzaj>MURK trgovina, proizvodnja i usluge d.o.o.</izvorni_sadrzaj>
    <derivirana_varijabla naziv="DomainObject.Predmet.ProtustrankaNazivFormated_1">MURK trgovina, proizvodnja i usluge d.o.o.</derivirana_varijabla>
  </DomainObject.Predmet.ProtustrankaNazivFormated>
  <DomainObject.Predmet.ProtustrankaNazivFormatedOIB>
    <izvorni_sadrzaj>MURK trgovina, proizvodnja i usluge d.o.o., OIB 81306920980</izvorni_sadrzaj>
    <derivirana_varijabla naziv="DomainObject.Predmet.ProtustrankaNazivFormatedOIB_1">MURK trgovina, proizvodnja i usluge d.o.o., OIB 81306920980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96647.34</izvorni_sadrzaj>
    <derivirana_varijabla naziv="DomainObject.Predmet.TrenutnaVrijednost_1">96647.34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MURK trgovina, proizvodnja i usluge d.o.o.</item>
    </izvorni_sadrzaj>
    <derivirana_varijabla naziv="DomainObject.Predmet.ProtuStrankaListFormated_1">
      <item>MURK trgovina, proizvodnja i usluge d.o.o.</item>
    </derivirana_varijabla>
  </DomainObject.Predmet.ProtuStrankaListFormated>
  <DomainObject.Predmet.ProtuStrankaListFormatedOIB>
    <izvorni_sadrzaj>
      <item>MURK trgovina, proizvodnja i usluge d.o.o., OIB 81306920980</item>
    </izvorni_sadrzaj>
    <derivirana_varijabla naziv="DomainObject.Predmet.ProtuStrankaListFormatedOIB_1">
      <item>MURK trgovina, proizvodnja i usluge d.o.o., OIB 81306920980</item>
    </derivirana_varijabla>
  </DomainObject.Predmet.ProtuStrankaListFormatedOIB>
  <DomainObject.Predmet.ProtuStrankaListFormatedWithAdress>
    <izvorni_sadrzaj>
      <item>MURK trgovina, proizvodnja i usluge d.o.o., Ante Starčevića 13/D, 23000 Zadar</item>
    </izvorni_sadrzaj>
    <derivirana_varijabla naziv="DomainObject.Predmet.ProtuStrankaListFormatedWithAdress_1">
      <item>MURK trgovina, proizvodnja i usluge d.o.o., Ante Starčevića 13/D, 23000 Zadar</item>
    </derivirana_varijabla>
  </DomainObject.Predmet.ProtuStrankaListFormatedWithAdress>
  <DomainObject.Predmet.ProtuStrankaListFormatedWithAdressOIB>
    <izvorni_sadrzaj>
      <item>MURK trgovina, proizvodnja i usluge d.o.o., OIB 81306920980, Ante Starčevića 13/D, 23000 Zadar</item>
    </izvorni_sadrzaj>
    <derivirana_varijabla naziv="DomainObject.Predmet.ProtuStrankaListFormatedWithAdressOIB_1">
      <item>MURK trgovina, proizvodnja i usluge d.o.o., OIB 81306920980, Ante Starčevića 13/D, 23000 Zadar</item>
    </derivirana_varijabla>
  </DomainObject.Predmet.ProtuStrankaListFormatedWithAdressOIB>
  <DomainObject.Predmet.ProtuStrankaListNazivFormated>
    <izvorni_sadrzaj>
      <item>MURK trgovina, proizvodnja i usluge d.o.o.</item>
    </izvorni_sadrzaj>
    <derivirana_varijabla naziv="DomainObject.Predmet.ProtuStrankaListNazivFormated_1">
      <item>MURK trgovina, proizvodnja i usluge d.o.o.</item>
    </derivirana_varijabla>
  </DomainObject.Predmet.ProtuStrankaListNazivFormated>
  <DomainObject.Predmet.ProtuStrankaListNazivFormatedOIB>
    <izvorni_sadrzaj>
      <item>MURK trgovina, proizvodnja i usluge d.o.o., OIB 81306920980</item>
    </izvorni_sadrzaj>
    <derivirana_varijabla naziv="DomainObject.Predmet.ProtuStrankaListNazivFormatedOIB_1">
      <item>MURK trgovina, proizvodnja i usluge d.o.o., OIB 81306920980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MURK trgovina, proizvodnja i usluge d.o.o.</izvorni_sadrzaj>
    <derivirana_varijabla naziv="DomainObject.Predmet.ProtustrankaIDrugi_1">MURK trgovina, proizvodnja i usluge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MURK trgovina, proizvodnja i usluge d.o.o., OIB 81306920980, Ante Starčevića 13/D, 23000 Zadar</izvorni_sadrzaj>
    <derivirana_varijabla naziv="DomainObject.Predmet.ProtustrankaIDrugiAdressOIB_1">MURK trgovina, proizvodnja i usluge d.o.o., OIB 81306920980, Ante Starčevića 13/D,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MURK trgovina, proizvodnja i usluge d.o.o.</item>
    </izvorni_sadrzaj>
    <derivirana_varijabla naziv="DomainObject.Predmet.SudioniciListNaziv_1">
      <item>Financijska agencija</item>
      <item>MURK trgovina, proizvodnja i usluge d.o.o.</item>
    </derivirana_varijabla>
  </DomainObject.Predmet.SudioniciListNaziv>
  <DomainObject.Predmet.SudioniciListAdressOIB>
    <izvorni_sadrzaj>
      <item>Financijska agencija, OIB 85821130368, Ivana Danila 4,23000 Zadar</item>
      <item>MURK trgovina, proizvodnja i usluge d.o.o., OIB 81306920980, Ante Starčevića 13/D,23000 Zadar</item>
    </izvorni_sadrzaj>
    <derivirana_varijabla naziv="DomainObject.Predmet.SudioniciListAdressOIB_1">
      <item>Financijska agencija, OIB 85821130368, Ivana Danila 4,23000 Zadar</item>
      <item>MURK trgovina, proizvodnja i usluge d.o.o., OIB 81306920980, Ante Starčevića 13/D,23000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81306920980</item>
    </izvorni_sadrzaj>
    <derivirana_varijabla naziv="DomainObject.Predmet.SudioniciListNazivOIB_1">
      <item>, OIB 85821130368</item>
      <item>, OIB 81306920980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78</properties:Words>
  <properties:Characters>420</properties:Characters>
  <properties:Lines>33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2016-10-24T08:09:00Z</dcterms:created>
  <dc:creator>Administrator</dc:creator>
  <cp:lastModifiedBy>Martina Kalmeta</cp:lastModifiedBy>
  <cp:lastPrinted>2016-09-27T09:50:00Z</cp:lastPrinted>
  <dcterms:modified xmlns:xsi="http://www.w3.org/2001/XMLSchema-instance" xsi:type="dcterms:W3CDTF">2017-02-06T08:47:00Z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