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4d90" w14:paraId="6094d90" w:rsidRDefault="0003488D" w:rsidP="00FE627B" w:rsidR="00A20F5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F52" w:rsidP="00A20F52" w:rsidR="00A20F52" w:rsidRPr="00353FF7">
      <w:pPr>
        <w:rPr>
          <w:b/>
        </w:rPr>
      </w:pPr>
      <w:r w:rsidRPr="00353FF7">
        <w:rPr>
          <w:b/>
        </w:rPr>
        <w:t>REPUBLIKA HRVATSKA</w:t>
      </w:r>
    </w:p>
    <w:p w:rsidRDefault="00A20F52" w:rsidP="00A20F52" w:rsidR="00A20F52">
      <w:pPr>
        <w:rPr>
          <w:b/>
        </w:rPr>
      </w:pPr>
      <w:r w:rsidRPr="00353FF7">
        <w:rPr>
          <w:b/>
        </w:rPr>
        <w:t xml:space="preserve">TRGOVAČKI SUD U ZAGREBU             </w:t>
      </w:r>
    </w:p>
    <w:p w:rsidRDefault="00A20F52" w:rsidP="00A20F52" w:rsidR="00A20F52">
      <w:r>
        <w:rPr>
          <w:b/>
        </w:rPr>
        <w:t xml:space="preserve">Zagreb, Amruševa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                                     </w:t>
      </w:r>
      <w:r>
        <w:rPr>
          <w:b/>
        </w:rPr>
        <w:t xml:space="preserve">12 </w:t>
      </w:r>
      <w:r w:rsidRPr="00353FF7">
        <w:rPr>
          <w:b/>
        </w:rPr>
        <w:t>St-</w:t>
      </w:r>
      <w:r w:rsidR="00D0401E">
        <w:rPr>
          <w:b/>
        </w:rPr>
        <w:t>1</w:t>
      </w:r>
      <w:r w:rsidR="00CF5FDA">
        <w:rPr>
          <w:b/>
        </w:rPr>
        <w:t>2</w:t>
      </w:r>
      <w:r w:rsidR="00D0401E">
        <w:rPr>
          <w:b/>
        </w:rPr>
        <w:t>33</w:t>
      </w:r>
      <w:r w:rsidRPr="00353FF7">
        <w:rPr>
          <w:b/>
        </w:rPr>
        <w:t>/</w:t>
      </w:r>
      <w:r>
        <w:rPr>
          <w:b/>
        </w:rPr>
        <w:t>201</w:t>
      </w:r>
      <w:r w:rsidR="00CF5FDA">
        <w:rPr>
          <w:b/>
        </w:rPr>
        <w:t>2</w:t>
      </w:r>
    </w:p>
    <w:p w:rsidRDefault="00A20F52" w:rsidP="00A20F52" w:rsidR="00A20F52"/>
    <w:p w:rsidRDefault="00A20F52" w:rsidP="00A20F52" w:rsidR="00A20F52"/>
    <w:p w:rsidRDefault="00A20F52" w:rsidP="00A20F52" w:rsidR="00A20F52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A20F52" w:rsidP="00A20F52" w:rsidR="00A20F52" w:rsidRPr="00353FF7">
      <w:pPr>
        <w:jc w:val="center"/>
        <w:rPr>
          <w:b/>
        </w:rPr>
      </w:pPr>
    </w:p>
    <w:p w:rsidRDefault="00D0401E" w:rsidP="00D0401E" w:rsidR="00D0401E">
      <w:pPr>
        <w:jc w:val="both"/>
      </w:pPr>
      <w:r>
        <w:t>Trgovački sud u Zagrebu po sucu Nini Radiću kao stečajnom sucu u stečajnom postupku nad, RENIMO d.o.o. u stečaju za trgovinu i usluge, Zagreb, Petrinjska 3, MBS:080314780, OIB:26470080925, 06. svibnja 2016. godine,</w:t>
      </w:r>
    </w:p>
    <w:p w:rsidRDefault="00D0401E" w:rsidP="00E94D32" w:rsidR="00D0401E">
      <w:pPr>
        <w:jc w:val="both"/>
      </w:pPr>
    </w:p>
    <w:p w:rsidRDefault="00FE627B" w:rsidP="00FE627B" w:rsidR="00FE627B">
      <w:pPr>
        <w:jc w:val="center"/>
        <w:rPr>
          <w:b/>
          <w:bCs/>
        </w:rPr>
      </w:pPr>
      <w:r>
        <w:rPr>
          <w:b/>
          <w:bCs/>
        </w:rPr>
        <w:t>r  i  j  e  š  i  o     j e</w:t>
      </w:r>
    </w:p>
    <w:p w:rsidRDefault="00FE627B" w:rsidP="00FE627B" w:rsidR="00FE627B"/>
    <w:p w:rsidRDefault="00FE627B" w:rsidP="00E94D32" w:rsidR="00A2511E" w:rsidRPr="00F964B1">
      <w:pPr>
        <w:jc w:val="both"/>
        <w:rPr>
          <w:b/>
        </w:rPr>
      </w:pPr>
      <w:r>
        <w:rPr>
          <w:b/>
        </w:rPr>
        <w:t xml:space="preserve">I        </w:t>
      </w:r>
      <w:r w:rsidR="00A2511E">
        <w:rPr>
          <w:b/>
        </w:rPr>
        <w:t>N</w:t>
      </w:r>
      <w:r>
        <w:rPr>
          <w:b/>
        </w:rPr>
        <w:t>ekretnine upisane u zemljišne knjige</w:t>
      </w:r>
      <w:r w:rsidR="00E94D32">
        <w:rPr>
          <w:b/>
        </w:rPr>
        <w:t xml:space="preserve"> </w:t>
      </w:r>
      <w:r w:rsidR="00F964B1">
        <w:rPr>
          <w:b/>
        </w:rPr>
        <w:t>Općinskog g</w:t>
      </w:r>
      <w:r w:rsidR="00D0401E">
        <w:rPr>
          <w:b/>
        </w:rPr>
        <w:t>rađanskog suda u Zagrebu,</w:t>
      </w:r>
      <w:r w:rsidR="00F964B1">
        <w:rPr>
          <w:b/>
        </w:rPr>
        <w:t xml:space="preserve"> </w:t>
      </w:r>
      <w:r w:rsidR="00D0401E">
        <w:rPr>
          <w:b/>
        </w:rPr>
        <w:t xml:space="preserve">K.O. GRAD ZAGREB, z.k.ul. 2772, poduložak 5920 pod A II stan u prizemlju lijevo koji se sastoji od jedne sobe i ostalih prostorija u površini </w:t>
      </w:r>
      <w:smartTag w:element="metricconverter" w:uri="urn:schemas-microsoft-com:office:smarttags">
        <w:smartTagPr>
          <w:attr w:val="34.76 m2" w:name="ProductID"/>
        </w:smartTagPr>
        <w:r w:rsidR="00D0401E">
          <w:rPr>
            <w:b/>
          </w:rPr>
          <w:t>34.76 m2</w:t>
        </w:r>
      </w:smartTag>
      <w:r w:rsidR="00D0401E">
        <w:rPr>
          <w:b/>
        </w:rPr>
        <w:t>, sve u A I  opisano kao stambena zgrada Vlaška 24, Zagreb, sagrađena na čest. br. 2695, po novoj izmjeri  čest. br. 2392 K.O. Centar.,</w:t>
      </w:r>
      <w:r w:rsidR="00F964B1">
        <w:rPr>
          <w:b/>
        </w:rPr>
        <w:t xml:space="preserve"> </w:t>
      </w:r>
      <w:r w:rsidR="00A2511E" w:rsidRPr="00EE3ED9">
        <w:rPr>
          <w:b/>
        </w:rPr>
        <w:t>dosuđuj</w:t>
      </w:r>
      <w:r w:rsidR="00A2511E">
        <w:rPr>
          <w:b/>
        </w:rPr>
        <w:t>u</w:t>
      </w:r>
      <w:r w:rsidR="00A2511E" w:rsidRPr="00EE3ED9">
        <w:rPr>
          <w:b/>
        </w:rPr>
        <w:t xml:space="preserve"> se kupcu, </w:t>
      </w:r>
      <w:r w:rsidR="00D0401E">
        <w:rPr>
          <w:b/>
        </w:rPr>
        <w:t>MARTINA GAJSKI iz Zagreba, Mašekova 31, OIB:34453810652</w:t>
      </w:r>
      <w:r w:rsidR="00A2511E">
        <w:rPr>
          <w:b/>
        </w:rPr>
        <w:t>.</w:t>
      </w:r>
    </w:p>
    <w:p w:rsidRDefault="00A2511E" w:rsidP="00A2511E" w:rsidR="00A2511E" w:rsidRPr="00895404">
      <w:pPr>
        <w:jc w:val="both"/>
      </w:pPr>
      <w:r w:rsidRPr="00895404">
        <w:t>II</w:t>
      </w:r>
    </w:p>
    <w:p w:rsidRDefault="00A2511E" w:rsidP="00A2511E" w:rsidR="00A2511E">
      <w:pPr>
        <w:jc w:val="both"/>
      </w:pPr>
      <w:r w:rsidRPr="00895404">
        <w:t>Kupac</w:t>
      </w:r>
      <w:r>
        <w:t>,</w:t>
      </w:r>
      <w:r w:rsidRPr="00094639">
        <w:rPr>
          <w:b/>
        </w:rPr>
        <w:t xml:space="preserve"> </w:t>
      </w:r>
      <w:r w:rsidR="00D0401E">
        <w:rPr>
          <w:b/>
        </w:rPr>
        <w:t xml:space="preserve">MARTINA GAJSKI iz Zagreba, Mašekova 31, OIB:34453810652 </w:t>
      </w:r>
      <w:r>
        <w:t xml:space="preserve">dužan je </w:t>
      </w:r>
      <w:r w:rsidRPr="00144FB5">
        <w:t xml:space="preserve">  položiti kupovninu umanjenu za iznos jamčevine u roku 30 dana od </w:t>
      </w:r>
      <w:r>
        <w:t>pravomoćnosti</w:t>
      </w:r>
      <w:r w:rsidRPr="00144FB5">
        <w:t xml:space="preserve"> ovog rješenja</w:t>
      </w:r>
      <w:r w:rsidRPr="00655B3D">
        <w:t xml:space="preserve"> </w:t>
      </w:r>
      <w:r w:rsidRPr="006100EF">
        <w:t>na depozitni račun ovog suda broj:</w:t>
      </w:r>
      <w:r>
        <w:t>IBAN:HR92</w:t>
      </w:r>
      <w:r w:rsidRPr="006100EF">
        <w:t xml:space="preserve">23900011300000460, pozivom na broj </w:t>
      </w:r>
      <w:r>
        <w:t>spisa. Ako kupac u navedenom roku ne položi kupovninu, sud će rješenjem prodaju oglasiti nevažećom i odrediti novu prodaju, a iz položene jamčevine namiriti će se troškovi nove prodaje i razlika između kupovnine postignute na prijašnjoj i novoj prodaji.</w:t>
      </w:r>
    </w:p>
    <w:p w:rsidRDefault="00A2511E" w:rsidP="00A2511E" w:rsidR="00A2511E">
      <w:pPr>
        <w:jc w:val="both"/>
        <w:rPr>
          <w:b/>
        </w:rPr>
      </w:pPr>
      <w:r>
        <w:rPr>
          <w:b/>
        </w:rPr>
        <w:t>III</w:t>
      </w:r>
    </w:p>
    <w:p w:rsidRDefault="00A2511E" w:rsidP="00C67C71" w:rsidR="00D0401E">
      <w:pPr>
        <w:jc w:val="both"/>
      </w:pPr>
      <w:r w:rsidRPr="00895404">
        <w:t>Određuje se upis prava vlasništva u korist kupca nakon pravomoćnosti ovog rješenja</w:t>
      </w:r>
      <w:r>
        <w:t xml:space="preserve"> i isplate kupovnine u cijelosti </w:t>
      </w:r>
      <w:r w:rsidRPr="00895404">
        <w:t xml:space="preserve"> </w:t>
      </w:r>
      <w:r>
        <w:t>te</w:t>
      </w:r>
      <w:r w:rsidRPr="00895404">
        <w:t xml:space="preserve"> nalaže brisanje prava i tereta upisanih </w:t>
      </w:r>
      <w:r>
        <w:t>na listu C (</w:t>
      </w:r>
      <w:r w:rsidRPr="00895404">
        <w:t>teretni list) u zemljišnoj knjizi</w:t>
      </w:r>
      <w:r w:rsidRPr="00EE3ED9">
        <w:rPr>
          <w:b/>
        </w:rPr>
        <w:t xml:space="preserve">, </w:t>
      </w:r>
      <w:r w:rsidRPr="00895404">
        <w:t xml:space="preserve"> </w:t>
      </w:r>
      <w:r w:rsidR="00F964B1">
        <w:rPr>
          <w:b/>
        </w:rPr>
        <w:t>Općinskog g</w:t>
      </w:r>
      <w:r w:rsidR="00D0401E">
        <w:rPr>
          <w:b/>
        </w:rPr>
        <w:t>rađanskog suda u Zagrebu,K.O. GRAD ZAGREB, z.k.ul. 2772, poduložak 5920</w:t>
      </w:r>
      <w:r w:rsidR="00C67C71">
        <w:rPr>
          <w:b/>
        </w:rPr>
        <w:t xml:space="preserve"> </w:t>
      </w:r>
      <w:r w:rsidR="00E94D32">
        <w:t xml:space="preserve">na kojoj nekretnini je na listu C upisano pravo pod </w:t>
      </w:r>
      <w:r w:rsidR="00D0401E">
        <w:t xml:space="preserve">Z-18051/08, Z-18054/08, Z-32761/09, u korist Privredne banke zagreb d.d. zagreb, Račkoga 6, OIB:02535697732 i Z-35758/09 u dijelu oznake o zajedničkoj hipoteci. </w:t>
      </w:r>
    </w:p>
    <w:p w:rsidRDefault="00A2511E" w:rsidP="00A2511E" w:rsidR="00A2511E">
      <w:pPr>
        <w:jc w:val="both"/>
        <w:rPr>
          <w:b/>
        </w:rPr>
      </w:pPr>
      <w:r>
        <w:rPr>
          <w:b/>
        </w:rPr>
        <w:t>IV</w:t>
      </w:r>
    </w:p>
    <w:p w:rsidRDefault="00A2511E" w:rsidP="00A2511E" w:rsidR="00A2511E" w:rsidRPr="00895404">
      <w:pPr>
        <w:jc w:val="both"/>
      </w:pPr>
      <w:r w:rsidRPr="00895404">
        <w:t xml:space="preserve">Zaključak o predaji nekretnine kupcu, uz potvrdu pravomoćnosti na rješenju o dosudi nekretnine i potvrdu dozvole upisa iz točke I izreke dostaviti će ovaj sud Općinskom </w:t>
      </w:r>
      <w:r w:rsidR="00F964B1">
        <w:t>građanskom</w:t>
      </w:r>
      <w:r>
        <w:t xml:space="preserve"> sudu u </w:t>
      </w:r>
      <w:r w:rsidR="00F964B1">
        <w:t>Zagrebu</w:t>
      </w:r>
      <w:r>
        <w:t xml:space="preserve">, zemljišnoknjižni odjel </w:t>
      </w:r>
      <w:r w:rsidRPr="00895404">
        <w:t>radi obavljanja upisa</w:t>
      </w:r>
      <w:r>
        <w:t>.</w:t>
      </w:r>
    </w:p>
    <w:p w:rsidRDefault="00390C39" w:rsidP="00A138C5" w:rsidR="00390C39">
      <w:pPr>
        <w:rPr>
          <w:b/>
        </w:rPr>
      </w:pPr>
    </w:p>
    <w:p w:rsidRDefault="0003488D" w:rsidP="00A138C5" w:rsidR="0003488D">
      <w:pPr>
        <w:rPr>
          <w:b/>
        </w:rPr>
      </w:pPr>
    </w:p>
    <w:p w:rsidRDefault="0003488D" w:rsidP="00A138C5" w:rsidR="0003488D">
      <w:pPr>
        <w:rPr>
          <w:b/>
        </w:rPr>
      </w:pPr>
    </w:p>
    <w:p w:rsidRDefault="0003488D" w:rsidP="00A138C5" w:rsidR="0003488D">
      <w:pPr>
        <w:rPr>
          <w:b/>
        </w:rPr>
      </w:pPr>
    </w:p>
    <w:p w:rsidRDefault="0003488D" w:rsidP="00A138C5" w:rsidR="0003488D">
      <w:pPr>
        <w:rPr>
          <w:b/>
        </w:rPr>
      </w:pPr>
    </w:p>
    <w:p w:rsidRDefault="0003488D" w:rsidP="00A138C5" w:rsidR="0003488D">
      <w:pPr>
        <w:rPr>
          <w:b/>
        </w:rPr>
      </w:pPr>
    </w:p>
    <w:p w:rsidRDefault="0003488D" w:rsidP="00A138C5" w:rsidR="0003488D">
      <w:pPr>
        <w:rPr>
          <w:b/>
        </w:rPr>
      </w:pPr>
    </w:p>
    <w:p w:rsidRDefault="00390C39" w:rsidP="00A2511E" w:rsidR="00390C39">
      <w:pPr>
        <w:ind w:left="360"/>
        <w:jc w:val="center"/>
        <w:rPr>
          <w:b/>
        </w:rPr>
      </w:pPr>
    </w:p>
    <w:p w:rsidRDefault="00A2511E" w:rsidP="00A2511E" w:rsidR="00A2511E">
      <w:pPr>
        <w:ind w:left="360"/>
        <w:jc w:val="center"/>
        <w:rPr>
          <w:b/>
        </w:rPr>
      </w:pPr>
      <w:r>
        <w:rPr>
          <w:b/>
        </w:rPr>
        <w:lastRenderedPageBreak/>
        <w:t>O  b  r  a  z  l  o  ž  e  nj  e</w:t>
      </w:r>
    </w:p>
    <w:p w:rsidRDefault="00A2511E" w:rsidP="00A2511E" w:rsidR="00A2511E">
      <w:pPr>
        <w:jc w:val="both"/>
        <w:rPr>
          <w:b/>
        </w:rPr>
      </w:pPr>
    </w:p>
    <w:p w:rsidRDefault="00A2511E" w:rsidP="00A2511E" w:rsidR="00A2511E">
      <w:pPr>
        <w:jc w:val="both"/>
      </w:pPr>
      <w:r>
        <w:t xml:space="preserve">Na usmenoj javnoj dražbi održanoj </w:t>
      </w:r>
      <w:r w:rsidR="00E94D32">
        <w:t>2</w:t>
      </w:r>
      <w:r w:rsidR="00C67C71">
        <w:t>9</w:t>
      </w:r>
      <w:r>
        <w:t xml:space="preserve">. </w:t>
      </w:r>
      <w:r w:rsidR="00C67C71">
        <w:t>travnja</w:t>
      </w:r>
      <w:r>
        <w:t xml:space="preserve"> 201</w:t>
      </w:r>
      <w:r w:rsidR="00E94D32">
        <w:t>5</w:t>
      </w:r>
      <w:r>
        <w:t xml:space="preserve">. </w:t>
      </w:r>
      <w:r w:rsidR="009A38CA">
        <w:t>g</w:t>
      </w:r>
      <w:r>
        <w:t>odine</w:t>
      </w:r>
      <w:r w:rsidR="009A38CA">
        <w:t xml:space="preserve"> za nekretnine pod I</w:t>
      </w:r>
      <w:r w:rsidR="00E94D32">
        <w:t xml:space="preserve"> ponuditelj s</w:t>
      </w:r>
      <w:r>
        <w:t xml:space="preserve"> najvećom ponuđenom cijenom, koji je ispunio sve uvjete iz zaključka o prodaji od </w:t>
      </w:r>
      <w:r w:rsidR="009A38CA">
        <w:t>0</w:t>
      </w:r>
      <w:r w:rsidR="00E94D32">
        <w:t>7</w:t>
      </w:r>
      <w:r>
        <w:t xml:space="preserve">. </w:t>
      </w:r>
      <w:r w:rsidR="00E94D32">
        <w:t>0</w:t>
      </w:r>
      <w:r w:rsidR="00C67C71">
        <w:t>4</w:t>
      </w:r>
      <w:r>
        <w:t>.  201</w:t>
      </w:r>
      <w:r w:rsidR="00E94D32">
        <w:t>5</w:t>
      </w:r>
      <w:r>
        <w:t>.</w:t>
      </w:r>
      <w:r w:rsidR="00E94D32">
        <w:t xml:space="preserve"> </w:t>
      </w:r>
      <w:r>
        <w:t xml:space="preserve"> je,</w:t>
      </w:r>
      <w:r w:rsidR="00C67C71" w:rsidRPr="00C67C71">
        <w:rPr>
          <w:b/>
        </w:rPr>
        <w:t xml:space="preserve"> </w:t>
      </w:r>
      <w:r w:rsidR="00C67C71">
        <w:rPr>
          <w:b/>
        </w:rPr>
        <w:t>MARTINA GAJSKI iz Zagreba, Mašekova 31, OIB:34453810652</w:t>
      </w:r>
      <w:r w:rsidR="00E94D32">
        <w:rPr>
          <w:b/>
        </w:rPr>
        <w:t>.</w:t>
      </w:r>
      <w:r w:rsidR="009A38CA">
        <w:rPr>
          <w:b/>
        </w:rPr>
        <w:t xml:space="preserve"> </w:t>
      </w:r>
    </w:p>
    <w:p w:rsidRDefault="00A2511E" w:rsidP="00FE627B" w:rsidR="00A2511E">
      <w:pPr>
        <w:jc w:val="both"/>
      </w:pPr>
      <w:r w:rsidRPr="00A56883">
        <w:t>Oglas o prodaji nekretnine objavl</w:t>
      </w:r>
      <w:r>
        <w:t xml:space="preserve">jen je na oglasnoj ploči suda, </w:t>
      </w:r>
      <w:r w:rsidRPr="00A56883">
        <w:t xml:space="preserve"> putem </w:t>
      </w:r>
      <w:r>
        <w:t xml:space="preserve">web stranice </w:t>
      </w:r>
      <w:r w:rsidRPr="00A56883">
        <w:t>Hrvatske gospodarske komore i Visokog trgovačkog suda RH</w:t>
      </w:r>
      <w:r>
        <w:rPr>
          <w:b/>
        </w:rPr>
        <w:t xml:space="preserve">. </w:t>
      </w:r>
      <w:r>
        <w:t>Budući su ispunjeni uvjeti za dosudu nekretnin</w:t>
      </w:r>
      <w:r w:rsidR="009A38CA">
        <w:t>a</w:t>
      </w:r>
      <w:r>
        <w:t>, t</w:t>
      </w:r>
      <w:r w:rsidRPr="00A21C55">
        <w:t xml:space="preserve">emeljem </w:t>
      </w:r>
      <w:r>
        <w:t xml:space="preserve">članka 98. Ovršnog zakona riješeno je kao pod I izreke. Ovo rješenje sud će objaviti na </w:t>
      </w:r>
      <w:r w:rsidR="00C67C71">
        <w:t>eO</w:t>
      </w:r>
      <w:r>
        <w:t xml:space="preserve">glasnoj ploči suda. Kupac je dužan izvršiti uplatu preostalog iznosa, odnosno </w:t>
      </w:r>
      <w:r w:rsidR="00C67C71">
        <w:t>393.750,00</w:t>
      </w:r>
      <w:r>
        <w:t xml:space="preserve"> kuna. Cijena ostvarena na dražbi je </w:t>
      </w:r>
      <w:r w:rsidR="00C67C71">
        <w:t>437.500,00 kuna</w:t>
      </w:r>
      <w:r>
        <w:t xml:space="preserve">, a prethodno je uplaćena jamčevina u visini </w:t>
      </w:r>
      <w:r w:rsidR="00C67C71">
        <w:t>43.750,00</w:t>
      </w:r>
      <w:r>
        <w:t xml:space="preserve"> kuna. </w:t>
      </w:r>
      <w:r w:rsidRPr="006100EF">
        <w:t>Nakon pravomoćnosti rješenja o dosudi nekretnine,</w:t>
      </w:r>
      <w:r>
        <w:t xml:space="preserve"> po uplati iznosa do pune kupoprodajne cijene sud će dostaviti nadležnom zemljišnoknjižnom sudu ovo rješenje radi upisa prava vlasništva kupca te  brisanja prava i tereta na predmetnoj nekretnini, sve određeno kao pod III izreke. Predaja nekretnine kupcu odrediti će se zaključkom, sve u skladu s člankom 108. Ovršnog zakona, temeljem stanja spisa, k</w:t>
      </w:r>
      <w:r w:rsidR="00C67C71">
        <w:t>ao pod IV izreke ovog rješenja, a sve sukladno činjeničnom stanju koje je dostavljeno od strane vjerovnika Republika Hrvatska u skladu s podneskom predanim sudu 11.05.2015., godine. Nekretnina iz izreke je u građevinskom smislu spojena sa nekretninom u</w:t>
      </w:r>
      <w:r w:rsidR="00AE11A5">
        <w:t xml:space="preserve"> vlasništvu Repu</w:t>
      </w:r>
      <w:r w:rsidR="00595564">
        <w:t>blike Hrvatske. Republika Hrvatska je ovlaštena pokrenuti postupak za uspostavom prijašnjeg stanja u dijelu građevinskog odvajanja nekretnina</w:t>
      </w:r>
      <w:r w:rsidR="00A138C5">
        <w:t xml:space="preserve"> </w:t>
      </w:r>
      <w:r w:rsidR="00595564">
        <w:t xml:space="preserve"> i ovaj stečajni sud niti na koji način ne utiče svojom odlukom o dosudi na pravo vlasnika. </w:t>
      </w:r>
      <w:r w:rsidR="00A138C5">
        <w:t xml:space="preserve">Sa svakom daljnjom radnjom u ovom predmetu i sa eventualnom predajom u posjed biti će upoznata Republika Hrvatska po zastupniku. </w:t>
      </w:r>
    </w:p>
    <w:p w:rsidRDefault="00A138C5" w:rsidP="00A138C5" w:rsidR="00A138C5" w:rsidRPr="00595564">
      <w:pPr>
        <w:jc w:val="center"/>
      </w:pPr>
      <w:r>
        <w:t>U Zagrebu, 06. svibnja 2016., godine</w:t>
      </w:r>
    </w:p>
    <w:p w:rsidRDefault="00FE627B" w:rsidP="00FE627B" w:rsidR="00FE627B">
      <w:pPr>
        <w:jc w:val="center"/>
      </w:pPr>
    </w:p>
    <w:p w:rsidRDefault="00FE627B" w:rsidP="00FE627B" w:rsidR="00FE627B">
      <w:r>
        <w:t xml:space="preserve">                                                                                                         STEČAJNI SUDAC:</w:t>
      </w:r>
    </w:p>
    <w:p w:rsidRDefault="00FE627B" w:rsidP="00FE627B" w:rsidR="00FE627B">
      <w:r>
        <w:t xml:space="preserve">                                                                                                         NINO RADIĆ, v.r.</w:t>
      </w:r>
    </w:p>
    <w:p w:rsidRDefault="00390C39" w:rsidR="00390C39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390C39" w:rsidR="00390C3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D63E02" w:rsidP="00FE627B" w:rsidR="00D63E02">
      <w:r>
        <w:t xml:space="preserve">   </w:t>
      </w:r>
    </w:p>
    <w:p w:rsidRDefault="00ED2D3A" w:rsidR="00ED2D3A"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  <w:t xml:space="preserve">     Za točnost otpravka: </w:t>
      </w:r>
    </w:p>
    <w:p w:rsidRDefault="00ED2D3A" w:rsidR="00ED2D3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Tatjana Slaviček </w:t>
      </w:r>
    </w:p>
    <w:p w:rsidRDefault="00ED2D3A" w:rsidP="00FE627B" w:rsidR="00ED2D3A"/>
    <w:sectPr w:rsidR="00ED2D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9469B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8B72357"/>
    <w:multiLevelType w:val="hybridMultilevel"/>
    <w:tmpl w:val="417ED6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ED1515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5">
    <w:nsid w:val="5E5B1AB0"/>
    <w:multiLevelType w:val="hybridMultilevel"/>
    <w:tmpl w:val="B2A86352"/>
    <w:lvl w:tplc="F516F9F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6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79E5D67"/>
    <w:multiLevelType w:val="hybridMultilevel"/>
    <w:tmpl w:val="4A3412AE"/>
    <w:lvl w:tplc="C5282BF2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8DE32E0"/>
    <w:multiLevelType w:val="hybridMultilevel"/>
    <w:tmpl w:val="7AF6A6E0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3488D"/>
    <w:rsid w:val="000809B1"/>
    <w:rsid w:val="000B3959"/>
    <w:rsid w:val="001161AC"/>
    <w:rsid w:val="00390C39"/>
    <w:rsid w:val="004054EC"/>
    <w:rsid w:val="00595564"/>
    <w:rsid w:val="005A35CA"/>
    <w:rsid w:val="005F6FC1"/>
    <w:rsid w:val="00633D8E"/>
    <w:rsid w:val="00636142"/>
    <w:rsid w:val="006D733E"/>
    <w:rsid w:val="00726A2E"/>
    <w:rsid w:val="007D24E3"/>
    <w:rsid w:val="007E0E89"/>
    <w:rsid w:val="00832842"/>
    <w:rsid w:val="0084149A"/>
    <w:rsid w:val="00927724"/>
    <w:rsid w:val="0099144E"/>
    <w:rsid w:val="009A38CA"/>
    <w:rsid w:val="00A138C5"/>
    <w:rsid w:val="00A20F52"/>
    <w:rsid w:val="00A2424A"/>
    <w:rsid w:val="00A2511E"/>
    <w:rsid w:val="00A26FAA"/>
    <w:rsid w:val="00AE11A5"/>
    <w:rsid w:val="00AE3614"/>
    <w:rsid w:val="00B73627"/>
    <w:rsid w:val="00BE3FCC"/>
    <w:rsid w:val="00C452E0"/>
    <w:rsid w:val="00C67C71"/>
    <w:rsid w:val="00C935E4"/>
    <w:rsid w:val="00CE2177"/>
    <w:rsid w:val="00CF5FDA"/>
    <w:rsid w:val="00D0401E"/>
    <w:rsid w:val="00D63E02"/>
    <w:rsid w:val="00E266C1"/>
    <w:rsid w:val="00E82657"/>
    <w:rsid w:val="00E94D32"/>
    <w:rsid w:val="00ED2D3A"/>
    <w:rsid w:val="00F72267"/>
    <w:rsid w:val="00F72D6D"/>
    <w:rsid w:val="00F964B1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8414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149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4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4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4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4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8414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14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4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4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4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4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St-1233/2012-89</izvorni_sadrzaj>
    <derivirana_varijabla naziv="DomainObject.Oznaka_1">St-1233/2012-89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2012.</izvorni_sadrzaj>
    <derivirana_varijabla naziv="DomainObject.Predmet.DatumOsnivanja_1">5.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St-1233/2012</izvorni_sadrzaj>
    <derivirana_varijabla naziv="DomainObject.Predmet.OznakaBroj_1">St-1233/2012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40.St-1233/12
66.St-1234/12</izvorni_sadrzaj>
    <derivirana_varijabla naziv="DomainObject.Predmet.PrimjedbaSuca_1">40.St-1233/12
66.St-1234/12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RENIMO d.o.o.</izvorni_sadrzaj>
    <derivirana_varijabla naziv="DomainObject.Predmet.ProtustrankaFormated_1">  RENIMO d.o.o.</derivirana_varijabla>
  </DomainObject.Predmet.ProtustrankaFormated>
  <DomainObject.Predmet.ProtustrankaFormatedOIB>
    <izvorni_sadrzaj>  RENIMO d.o.o., OIB 26470080925</izvorni_sadrzaj>
    <derivirana_varijabla naziv="DomainObject.Predmet.ProtustrankaFormatedOIB_1">  RENIMO d.o.o., OIB 26470080925</derivirana_varijabla>
  </DomainObject.Predmet.ProtustrankaFormatedOIB>
  <DomainObject.Predmet.ProtustrankaFormatedWithAdress>
    <izvorni_sadrzaj> RENIMO d.o.o., Petrinjska 3, 10000 Zagreb</izvorni_sadrzaj>
    <derivirana_varijabla naziv="DomainObject.Predmet.ProtustrankaFormatedWithAdress_1"> RENIMO d.o.o., Petrinjska 3, 10000 Zagreb</derivirana_varijabla>
  </DomainObject.Predmet.ProtustrankaFormatedWithAdress>
  <DomainObject.Predmet.ProtustrankaFormatedWithAdressOIB>
    <izvorni_sadrzaj> RENIMO d.o.o., OIB 26470080925, Petrinjska 3, 10000 Zagreb</izvorni_sadrzaj>
    <derivirana_varijabla naziv="DomainObject.Predmet.ProtustrankaFormatedWithAdressOIB_1"> RENIMO d.o.o., OIB 26470080925, Petrinjska 3, 10000 Zagreb</derivirana_varijabla>
  </DomainObject.Predmet.ProtustrankaFormatedWithAdressOIB>
  <DomainObject.Predmet.ProtustrankaWithAdress>
    <izvorni_sadrzaj>RENIMO d.o.o. Petrinjska 3, 10000 Zagreb</izvorni_sadrzaj>
    <derivirana_varijabla naziv="DomainObject.Predmet.ProtustrankaWithAdress_1">RENIMO d.o.o. Petrinjska 3, 10000 Zagreb</derivirana_varijabla>
  </DomainObject.Predmet.ProtustrankaWithAdress>
  <DomainObject.Predmet.ProtustrankaWithAdressOIB>
    <izvorni_sadrzaj>RENIMO d.o.o., OIB 26470080925, Petrinjska 3, 10000 Zagreb</izvorni_sadrzaj>
    <derivirana_varijabla naziv="DomainObject.Predmet.ProtustrankaWithAdressOIB_1">RENIMO d.o.o., OIB 26470080925, Petrinjska 3, 10000 Zagreb</derivirana_varijabla>
  </DomainObject.Predmet.ProtustrankaWithAdressOIB>
  <DomainObject.Predmet.ProtustrankaNazivFormated>
    <izvorni_sadrzaj>RENIMO d.o.o.</izvorni_sadrzaj>
    <derivirana_varijabla naziv="DomainObject.Predmet.ProtustrankaNazivFormated_1">RENIMO d.o.o.</derivirana_varijabla>
  </DomainObject.Predmet.ProtustrankaNazivFormated>
  <DomainObject.Predmet.ProtustrankaNazivFormatedOIB>
    <izvorni_sadrzaj>RENIMO d.o.o., OIB 26470080925</izvorni_sadrzaj>
    <derivirana_varijabla naziv="DomainObject.Predmet.ProtustrankaNazivFormatedOIB_1">RENIMO d.o.o., OIB 26470080925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VRBANIĆ; KATARINA ROGOŠIĆ; MARTINA GAJSKI</izvorni_sadrzaj>
    <derivirana_varijabla naziv="DomainObject.Predmet.StrankaFormated_1">  IVAN VRBANIĆ; KATARINA ROGOŠIĆ; MARTINA GAJSKI</derivirana_varijabla>
  </DomainObject.Predmet.StrankaFormated>
  <DomainObject.Predmet.StrankaFormatedOIB>
    <izvorni_sadrzaj>  IVAN VRBANIĆ; KATARINA ROGOŠIĆ; MARTINA GAJSKI</izvorni_sadrzaj>
    <derivirana_varijabla naziv="DomainObject.Predmet.StrankaFormatedOIB_1">  IVAN VRBANIĆ; KATARINA ROGOŠIĆ; MARTINA GAJSKI</derivirana_varijabla>
  </DomainObject.Predmet.StrankaFormatedOIB>
  <DomainObject.Predmet.StrankaFormatedWithAdress>
    <izvorni_sadrzaj> IVAN VRBANIĆ, KARASMANI 11, 10000 Zagreb; KATARINA ROGOŠIĆ; MARTINA GAJSKI</izvorni_sadrzaj>
    <derivirana_varijabla naziv="DomainObject.Predmet.StrankaFormatedWithAdress_1"> IVAN VRBANIĆ, KARASMANI 11, 10000 Zagreb; KATARINA ROGOŠIĆ; MARTINA GAJSKI</derivirana_varijabla>
  </DomainObject.Predmet.StrankaFormatedWithAdress>
  <DomainObject.Predmet.StrankaFormatedWithAdressOIB>
    <izvorni_sadrzaj> IVAN VRBANIĆ, KARASMANI 11, 10000 Zagreb; KATARINA ROGOŠIĆ; MARTINA GAJSKI</izvorni_sadrzaj>
    <derivirana_varijabla naziv="DomainObject.Predmet.StrankaFormatedWithAdressOIB_1"> IVAN VRBANIĆ, KARASMANI 11, 10000 Zagreb; KATARINA ROGOŠIĆ; MARTINA GAJSKI</derivirana_varijabla>
  </DomainObject.Predmet.StrankaFormatedWithAdressOIB>
  <DomainObject.Predmet.StrankaWithAdress>
    <izvorni_sadrzaj>IVAN VRBANIĆ KARASMANI 11,10000 Zagreb,KATARINA ROGOŠIĆ ,MARTINA GAJSKI </izvorni_sadrzaj>
    <derivirana_varijabla naziv="DomainObject.Predmet.StrankaWithAdress_1">IVAN VRBANIĆ KARASMANI 11,10000 Zagreb,KATARINA ROGOŠIĆ ,MARTINA GAJSKI </derivirana_varijabla>
  </DomainObject.Predmet.StrankaWithAdress>
  <DomainObject.Predmet.StrankaWithAdressOIB>
    <izvorni_sadrzaj>IVAN VRBANIĆ, KARASMANI 11,10000 Zagreb,KATARINA ROGOŠIĆ,MARTINA GAJSKI</izvorni_sadrzaj>
    <derivirana_varijabla naziv="DomainObject.Predmet.StrankaWithAdressOIB_1">IVAN VRBANIĆ, KARASMANI 11,10000 Zagreb,KATARINA ROGOŠIĆ,MARTINA GAJSKI</derivirana_varijabla>
  </DomainObject.Predmet.StrankaWithAdressOIB>
  <DomainObject.Predmet.StrankaNazivFormated>
    <izvorni_sadrzaj>IVAN VRBANIĆ,KATARINA ROGOŠIĆ,MARTINA GAJSKI</izvorni_sadrzaj>
    <derivirana_varijabla naziv="DomainObject.Predmet.StrankaNazivFormated_1">IVAN VRBANIĆ,KATARINA ROGOŠIĆ,MARTINA GAJSKI</derivirana_varijabla>
  </DomainObject.Predmet.StrankaNazivFormated>
  <DomainObject.Predmet.StrankaNazivFormatedOIB>
    <izvorni_sadrzaj>IVAN VRBANIĆ,KATARINA ROGOŠIĆ,MARTINA GAJSKI</izvorni_sadrzaj>
    <derivirana_varijabla naziv="DomainObject.Predmet.StrankaNazivFormatedOIB_1">IVAN VRBANIĆ,KATARINA ROGOŠIĆ,MARTINA GAJSKI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IVAN VRBANIĆ</item>
      <item>KATARINA ROGOŠIĆ</item>
      <item>MARTINA GAJSKI</item>
    </izvorni_sadrzaj>
    <derivirana_varijabla naziv="DomainObject.Predmet.StrankaListFormated_1">
      <item>IVAN VRBANIĆ</item>
      <item>KATARINA ROGOŠIĆ</item>
      <item>MARTINA GAJSKI</item>
    </derivirana_varijabla>
  </DomainObject.Predmet.StrankaListFormated>
  <DomainObject.Predmet.StrankaListFormatedOIB>
    <izvorni_sadrzaj>
      <item>IVAN VRBANIĆ</item>
      <item>KATARINA ROGOŠIĆ</item>
      <item>MARTINA GAJSKI</item>
    </izvorni_sadrzaj>
    <derivirana_varijabla naziv="DomainObject.Predmet.StrankaListFormatedOIB_1">
      <item>IVAN VRBANIĆ</item>
      <item>KATARINA ROGOŠIĆ</item>
      <item>MARTINA GAJSKI</item>
    </derivirana_varijabla>
  </DomainObject.Predmet.StrankaListFormatedOIB>
  <DomainObject.Predmet.StrankaListFormatedWithAdress>
    <izvorni_sadrzaj>
      <item>IVAN VRBANIĆ, KARASMANI 11, 10000 Zagreb</item>
      <item>KATARINA ROGOŠIĆ</item>
      <item>MARTINA GAJSKI</item>
    </izvorni_sadrzaj>
    <derivirana_varijabla naziv="DomainObject.Predmet.StrankaListFormatedWithAdress_1">
      <item>IVAN VRBANIĆ, KARASMANI 11, 10000 Zagreb</item>
      <item>KATARINA ROGOŠIĆ</item>
      <item>MARTINA GAJSKI</item>
    </derivirana_varijabla>
  </DomainObject.Predmet.StrankaListFormatedWithAdress>
  <DomainObject.Predmet.StrankaListFormatedWithAdressOIB>
    <izvorni_sadrzaj>
      <item>IVAN VRBANIĆ, KARASMANI 11, 10000 Zagreb</item>
      <item>KATARINA ROGOŠIĆ</item>
      <item>MARTINA GAJSKI</item>
    </izvorni_sadrzaj>
    <derivirana_varijabla naziv="DomainObject.Predmet.StrankaListFormatedWithAdressOIB_1">
      <item>IVAN VRBANIĆ, KARASMANI 11, 10000 Zagreb</item>
      <item>KATARINA ROGOŠIĆ</item>
      <item>MARTINA GAJSKI</item>
    </derivirana_varijabla>
  </DomainObject.Predmet.StrankaListFormatedWithAdressOIB>
  <DomainObject.Predmet.StrankaListNazivFormated>
    <izvorni_sadrzaj>
      <item>IVAN VRBANIĆ</item>
      <item>KATARINA ROGOŠIĆ</item>
      <item>MARTINA GAJSKI</item>
    </izvorni_sadrzaj>
    <derivirana_varijabla naziv="DomainObject.Predmet.StrankaListNazivFormated_1">
      <item>IVAN VRBANIĆ</item>
      <item>KATARINA ROGOŠIĆ</item>
      <item>MARTINA GAJSKI</item>
    </derivirana_varijabla>
  </DomainObject.Predmet.StrankaListNazivFormated>
  <DomainObject.Predmet.StrankaListNazivFormatedOIB>
    <izvorni_sadrzaj>
      <item>IVAN VRBANIĆ</item>
      <item>KATARINA ROGOŠIĆ</item>
      <item>MARTINA GAJSKI</item>
    </izvorni_sadrzaj>
    <derivirana_varijabla naziv="DomainObject.Predmet.StrankaListNazivFormatedOIB_1">
      <item>IVAN VRBANIĆ</item>
      <item>KATARINA ROGOŠIĆ</item>
      <item>MARTINA GAJSKI</item>
    </derivirana_varijabla>
  </DomainObject.Predmet.StrankaListNazivFormatedOIB>
  <DomainObject.Predmet.ProtuStrankaListFormated>
    <izvorni_sadrzaj>
      <item>RENIMO d.o.o.</item>
    </izvorni_sadrzaj>
    <derivirana_varijabla naziv="DomainObject.Predmet.ProtuStrankaListFormated_1">
      <item>RENIMO d.o.o.</item>
    </derivirana_varijabla>
  </DomainObject.Predmet.ProtuStrankaListFormated>
  <DomainObject.Predmet.ProtuStrankaListFormatedOIB>
    <izvorni_sadrzaj>
      <item>RENIMO d.o.o., OIB 26470080925</item>
    </izvorni_sadrzaj>
    <derivirana_varijabla naziv="DomainObject.Predmet.ProtuStrankaListFormatedOIB_1">
      <item>RENIMO d.o.o., OIB 26470080925</item>
    </derivirana_varijabla>
  </DomainObject.Predmet.ProtuStrankaListFormatedOIB>
  <DomainObject.Predmet.ProtuStrankaListFormatedWithAdress>
    <izvorni_sadrzaj>
      <item>RENIMO d.o.o., Petrinjska 3, 10000 Zagreb</item>
    </izvorni_sadrzaj>
    <derivirana_varijabla naziv="DomainObject.Predmet.ProtuStrankaListFormatedWithAdress_1">
      <item>RENIMO d.o.o., Petrinjska 3, 10000 Zagreb</item>
    </derivirana_varijabla>
  </DomainObject.Predmet.ProtuStrankaListFormatedWithAdress>
  <DomainObject.Predmet.ProtuStrankaListFormatedWithAdressOIB>
    <izvorni_sadrzaj>
      <item>RENIMO d.o.o., OIB 26470080925, Petrinjska 3, 10000 Zagreb</item>
    </izvorni_sadrzaj>
    <derivirana_varijabla naziv="DomainObject.Predmet.ProtuStrankaListFormatedWithAdressOIB_1">
      <item>RENIMO d.o.o., OIB 26470080925, Petrinjska 3, 10000 Zagreb</item>
    </derivirana_varijabla>
  </DomainObject.Predmet.ProtuStrankaListFormatedWithAdressOIB>
  <DomainObject.Predmet.ProtuStrankaListNazivFormated>
    <izvorni_sadrzaj>
      <item>RENIMO d.o.o.</item>
    </izvorni_sadrzaj>
    <derivirana_varijabla naziv="DomainObject.Predmet.ProtuStrankaListNazivFormated_1">
      <item>RENIMO d.o.o.</item>
    </derivirana_varijabla>
  </DomainObject.Predmet.ProtuStrankaListNazivFormated>
  <DomainObject.Predmet.ProtuStrankaListNazivFormatedOIB>
    <izvorni_sadrzaj>
      <item>RENIMO d.o.o., OIB 26470080925</item>
    </izvorni_sadrzaj>
    <derivirana_varijabla naziv="DomainObject.Predmet.ProtuStrankaListNazivFormatedOIB_1">
      <item>RENIMO d.o.o., OIB 26470080925</item>
    </derivirana_varijabla>
  </DomainObject.Predmet.ProtuStrankaListNazivFormatedOIB>
  <DomainObject.Predmet.OstaliListFormated>
    <izvorni_sadrzaj>
      <item>Zoran Mihajlović</item>
    </izvorni_sadrzaj>
    <derivirana_varijabla naziv="DomainObject.Predmet.OstaliListFormated_1">
      <item>Zoran Mihajlović</item>
    </derivirana_varijabla>
  </DomainObject.Predmet.OstaliListFormated>
  <DomainObject.Predmet.OstaliListFormatedOIB>
    <izvorni_sadrzaj>
      <item>Zoran Mihajlović, OIB 60407042502</item>
    </izvorni_sadrzaj>
    <derivirana_varijabla naziv="DomainObject.Predmet.OstaliListFormatedOIB_1">
      <item>Zoran Mihajlović, OIB 60407042502</item>
    </derivirana_varijabla>
  </DomainObject.Predmet.OstaliListFormatedOIB>
  <DomainObject.Predmet.OstaliListFormatedWithAdress>
    <izvorni_sadrzaj>
      <item>Zoran Mihajlović, Rendićeva 31, 10000 Zagreb</item>
    </izvorni_sadrzaj>
    <derivirana_varijabla naziv="DomainObject.Predmet.OstaliListFormatedWithAdress_1">
      <item>Zoran Mihajlović, Rendićeva 31, 10000 Zagreb</item>
    </derivirana_varijabla>
  </DomainObject.Predmet.OstaliListFormatedWithAdress>
  <DomainObject.Predmet.OstaliListFormatedWithAdressOIB>
    <izvorni_sadrzaj>
      <item>Zoran Mihajlović, OIB 60407042502, Rendićeva 31, 10000 Zagreb</item>
    </izvorni_sadrzaj>
    <derivirana_varijabla naziv="DomainObject.Predmet.OstaliListFormatedWithAdressOIB_1">
      <item>Zoran Mihajlović, OIB 60407042502, Rendićeva 31, 10000 Zagreb</item>
    </derivirana_varijabla>
  </DomainObject.Predmet.OstaliListFormatedWithAdressOIB>
  <DomainObject.Predmet.OstaliListNazivFormated>
    <izvorni_sadrzaj>
      <item>Zoran Mihajlović</item>
    </izvorni_sadrzaj>
    <derivirana_varijabla naziv="DomainObject.Predmet.OstaliListNazivFormated_1">
      <item>Zoran Mihajlović</item>
    </derivirana_varijabla>
  </DomainObject.Predmet.OstaliListNazivFormated>
  <DomainObject.Predmet.OstaliListNazivFormatedOIB>
    <izvorni_sadrzaj>
      <item>Zoran Mihajlović, OIB 60407042502</item>
    </izvorni_sadrzaj>
    <derivirana_varijabla naziv="DomainObject.Predmet.OstaliListNazivFormatedOIB_1"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St-1233/2012-89</izvorni_sadrzaj>
    <derivirana_varijabla naziv="DomainObject.PoslovniBrojDokumenta_1">St-1233/2012-89</derivirana_varijabla>
  </DomainObject.PoslovniBrojDokumenta>
  <DomainObject.Predmet.StrankaIDrugi>
    <izvorni_sadrzaj>IVAN VRBANIĆ i dr.</izvorni_sadrzaj>
    <derivirana_varijabla naziv="DomainObject.Predmet.StrankaIDrugi_1">IVAN VRBANIĆ i dr.</derivirana_varijabla>
  </DomainObject.Predmet.StrankaIDrugi>
  <DomainObject.Predmet.ProtustrankaIDrugi>
    <izvorni_sadrzaj>RENIMO d.o.o.</izvorni_sadrzaj>
    <derivirana_varijabla naziv="DomainObject.Predmet.ProtustrankaIDrugi_1">RENIMO d.o.o.</derivirana_varijabla>
  </DomainObject.Predmet.ProtustrankaIDrugi>
  <DomainObject.Predmet.StrankaIDrugiAdressOIB>
    <izvorni_sadrzaj>IVAN VRBANIĆ, KARASMANI 11, 10000 Zagreb i dr.</izvorni_sadrzaj>
    <derivirana_varijabla naziv="DomainObject.Predmet.StrankaIDrugiAdressOIB_1">IVAN VRBANIĆ, KARASMANI 11, 10000 Zagreb i dr.</derivirana_varijabla>
  </DomainObject.Predmet.StrankaIDrugiAdressOIB>
  <DomainObject.Predmet.ProtustrankaIDrugiAdressOIB>
    <izvorni_sadrzaj>RENIMO d.o.o., OIB 26470080925, Petrinjska 3, 10000 Zagreb</izvorni_sadrzaj>
    <derivirana_varijabla naziv="DomainObject.Predmet.ProtustrankaIDrugiAdressOIB_1">RENIMO d.o.o., OIB 26470080925, Petrinjska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RENIMO d.o.o.</item>
      <item>IVAN VRBANIĆ</item>
      <item>Zoran Mihajlović</item>
      <item>KATARINA ROGOŠIĆ</item>
      <item>MARTINA GAJSKI</item>
    </izvorni_sadrzaj>
    <derivirana_varijabla naziv="DomainObject.Predmet.SudioniciListNaziv_1">
      <item>RENIMO d.o.o.</item>
      <item>IVAN VRBANIĆ</item>
      <item>Zoran Mihajlović</item>
      <item>KATARINA ROGOŠIĆ</item>
      <item>MARTINA GAJSKI</item>
    </derivirana_varijabla>
  </DomainObject.Predmet.SudioniciListNaziv>
  <DomainObject.Predmet.SudioniciListAdressOIB>
    <izvorni_sadrzaj>
      <item>RENIMO d.o.o., OIB 26470080925, Petrinjska 3,10000 Zagreb</item>
      <item>IVAN VRBANIĆ, KARASMANI 11,10000 Zagreb</item>
      <item>Zoran Mihajlović, OIB 60407042502, Rendićeva 31,10000 Zagreb</item>
      <item>KATARINA ROGOŠIĆ</item>
      <item>MARTINA GAJSKI</item>
    </izvorni_sadrzaj>
    <derivirana_varijabla naziv="DomainObject.Predmet.SudioniciListAdressOIB_1">
      <item>RENIMO d.o.o., OIB 26470080925, Petrinjska 3,10000 Zagreb</item>
      <item>IVAN VRBANIĆ, KARASMANI 11,10000 Zagreb</item>
      <item>Zoran Mihajlović, OIB 60407042502, Rendićeva 31,10000 Zagreb</item>
      <item>KATARINA ROGOŠIĆ</item>
      <item>MARTINA GAJSKI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26470080925</item>
      <item>, OIB null</item>
      <item>, OIB 60407042502</item>
      <item>, OIB null</item>
      <item>, OIB null</item>
    </izvorni_sadrzaj>
    <derivirana_varijabla naziv="DomainObject.Predmet.SudioniciListNazivOIB_1">
      <item>, OIB 26470080925</item>
      <item>, OIB null</item>
      <item>, OIB 60407042502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649</properties:Words>
  <properties:Characters>3502</properties:Characters>
  <properties:Lines>80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2016-05-06T11:26:00Z</dcterms:created>
  <dc:creator>nradic</dc:creator>
  <cp:lastModifiedBy>Tatjana Slaviček</cp:lastModifiedBy>
  <cp:lastPrinted>2016-05-06T11:26:00Z</cp:lastPrinted>
  <dcterms:modified xmlns:xsi="http://www.w3.org/2001/XMLSchema-instance" xsi:type="dcterms:W3CDTF">2016-05-06T11:42:00Z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St-1233/2012-89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