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939e" w14:paraId="61d939e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6D1D" w:rsidR="00562193" w:rsidRPr="00F358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64442C">
        <w:t>5204/2016-72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64442C" w:rsidP="0064442C" w:rsidR="0064442C">
      <w:pPr>
        <w:ind w:firstLine="708"/>
        <w:jc w:val="both"/>
        <w:rPr>
          <w:lang w:eastAsia="en-US"/>
        </w:rPr>
      </w:pPr>
      <w:r w:rsidRPr="0064442C">
        <w:rPr>
          <w:lang w:eastAsia="en-US"/>
        </w:rPr>
        <w:t xml:space="preserve">Trgovački sud u Zagrebu, Stalna služba u Karlovcu, po sucu Vesni </w:t>
      </w:r>
      <w:proofErr w:type="spellStart"/>
      <w:r w:rsidRPr="0064442C">
        <w:rPr>
          <w:lang w:eastAsia="en-US"/>
        </w:rPr>
        <w:t>Fundurulić</w:t>
      </w:r>
      <w:proofErr w:type="spellEnd"/>
      <w:r w:rsidRPr="0064442C">
        <w:rPr>
          <w:lang w:eastAsia="en-US"/>
        </w:rPr>
        <w:t xml:space="preserve"> Perišin, kao stečajnom sucu u stečajnom postupku nad stečajnim dužnikom POLJOPRIVREDNO-STOČARSKO-VOĆARSKA-ZADRUGA SAMOBOR u stečaju, Samobor, J. </w:t>
      </w:r>
      <w:proofErr w:type="spellStart"/>
      <w:r>
        <w:rPr>
          <w:lang w:eastAsia="en-US"/>
        </w:rPr>
        <w:t>Komparea</w:t>
      </w:r>
      <w:proofErr w:type="spellEnd"/>
      <w:r>
        <w:rPr>
          <w:lang w:eastAsia="en-US"/>
        </w:rPr>
        <w:t xml:space="preserve"> 5, OIB: 44868911521, 17</w:t>
      </w:r>
      <w:r w:rsidRPr="0064442C">
        <w:rPr>
          <w:lang w:eastAsia="en-US"/>
        </w:rPr>
        <w:t>. svibnja  2019.,</w:t>
      </w:r>
    </w:p>
    <w:p w:rsidRDefault="0064442C" w:rsidP="0064442C" w:rsidR="0064442C" w:rsidRPr="0064442C">
      <w:pPr>
        <w:ind w:firstLine="708"/>
        <w:jc w:val="both"/>
        <w:rPr>
          <w:lang w:eastAsia="en-US"/>
        </w:rPr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73BB" w:rsidP="006B22DC" w:rsidR="005773BB">
      <w:pPr>
        <w:jc w:val="center"/>
      </w:pP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64442C">
        <w:t xml:space="preserve">Završno ročište </w:t>
      </w:r>
      <w:r w:rsidR="001B416C">
        <w:t>vjerovnika</w:t>
      </w:r>
      <w:r w:rsidR="005773BB" w:rsidRPr="005773BB">
        <w:t xml:space="preserve"> </w:t>
      </w:r>
      <w:r w:rsidR="001B416C">
        <w:t>zakazana</w:t>
      </w:r>
      <w:r w:rsidR="0088756B">
        <w:t xml:space="preserve"> </w:t>
      </w:r>
      <w:r w:rsidR="0088756B" w:rsidRPr="0088756B">
        <w:t xml:space="preserve">za </w:t>
      </w:r>
      <w:r w:rsidR="0064442C">
        <w:t>2. srpnja</w:t>
      </w:r>
      <w:r w:rsidR="005773BB">
        <w:t xml:space="preserve"> 2019</w:t>
      </w:r>
      <w:r w:rsidR="0088756B" w:rsidRPr="0088756B">
        <w:t xml:space="preserve">. u </w:t>
      </w:r>
      <w:r w:rsidR="001B416C">
        <w:t>10</w:t>
      </w:r>
      <w:r w:rsidR="0064442C">
        <w:t>,00</w:t>
      </w:r>
      <w:r w:rsidR="0088756B" w:rsidRPr="0088756B">
        <w:t xml:space="preserve"> sati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64442C" w:rsidP="00E725D8" w:rsidR="00E725D8">
      <w:pPr>
        <w:jc w:val="center"/>
        <w:rPr>
          <w:b/>
        </w:rPr>
      </w:pPr>
      <w:r>
        <w:rPr>
          <w:b/>
        </w:rPr>
        <w:t>2. srpnja</w:t>
      </w:r>
      <w:r w:rsidR="005773BB">
        <w:rPr>
          <w:b/>
        </w:rPr>
        <w:t xml:space="preserve"> 2019</w:t>
      </w:r>
      <w:r w:rsidR="0057145F" w:rsidRPr="00E725D8">
        <w:rPr>
          <w:b/>
        </w:rPr>
        <w:t xml:space="preserve">. u </w:t>
      </w:r>
      <w:r>
        <w:rPr>
          <w:b/>
        </w:rPr>
        <w:t>13,00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64442C">
        <w:t>17. svibnja</w:t>
      </w:r>
      <w:r w:rsidR="005773BB">
        <w:t xml:space="preserve"> 2019.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 xml:space="preserve">Vesna </w:t>
      </w:r>
      <w:proofErr w:type="spellStart"/>
      <w:r w:rsidR="00D472BF" w:rsidRPr="00F35832">
        <w:t>Fundurulić</w:t>
      </w:r>
      <w:proofErr w:type="spellEnd"/>
      <w:r w:rsidR="00D472BF" w:rsidRPr="00F35832">
        <w:t xml:space="preserve"> Perišin</w:t>
      </w:r>
      <w:r w:rsidR="005C4C64">
        <w:t>, v.r.</w:t>
      </w:r>
    </w:p>
    <w:p w:rsidRDefault="005C4C64" w:rsidP="00067077" w:rsidR="005C4C64">
      <w:pPr>
        <w:jc w:val="right"/>
      </w:pPr>
    </w:p>
    <w:p w:rsidRDefault="005C4C64" w:rsidP="00C339BE" w:rsidR="005C4C64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5C4C64" w:rsidP="00067077" w:rsidR="005C4C64">
      <w:pPr>
        <w:jc w:val="right"/>
      </w:pPr>
      <w:r w:rsidRPr="00C339BE">
        <w:t>Gordana Cvitković</w:t>
      </w:r>
    </w:p>
    <w:p w:rsidRDefault="00796AF3" w:rsidP="00067077" w:rsidR="00796AF3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149F"/>
    <w:rsid w:val="00192A40"/>
    <w:rsid w:val="00194BB3"/>
    <w:rsid w:val="001A3296"/>
    <w:rsid w:val="001B416C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1C7B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773BB"/>
    <w:rsid w:val="00595C19"/>
    <w:rsid w:val="005B1DEA"/>
    <w:rsid w:val="005C4C64"/>
    <w:rsid w:val="005D5DE8"/>
    <w:rsid w:val="005E41FA"/>
    <w:rsid w:val="005E480E"/>
    <w:rsid w:val="005F43D5"/>
    <w:rsid w:val="005F56E4"/>
    <w:rsid w:val="0060579E"/>
    <w:rsid w:val="00611817"/>
    <w:rsid w:val="006147FA"/>
    <w:rsid w:val="00621D18"/>
    <w:rsid w:val="00626D1D"/>
    <w:rsid w:val="00627A54"/>
    <w:rsid w:val="00634708"/>
    <w:rsid w:val="0064010F"/>
    <w:rsid w:val="0064442C"/>
    <w:rsid w:val="00661BA2"/>
    <w:rsid w:val="00663AE3"/>
    <w:rsid w:val="00667499"/>
    <w:rsid w:val="0069013D"/>
    <w:rsid w:val="00694CD2"/>
    <w:rsid w:val="00697B44"/>
    <w:rsid w:val="006B1DB7"/>
    <w:rsid w:val="006B22DC"/>
    <w:rsid w:val="006B40A2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B229E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56B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81DB3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5FE7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9E8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A6F8B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86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St-5204/2016-65</izvorni_sadrzaj>
    <derivirana_varijabla naziv="DomainObject.PredzadnjaOdlukaIzPredmeta.Oznaka_1">St-5204/2016-65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9401C-F0CB-4AA6-A0D5-8E1D3FF4E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674</properties:Characters>
  <properties:Lines>34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2019-05-17T11:44:00Z</dcterms:created>
  <dc:creator>Korisnik</dc:creator>
  <cp:lastModifiedBy>Gordana Cvitković</cp:lastModifiedBy>
  <cp:lastPrinted>2019-05-17T11:48:00Z</cp:lastPrinted>
  <dcterms:modified xmlns:xsi="http://www.w3.org/2001/XMLSchema-instance" xsi:type="dcterms:W3CDTF">2019-05-17T11:48:00Z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(St-5204-2016-prelaganje ročišta -završna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