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d3f9" w14:paraId="070d3f9" w:rsidRDefault="00CB6081" w:rsidP="007D306F" w:rsidR="00CB6081">
      <w:pPr>
        <w:jc w:val="both"/>
        <w15:collapsed w:val="false"/>
      </w:pPr>
      <w:bookmarkStart w:name="_GoBack" w:id="0"/>
      <w:bookmarkEnd w:id="0"/>
    </w:p>
    <w:p w:rsidRDefault="00CB6081" w:rsidP="007D306F" w:rsidR="00CB6081">
      <w:pPr>
        <w:jc w:val="both"/>
      </w:pPr>
      <w:r>
        <w:t>REPUBLIKA HRVATSKA</w:t>
      </w:r>
    </w:p>
    <w:p w:rsidRDefault="00CB6081" w:rsidP="007D306F" w:rsidR="00CB6081">
      <w:pPr>
        <w:jc w:val="both"/>
      </w:pPr>
      <w:r>
        <w:t>TRGOVAČKI SUD U ZAGREBU</w:t>
      </w:r>
      <w:r w:rsidR="001C2C04">
        <w:tab/>
      </w:r>
      <w:r w:rsidR="001C2C04">
        <w:tab/>
      </w:r>
      <w:r w:rsidR="001C2C04">
        <w:tab/>
      </w:r>
    </w:p>
    <w:p w:rsidRDefault="00CB6081" w:rsidP="007D306F" w:rsidR="00CB608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2C04" w:rsidP="007D306F" w:rsidR="00CB60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50F8A">
        <w:t xml:space="preserve"> </w:t>
      </w:r>
      <w:r w:rsidR="00393F78">
        <w:t xml:space="preserve">18. </w:t>
      </w:r>
      <w:r>
        <w:t>St-8/2019-</w:t>
      </w:r>
    </w:p>
    <w:p w:rsidRDefault="001C2C04" w:rsidP="007D306F" w:rsidR="001C2C04">
      <w:pPr>
        <w:jc w:val="both"/>
      </w:pPr>
    </w:p>
    <w:p w:rsidRDefault="001C2C04" w:rsidP="007D306F" w:rsidR="001C2C04">
      <w:pPr>
        <w:jc w:val="both"/>
      </w:pPr>
    </w:p>
    <w:p w:rsidRDefault="001C2C04" w:rsidP="007D306F" w:rsidR="001C2C04">
      <w:pPr>
        <w:jc w:val="both"/>
      </w:pPr>
    </w:p>
    <w:p w:rsidRDefault="001C2C04" w:rsidP="007D306F" w:rsidR="001C2C04">
      <w:pPr>
        <w:jc w:val="both"/>
      </w:pPr>
    </w:p>
    <w:p w:rsidRDefault="00CB6081" w:rsidP="007D306F" w:rsidR="00CB6081">
      <w:pPr>
        <w:ind w:firstLine="708" w:left="2124"/>
        <w:jc w:val="both"/>
      </w:pPr>
      <w:r>
        <w:t>R E P U B L I K A   H R V A T S K A</w:t>
      </w:r>
    </w:p>
    <w:p w:rsidRDefault="00CB6081" w:rsidP="007D306F" w:rsidR="00CB6081">
      <w:pPr>
        <w:jc w:val="both"/>
      </w:pPr>
    </w:p>
    <w:p w:rsidRDefault="00D84B6C" w:rsidP="007D306F" w:rsidR="00CB6081">
      <w:pPr>
        <w:ind w:firstLine="708" w:left="2832"/>
        <w:jc w:val="both"/>
      </w:pPr>
      <w:r>
        <w:t xml:space="preserve">   </w:t>
      </w:r>
      <w:r w:rsidR="00CB6081">
        <w:t>R J E Š E NJ E</w:t>
      </w:r>
    </w:p>
    <w:p w:rsidRDefault="00D84B6C" w:rsidP="007D306F" w:rsidR="00D84B6C">
      <w:pPr>
        <w:ind w:firstLine="708" w:left="2832"/>
        <w:jc w:val="both"/>
      </w:pPr>
    </w:p>
    <w:p w:rsidRDefault="00CB6081" w:rsidP="007D306F" w:rsidR="00CB6081">
      <w:pPr>
        <w:jc w:val="both"/>
      </w:pPr>
    </w:p>
    <w:p w:rsidRDefault="00750F8A" w:rsidP="007D306F" w:rsidR="00CB6081">
      <w:pPr>
        <w:ind w:firstLine="708"/>
        <w:jc w:val="both"/>
      </w:pPr>
      <w:r>
        <w:t>Trgovački sud u Zagrebu, sudac</w:t>
      </w:r>
      <w:r w:rsidR="00CB6081">
        <w:t xml:space="preserve"> </w:t>
      </w:r>
      <w:r w:rsidR="00E070EB">
        <w:t>Danijel</w:t>
      </w:r>
      <w:r>
        <w:t xml:space="preserve">a </w:t>
      </w:r>
      <w:r w:rsidR="00E070EB">
        <w:t>Uzelac</w:t>
      </w:r>
      <w:r w:rsidR="00CB6081">
        <w:t xml:space="preserve">, u </w:t>
      </w:r>
      <w:proofErr w:type="spellStart"/>
      <w:r w:rsidR="00CB6081">
        <w:t>predstečajnom</w:t>
      </w:r>
      <w:proofErr w:type="spellEnd"/>
      <w:r w:rsidR="00CB6081">
        <w:t xml:space="preserve"> postupku u povodu prijedloga dužnika </w:t>
      </w:r>
      <w:r w:rsidR="00E070EB">
        <w:t>DISTRIBUCIJA SLADOLEDA</w:t>
      </w:r>
      <w:r w:rsidR="00CB6081">
        <w:t xml:space="preserve"> d.o.o., </w:t>
      </w:r>
      <w:r w:rsidR="00E97857" w:rsidRPr="00E97857">
        <w:t xml:space="preserve">OIB: 17301777030, </w:t>
      </w:r>
      <w:r w:rsidR="00CB6081">
        <w:t xml:space="preserve">Zagreb, </w:t>
      </w:r>
      <w:proofErr w:type="spellStart"/>
      <w:r w:rsidR="00280ADE">
        <w:t>Poljanički</w:t>
      </w:r>
      <w:proofErr w:type="spellEnd"/>
      <w:r w:rsidR="00280ADE">
        <w:t xml:space="preserve"> prilaz 4</w:t>
      </w:r>
      <w:r w:rsidR="00CB6081">
        <w:t xml:space="preserve">, </w:t>
      </w:r>
      <w:r w:rsidR="00280ADE">
        <w:t>9. siječnja 2019.</w:t>
      </w:r>
    </w:p>
    <w:p w:rsidRDefault="00831AAB" w:rsidP="007D306F" w:rsidR="00831AAB">
      <w:pPr>
        <w:jc w:val="both"/>
      </w:pPr>
    </w:p>
    <w:p w:rsidRDefault="00CB6081" w:rsidP="00767BEE" w:rsidR="00CB6081">
      <w:pPr>
        <w:ind w:firstLine="708" w:left="2832"/>
        <w:jc w:val="both"/>
      </w:pPr>
      <w:r>
        <w:t>r i j e š i o  j e</w:t>
      </w:r>
    </w:p>
    <w:p w:rsidRDefault="00831AAB" w:rsidP="007D306F" w:rsidR="00831AAB">
      <w:pPr>
        <w:ind w:firstLine="708" w:left="2832"/>
        <w:jc w:val="both"/>
      </w:pPr>
    </w:p>
    <w:p w:rsidRDefault="00CB6081" w:rsidP="007D306F" w:rsidR="00CB6081">
      <w:pPr>
        <w:jc w:val="both"/>
      </w:pPr>
    </w:p>
    <w:p w:rsidRDefault="00CB6081" w:rsidP="007D306F" w:rsidR="00CB6081">
      <w:pPr>
        <w:ind w:firstLine="708"/>
        <w:jc w:val="both"/>
      </w:pPr>
      <w:r>
        <w:t>I. Nalaže se dužniku</w:t>
      </w:r>
      <w:r w:rsidR="00E97857" w:rsidRPr="00E97857">
        <w:t xml:space="preserve"> DISTRIBUCIJA SLADOLEDA d.o.o., OIB: 17301777030, Zagreb, </w:t>
      </w:r>
      <w:proofErr w:type="spellStart"/>
      <w:r w:rsidR="00E97857" w:rsidRPr="00E97857">
        <w:t>Poljanički</w:t>
      </w:r>
      <w:proofErr w:type="spellEnd"/>
      <w:r w:rsidR="00E97857" w:rsidRPr="00E97857">
        <w:t xml:space="preserve"> prilaz 4, </w:t>
      </w:r>
      <w:r>
        <w:t xml:space="preserve">u roku od 8 dana od dana dostave ovog rješenja dopuniti prijedlog za otvaranje </w:t>
      </w:r>
      <w:proofErr w:type="spellStart"/>
      <w:r>
        <w:t>predstečajnog</w:t>
      </w:r>
      <w:r w:rsidR="002C7787">
        <w:t>a</w:t>
      </w:r>
      <w:proofErr w:type="spellEnd"/>
      <w:r>
        <w:t xml:space="preserve"> postupka</w:t>
      </w:r>
      <w:r w:rsidR="007D6595">
        <w:t xml:space="preserve"> na način da</w:t>
      </w:r>
      <w:r>
        <w:t>:</w:t>
      </w:r>
    </w:p>
    <w:p w:rsidRDefault="00831AAB" w:rsidP="007D306F" w:rsidR="00CB6081">
      <w:pPr>
        <w:jc w:val="both"/>
      </w:pPr>
      <w:r>
        <w:t>1</w:t>
      </w:r>
      <w:r w:rsidR="007D6595">
        <w:t>.</w:t>
      </w:r>
      <w:r w:rsidR="007D6595">
        <w:tab/>
        <w:t>uplati</w:t>
      </w:r>
      <w:r w:rsidR="00CB6081">
        <w:t xml:space="preserve"> pre</w:t>
      </w:r>
      <w:r w:rsidR="002C7787">
        <w:t xml:space="preserve">dujam za troškove </w:t>
      </w:r>
      <w:proofErr w:type="spellStart"/>
      <w:r w:rsidR="002C7787">
        <w:t>predstečajnoga</w:t>
      </w:r>
      <w:proofErr w:type="spellEnd"/>
      <w:r w:rsidR="00CB6081">
        <w:t xml:space="preserve"> p</w:t>
      </w:r>
      <w:r w:rsidR="00767BEE">
        <w:t xml:space="preserve">ostupka u iznosu od </w:t>
      </w:r>
      <w:r w:rsidR="00CB6081">
        <w:t>5.000,00 kn na račun IBAN broj: HR9223900011300</w:t>
      </w:r>
      <w:r w:rsidR="00E97857">
        <w:t>000460, pozivom na broj 2046-18.</w:t>
      </w:r>
    </w:p>
    <w:p w:rsidRDefault="00831AAB" w:rsidP="007D306F" w:rsidR="00CB6081">
      <w:pPr>
        <w:jc w:val="both"/>
      </w:pPr>
      <w:r>
        <w:t>2</w:t>
      </w:r>
      <w:r w:rsidR="00CB6081">
        <w:t>.</w:t>
      </w:r>
      <w:r w:rsidR="00CB6081">
        <w:tab/>
      </w:r>
      <w:r w:rsidR="007D6595">
        <w:t xml:space="preserve">dostavi </w:t>
      </w:r>
      <w:r w:rsidR="00CB6081">
        <w:t>izjavu o broju zaposlenih na zadnji dan u mjesecu koji prethodi danu podnošenja pri</w:t>
      </w:r>
      <w:r>
        <w:t>jedloga</w:t>
      </w:r>
      <w:r w:rsidR="00E070EB">
        <w:t>.</w:t>
      </w:r>
      <w:r>
        <w:t xml:space="preserve"> </w:t>
      </w:r>
    </w:p>
    <w:p w:rsidRDefault="00CB6081" w:rsidP="007D306F" w:rsidR="00CB6081">
      <w:pPr>
        <w:jc w:val="both"/>
      </w:pPr>
    </w:p>
    <w:p w:rsidRDefault="00CB6081" w:rsidP="007D306F" w:rsidR="00CB6081">
      <w:pPr>
        <w:ind w:firstLine="708"/>
        <w:jc w:val="both"/>
      </w:pPr>
      <w:r>
        <w:t>II. Ako dužnik u određenom roku ne dopuni prije</w:t>
      </w:r>
      <w:r w:rsidR="002C7787">
        <w:t xml:space="preserve">dlog za otvaranje </w:t>
      </w:r>
      <w:proofErr w:type="spellStart"/>
      <w:r w:rsidR="002C7787">
        <w:t>predstečajnoga</w:t>
      </w:r>
      <w:proofErr w:type="spellEnd"/>
      <w:r>
        <w:t xml:space="preserve"> postupka u skladu s nalogom suda iz točke I. izreke ovog rješenja, sud će odbaciti prije</w:t>
      </w:r>
      <w:r w:rsidR="002C7787">
        <w:t xml:space="preserve">dlog za otvaranje </w:t>
      </w:r>
      <w:proofErr w:type="spellStart"/>
      <w:r w:rsidR="002C7787">
        <w:t>predstečajnoga</w:t>
      </w:r>
      <w:proofErr w:type="spellEnd"/>
      <w:r>
        <w:t xml:space="preserve"> postupka.</w:t>
      </w:r>
    </w:p>
    <w:p w:rsidRDefault="00E070EB" w:rsidP="007D306F" w:rsidR="00E070EB">
      <w:pPr>
        <w:ind w:firstLine="708"/>
        <w:jc w:val="both"/>
      </w:pPr>
    </w:p>
    <w:p w:rsidRDefault="00CB6081" w:rsidP="007D306F" w:rsidR="00CB6081">
      <w:pPr>
        <w:jc w:val="both"/>
      </w:pPr>
    </w:p>
    <w:p w:rsidRDefault="00CB6081" w:rsidP="007D306F" w:rsidR="00CB6081">
      <w:pPr>
        <w:ind w:firstLine="708" w:left="2832"/>
        <w:jc w:val="both"/>
      </w:pPr>
      <w:r>
        <w:t>Obrazloženje</w:t>
      </w:r>
    </w:p>
    <w:p w:rsidRDefault="00CB6081" w:rsidP="007D306F" w:rsidR="00CB6081">
      <w:pPr>
        <w:jc w:val="both"/>
      </w:pPr>
    </w:p>
    <w:p w:rsidRDefault="00E070EB" w:rsidP="007D306F" w:rsidR="00E070EB">
      <w:pPr>
        <w:jc w:val="both"/>
      </w:pPr>
    </w:p>
    <w:p w:rsidRDefault="00E130C6" w:rsidP="007D306F" w:rsidR="00CB6081">
      <w:pPr>
        <w:ind w:firstLine="708"/>
        <w:jc w:val="both"/>
      </w:pPr>
      <w:r>
        <w:t>Dužnik je</w:t>
      </w:r>
      <w:r w:rsidR="00CB6081">
        <w:t xml:space="preserve"> </w:t>
      </w:r>
      <w:r>
        <w:t>4. siječnja 2019.</w:t>
      </w:r>
      <w:r w:rsidR="00D84B6C">
        <w:t xml:space="preserve"> podnio</w:t>
      </w:r>
      <w:r w:rsidR="00CB6081">
        <w:t xml:space="preserve"> sudu prijedlog za otvaranje </w:t>
      </w:r>
      <w:proofErr w:type="spellStart"/>
      <w:r w:rsidR="00CB6081">
        <w:t>predstečajnoga</w:t>
      </w:r>
      <w:proofErr w:type="spellEnd"/>
      <w:r w:rsidR="00CB6081">
        <w:t xml:space="preserve"> postupka na temelju odre</w:t>
      </w:r>
      <w:r>
        <w:t>daba članka 16. i članka 25. stavka</w:t>
      </w:r>
      <w:r w:rsidR="00CB6081">
        <w:t xml:space="preserve"> 1. SZ-a</w:t>
      </w:r>
      <w:r>
        <w:t xml:space="preserve"> </w:t>
      </w:r>
      <w:r w:rsidRPr="00E130C6">
        <w:t>(„Narodne novine“</w:t>
      </w:r>
      <w:r>
        <w:t>,</w:t>
      </w:r>
      <w:r w:rsidRPr="00E130C6">
        <w:t xml:space="preserve"> br</w:t>
      </w:r>
      <w:r>
        <w:t>.</w:t>
      </w:r>
      <w:r w:rsidRPr="00E130C6">
        <w:t xml:space="preserve"> 71/15</w:t>
      </w:r>
      <w:r>
        <w:t>.</w:t>
      </w:r>
      <w:r w:rsidRPr="00E130C6">
        <w:t xml:space="preserve"> i 104/17</w:t>
      </w:r>
      <w:r>
        <w:t>.</w:t>
      </w:r>
      <w:r w:rsidRPr="00E130C6">
        <w:t>; dalje: SZ)</w:t>
      </w:r>
      <w:r w:rsidR="00CB6081">
        <w:t xml:space="preserve">. U prijedlogu se u bitnome navodi kako kod dužnika postoji </w:t>
      </w:r>
      <w:proofErr w:type="spellStart"/>
      <w:r w:rsidR="00CB6081">
        <w:t>predstečajni</w:t>
      </w:r>
      <w:proofErr w:type="spellEnd"/>
      <w:r w:rsidR="00CB6081">
        <w:t xml:space="preserve"> razlog prij</w:t>
      </w:r>
      <w:r w:rsidR="0042142B">
        <w:t>eteće nesposobnosti za plaćanje u prilog koje tvrdnje je dostavljena p</w:t>
      </w:r>
      <w:r w:rsidR="0042142B" w:rsidRPr="0042142B">
        <w:t>otvrd</w:t>
      </w:r>
      <w:r w:rsidR="0042142B">
        <w:t>a</w:t>
      </w:r>
      <w:r w:rsidR="0042142B" w:rsidRPr="0042142B">
        <w:t xml:space="preserve"> o blokadi računa i novčanih sredstava</w:t>
      </w:r>
      <w:r w:rsidR="0042142B">
        <w:t xml:space="preserve">. </w:t>
      </w:r>
      <w:r w:rsidR="0003265A">
        <w:t xml:space="preserve">Pored navedenog, </w:t>
      </w:r>
      <w:r w:rsidR="00CB6081">
        <w:t xml:space="preserve">uz prijedlog </w:t>
      </w:r>
      <w:r w:rsidR="0003265A">
        <w:t xml:space="preserve">je </w:t>
      </w:r>
      <w:r w:rsidR="00CB6081">
        <w:t xml:space="preserve">dostavio </w:t>
      </w:r>
      <w:r w:rsidR="00025BAD">
        <w:t xml:space="preserve">Prijedlog plana restrukturiranja, </w:t>
      </w:r>
      <w:r w:rsidR="00025BAD" w:rsidRPr="00025BAD">
        <w:t>financijske izvještaje u skladu sa Zakonom o računovodstvu</w:t>
      </w:r>
      <w:r w:rsidR="0003265A">
        <w:t xml:space="preserve"> te </w:t>
      </w:r>
      <w:r w:rsidR="007D6595">
        <w:t>popis imovine i obveza</w:t>
      </w:r>
      <w:r w:rsidR="0042142B">
        <w:t>.</w:t>
      </w:r>
      <w:r w:rsidR="00025BAD">
        <w:t xml:space="preserve"> </w:t>
      </w:r>
    </w:p>
    <w:p w:rsidRDefault="00CB6081" w:rsidP="007D306F" w:rsidR="00CB6081">
      <w:pPr>
        <w:jc w:val="both"/>
      </w:pPr>
    </w:p>
    <w:p w:rsidRDefault="0003265A" w:rsidP="007D306F" w:rsidR="00CB6081">
      <w:pPr>
        <w:ind w:firstLine="708"/>
        <w:jc w:val="both"/>
      </w:pPr>
      <w:r>
        <w:t>O</w:t>
      </w:r>
      <w:r w:rsidR="00CB6081">
        <w:t>dredb</w:t>
      </w:r>
      <w:r w:rsidR="00492661">
        <w:t>om</w:t>
      </w:r>
      <w:r w:rsidR="00CB6081">
        <w:t xml:space="preserve"> članka 26. SZ-a propisano je da je podnositelj prijedloga za otvaranje </w:t>
      </w:r>
      <w:proofErr w:type="spellStart"/>
      <w:r w:rsidR="00CB6081">
        <w:t>predstečajnoga</w:t>
      </w:r>
      <w:proofErr w:type="spellEnd"/>
      <w:r w:rsidR="00CB6081">
        <w:t xml:space="preserve"> postupka dužan uz prijedlog za otvaranje </w:t>
      </w:r>
      <w:proofErr w:type="spellStart"/>
      <w:r w:rsidR="00CB6081">
        <w:t>predstečajnoga</w:t>
      </w:r>
      <w:proofErr w:type="spellEnd"/>
      <w:r w:rsidR="00CB6081">
        <w:t xml:space="preserve"> postupka dostaviti: </w:t>
      </w:r>
    </w:p>
    <w:p w:rsidRDefault="00CB6081" w:rsidP="007D306F" w:rsidR="00CB6081">
      <w:pPr>
        <w:jc w:val="both"/>
      </w:pPr>
      <w:r>
        <w:t xml:space="preserve">- financijske izvještaje u skladu sa Zakonom o računovodstvu koji nisu stariji od tri mjeseca od dana podnošenja prijedloga za otvaranje </w:t>
      </w:r>
      <w:proofErr w:type="spellStart"/>
      <w:r>
        <w:t>predstečajnoga</w:t>
      </w:r>
      <w:proofErr w:type="spellEnd"/>
      <w:r>
        <w:t xml:space="preserve"> postupka, s time da se usporedni podaci u financijskim izvještajima iskazuju sa stanjem na dan godišnjih financijskih izvještaja </w:t>
      </w:r>
      <w:r>
        <w:lastRenderedPageBreak/>
        <w:t>prethodne godine, odnosno evidencije koje vode u skladu s poreznim propisima ako je dužnik obveznik poreza na dohodak,</w:t>
      </w:r>
    </w:p>
    <w:p w:rsidRDefault="00E070EB" w:rsidP="007D306F" w:rsidR="00CB6081">
      <w:pPr>
        <w:jc w:val="both"/>
      </w:pPr>
      <w:r>
        <w:t>-</w:t>
      </w:r>
      <w:r w:rsidR="00CB6081">
        <w:t xml:space="preserve">izjavu o broju zaposlenih na zadnji dan u mjesecu koji prethodi danu podnošenja prijedloga i </w:t>
      </w:r>
    </w:p>
    <w:p w:rsidRDefault="00E070EB" w:rsidP="007D306F" w:rsidR="00CB6081">
      <w:pPr>
        <w:jc w:val="both"/>
      </w:pPr>
      <w:r>
        <w:t>-</w:t>
      </w:r>
      <w:r w:rsidR="00CB6081">
        <w:t>prijedlog plana restrukturiranja (čiji je obvezatni sadržaj propisan odredbama članka 27. SZ-a).</w:t>
      </w:r>
    </w:p>
    <w:p w:rsidRDefault="00CB6081" w:rsidP="007D306F" w:rsidR="00CB6081">
      <w:pPr>
        <w:jc w:val="both"/>
      </w:pPr>
    </w:p>
    <w:p w:rsidRDefault="00492661" w:rsidP="007D306F" w:rsidR="00F53AF8" w:rsidRPr="00F53AF8">
      <w:pPr>
        <w:ind w:firstLine="708"/>
        <w:jc w:val="both"/>
      </w:pPr>
      <w:r>
        <w:t>U</w:t>
      </w:r>
      <w:r w:rsidR="00E070EB">
        <w:t xml:space="preserve"> konkretnom slučaju dužnik </w:t>
      </w:r>
      <w:r w:rsidR="00CB6081">
        <w:t xml:space="preserve">uz prijedlog za otvaranje </w:t>
      </w:r>
      <w:proofErr w:type="spellStart"/>
      <w:r w:rsidR="00CB6081">
        <w:t>predstečajnoga</w:t>
      </w:r>
      <w:proofErr w:type="spellEnd"/>
      <w:r w:rsidR="00CB6081">
        <w:t xml:space="preserve"> postupka </w:t>
      </w:r>
      <w:r w:rsidR="00E070EB">
        <w:t>nije</w:t>
      </w:r>
      <w:r w:rsidR="00CB6081">
        <w:t xml:space="preserve"> dostavi</w:t>
      </w:r>
      <w:r w:rsidR="00E070EB">
        <w:t>o</w:t>
      </w:r>
      <w:r w:rsidR="00F53AF8">
        <w:t xml:space="preserve"> </w:t>
      </w:r>
      <w:r w:rsidR="00F53AF8" w:rsidRPr="00F53AF8">
        <w:t>izjavu o broju zaposlenih na zadnji dan u mjesecu koji prethodi danu podnošenja prijedloga</w:t>
      </w:r>
      <w:r w:rsidR="001723AB">
        <w:t>, dakle o broju zaposlenih na dan 31. prosinca 2018</w:t>
      </w:r>
      <w:r w:rsidR="007D306F">
        <w:t>.</w:t>
      </w:r>
    </w:p>
    <w:p w:rsidRDefault="00CB6081" w:rsidP="007D306F" w:rsidR="00CB6081">
      <w:pPr>
        <w:jc w:val="both"/>
      </w:pPr>
    </w:p>
    <w:p w:rsidRDefault="0039078B" w:rsidP="0039078B" w:rsidR="0039078B">
      <w:pPr>
        <w:ind w:firstLine="708"/>
        <w:jc w:val="both"/>
      </w:pPr>
      <w:r>
        <w:t xml:space="preserve">Odredbom članka 28. stavka 1. SZ-a propisano je da je podnositelj prijedloga dužan uplatiti predujam za troškove </w:t>
      </w:r>
      <w:proofErr w:type="spellStart"/>
      <w:r>
        <w:t>predstečajnoga</w:t>
      </w:r>
      <w:proofErr w:type="spellEnd"/>
      <w:r>
        <w:t xml:space="preserve"> postupka u iznosu od 5.000,00 kuna. Ako podnositelj prijedloga za otvaranje </w:t>
      </w:r>
      <w:proofErr w:type="spellStart"/>
      <w:r>
        <w:t>predstečajnoga</w:t>
      </w:r>
      <w:proofErr w:type="spellEnd"/>
      <w:r>
        <w:t xml:space="preserve"> postupka nije uplatio predujam za troškove </w:t>
      </w:r>
      <w:proofErr w:type="spellStart"/>
      <w:r>
        <w:t>predstečajnoga</w:t>
      </w:r>
      <w:proofErr w:type="spellEnd"/>
      <w:r>
        <w:t xml:space="preserve"> postupka, sud će prijedlog odbaciti kao nedopušten (članak 28. stavak 3. SZ-a).</w:t>
      </w:r>
    </w:p>
    <w:p w:rsidRDefault="0039078B" w:rsidP="0039078B" w:rsidR="0039078B">
      <w:pPr>
        <w:jc w:val="both"/>
      </w:pPr>
    </w:p>
    <w:p w:rsidRDefault="0039078B" w:rsidP="0039078B" w:rsidR="0039078B">
      <w:pPr>
        <w:ind w:firstLine="708"/>
        <w:jc w:val="both"/>
      </w:pPr>
      <w:r>
        <w:t xml:space="preserve">U konkretnom slučaju dužnik kao podnositelj prijedloga nije uplatio predujam za troškove </w:t>
      </w:r>
      <w:proofErr w:type="spellStart"/>
      <w:r>
        <w:t>predstečajnoga</w:t>
      </w:r>
      <w:proofErr w:type="spellEnd"/>
      <w:r>
        <w:t xml:space="preserve"> postupka u iznosu od 5.000,00 kuna u skladu s citiranom zakonskom odredbom.</w:t>
      </w:r>
    </w:p>
    <w:p w:rsidRDefault="0039078B" w:rsidP="0039078B" w:rsidR="0039078B">
      <w:pPr>
        <w:ind w:firstLine="708"/>
        <w:jc w:val="both"/>
      </w:pPr>
    </w:p>
    <w:p w:rsidRDefault="00CB6081" w:rsidP="007D306F" w:rsidR="00CB6081">
      <w:pPr>
        <w:ind w:firstLine="708"/>
        <w:jc w:val="both"/>
      </w:pPr>
      <w:r>
        <w:t xml:space="preserve">Uzevši u obzir navedeno, sud je utvrdio kako prijedlog za otvaranje </w:t>
      </w:r>
      <w:proofErr w:type="spellStart"/>
      <w:r>
        <w:t>predstečajnoga</w:t>
      </w:r>
      <w:proofErr w:type="spellEnd"/>
      <w:r>
        <w:t xml:space="preserve"> postupka nije potpun, zbog čega je na temelju odredbe članka 31. stavka 2. SZ-a, naložio dužniku kao podnositelju prijedloga dopuniti prijedlog u roku od 8 dana od dostave ovog rješenja (točka I. izreke rješenja). </w:t>
      </w:r>
      <w:r w:rsidR="001723AB">
        <w:t>P</w:t>
      </w:r>
      <w:r>
        <w:t xml:space="preserve">rema odredbi članka 12. stavka 1. SZ-a dostava </w:t>
      </w:r>
      <w:r w:rsidR="001723AB">
        <w:t xml:space="preserve">se </w:t>
      </w:r>
      <w:r>
        <w:t>smatra obavljenom istekom osmoga dana od dana objave ovog rješenja na mrežnoj stranici e-oglasna ploča Trgovačkog suda u Zagrebu.</w:t>
      </w:r>
    </w:p>
    <w:p w:rsidRDefault="00CB6081" w:rsidP="007D306F" w:rsidR="00CB6081">
      <w:pPr>
        <w:jc w:val="both"/>
      </w:pPr>
    </w:p>
    <w:p w:rsidRDefault="00CB6081" w:rsidP="007D306F" w:rsidR="00CB6081">
      <w:pPr>
        <w:ind w:firstLine="708"/>
        <w:jc w:val="both"/>
      </w:pPr>
      <w:r>
        <w:t>U točki II. izreke rješenja dužnik je upozoren na pravne posljedice ne postupanja po nalogu suda iz točke I. izreke rješenja propisane odredbama članka 28. stavka 3. i članka 31. stavka 3. SZ-a.</w:t>
      </w:r>
    </w:p>
    <w:p w:rsidRDefault="00CB6081" w:rsidP="007D306F" w:rsidR="00CB6081">
      <w:pPr>
        <w:jc w:val="both"/>
      </w:pPr>
      <w:r>
        <w:tab/>
      </w:r>
    </w:p>
    <w:p w:rsidRDefault="0042142B" w:rsidP="007D306F" w:rsidR="00CB6081">
      <w:pPr>
        <w:ind w:firstLine="708" w:left="2124"/>
        <w:jc w:val="both"/>
      </w:pPr>
      <w:r>
        <w:t xml:space="preserve">   </w:t>
      </w:r>
      <w:r w:rsidR="00CB6081">
        <w:t>U Zagrebu 9. siječnja 2019.</w:t>
      </w:r>
    </w:p>
    <w:p w:rsidRDefault="00CB6081" w:rsidP="007D306F" w:rsidR="00CB6081">
      <w:pPr>
        <w:jc w:val="both"/>
      </w:pPr>
    </w:p>
    <w:p w:rsidRDefault="00CB6081" w:rsidP="00FB3E7E" w:rsidR="00CB6081">
      <w:pPr>
        <w:ind w:firstLine="708" w:left="6372"/>
        <w:jc w:val="right"/>
      </w:pPr>
      <w:r>
        <w:t>Sudac:</w:t>
      </w:r>
    </w:p>
    <w:p w:rsidRDefault="007D306F" w:rsidP="00FB3E7E" w:rsidR="00CB6081">
      <w:pPr>
        <w:ind w:firstLine="708" w:left="5664"/>
        <w:jc w:val="right"/>
      </w:pPr>
      <w:r>
        <w:t xml:space="preserve">    </w:t>
      </w:r>
      <w:r w:rsidR="00CB6081">
        <w:t>Danijela Uzelac</w:t>
      </w:r>
      <w:r w:rsidR="00FB3E7E">
        <w:t>, v.r.</w:t>
      </w:r>
    </w:p>
    <w:p w:rsidRDefault="00CB6081" w:rsidP="007D306F" w:rsidR="00CB6081">
      <w:pPr>
        <w:jc w:val="both"/>
      </w:pPr>
    </w:p>
    <w:p w:rsidRDefault="00CB6081" w:rsidP="007D306F" w:rsidR="00CB6081">
      <w:pPr>
        <w:jc w:val="both"/>
      </w:pPr>
      <w:r>
        <w:t>UPUTA O PRAVNOM LIJEKU:</w:t>
      </w:r>
    </w:p>
    <w:p w:rsidRDefault="00CB6081" w:rsidP="007D306F" w:rsidR="00CB6081">
      <w:pPr>
        <w:jc w:val="both"/>
      </w:pPr>
      <w:r>
        <w:t xml:space="preserve">Protiv ovog rješenja nije dopuštena žalba (članak 278. ZPP-a u vezi s člankom 10. SZ-a). </w:t>
      </w:r>
    </w:p>
    <w:p w:rsidRDefault="00CB6081" w:rsidP="007D306F" w:rsidR="00CB6081">
      <w:pPr>
        <w:jc w:val="both"/>
      </w:pPr>
    </w:p>
    <w:p w:rsidRDefault="00CB6081" w:rsidP="007D306F" w:rsidR="00CB6081">
      <w:pPr>
        <w:jc w:val="both"/>
      </w:pPr>
    </w:p>
    <w:p w:rsidRDefault="00FB3E7E" w:rsidP="00FB3E7E" w:rsidR="000811C0">
      <w:pPr>
        <w:ind w:firstLine="708" w:left="6372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B3E7E" w:rsidP="00FB3E7E" w:rsidR="00FB3E7E">
      <w:pPr>
        <w:ind w:firstLine="708" w:left="6372"/>
        <w:jc w:val="right"/>
      </w:pPr>
      <w:r>
        <w:t>Katarina Franjić</w:t>
      </w:r>
    </w:p>
    <w:sectPr w:rsidR="00FB3E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C35"/>
    <w:rsid w:val="00025BAD"/>
    <w:rsid w:val="0003265A"/>
    <w:rsid w:val="000811C0"/>
    <w:rsid w:val="001723AB"/>
    <w:rsid w:val="001C2C04"/>
    <w:rsid w:val="00280ADE"/>
    <w:rsid w:val="002C7787"/>
    <w:rsid w:val="00347680"/>
    <w:rsid w:val="0039078B"/>
    <w:rsid w:val="00393F78"/>
    <w:rsid w:val="0042142B"/>
    <w:rsid w:val="004756BB"/>
    <w:rsid w:val="00492661"/>
    <w:rsid w:val="004C6C35"/>
    <w:rsid w:val="00614B38"/>
    <w:rsid w:val="00750F8A"/>
    <w:rsid w:val="00767BEE"/>
    <w:rsid w:val="007D306F"/>
    <w:rsid w:val="007D6595"/>
    <w:rsid w:val="00831AAB"/>
    <w:rsid w:val="00832F73"/>
    <w:rsid w:val="00CB6081"/>
    <w:rsid w:val="00D84B6C"/>
    <w:rsid w:val="00E070EB"/>
    <w:rsid w:val="00E130C6"/>
    <w:rsid w:val="00E97857"/>
    <w:rsid w:val="00F53AF8"/>
    <w:rsid w:val="00FB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B3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B3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dužniku za dopunu prijedloga za otvaranje predstečajnog postupka</izvorni_sadrzaj>
    <derivirana_varijabla naziv="DomainObject.Primjedba_1">Poziv dužniku za dopunu prijedloga za otvaranje predstečajnog postupka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DISTRIBUCIJA SLADOLEDA d.o.o.</izvorni_sadrzaj>
    <derivirana_varijabla naziv="DomainObject.Predmet.ProtustrankaFormated_1">  DISTRIBUCIJA SLADOLEDA d.o.o.</derivirana_varijabla>
  </DomainObject.Predmet.ProtustrankaFormated>
  <DomainObject.Predmet.ProtustrankaFormatedOIB>
    <izvorni_sadrzaj>  DISTRIBUCIJA SLADOLEDA d.o.o., OIB 17301777030</izvorni_sadrzaj>
    <derivirana_varijabla naziv="DomainObject.Predmet.ProtustrankaFormatedOIB_1">  DISTRIBUCIJA SLADOLEDA d.o.o., OIB 17301777030</derivirana_varijabla>
  </DomainObject.Predmet.ProtustrankaFormatedOIB>
  <DomainObject.Predmet.ProtustrankaFormatedWithAdress>
    <izvorni_sadrzaj> DISTRIBUCIJA SLADOLEDA d.o.o., Poljanički prilaz 4, 10000 Zagreb</izvorni_sadrzaj>
    <derivirana_varijabla naziv="DomainObject.Predmet.ProtustrankaFormatedWithAdress_1"> DISTRIBUCIJA SLADOLEDA d.o.o., Poljanički prilaz 4, 10000 Zagreb</derivirana_varijabla>
  </DomainObject.Predmet.ProtustrankaFormatedWithAdress>
  <DomainObject.Predmet.ProtustrankaFormatedWithAdressOIB>
    <izvorni_sadrzaj> DISTRIBUCIJA SLADOLEDA d.o.o., OIB 17301777030, Poljanički prilaz 4, 10000 Zagreb</izvorni_sadrzaj>
    <derivirana_varijabla naziv="DomainObject.Predmet.ProtustrankaFormatedWithAdressOIB_1"> DISTRIBUCIJA SLADOLEDA d.o.o., OIB 17301777030, Poljanički prilaz 4, 10000 Zagreb</derivirana_varijabla>
  </DomainObject.Predmet.ProtustrankaFormatedWithAdressOIB>
  <DomainObject.Predmet.ProtustrankaWithAdress>
    <izvorni_sadrzaj>DISTRIBUCIJA SLADOLEDA d.o.o. Poljanički prilaz 4, 10000 Zagreb</izvorni_sadrzaj>
    <derivirana_varijabla naziv="DomainObject.Predmet.ProtustrankaWithAdress_1">DISTRIBUCIJA SLADOLEDA d.o.o. Poljanički prilaz 4, 10000 Zagreb</derivirana_varijabla>
  </DomainObject.Predmet.ProtustrankaWithAdress>
  <DomainObject.Predmet.ProtustrankaWithAdressOIB>
    <izvorni_sadrzaj>DISTRIBUCIJA SLADOLEDA d.o.o., OIB 17301777030, Poljanički prilaz 4, 10000 Zagreb</izvorni_sadrzaj>
    <derivirana_varijabla naziv="DomainObject.Predmet.ProtustrankaWithAdressOIB_1">DISTRIBUCIJA SLADOLEDA d.o.o., OIB 17301777030, Poljanički prilaz 4, 10000 Zagreb</derivirana_varijabla>
  </DomainObject.Predmet.ProtustrankaWithAdressOIB>
  <DomainObject.Predmet.ProtustrankaNazivFormated>
    <izvorni_sadrzaj>DISTRIBUCIJA SLADOLEDA d.o.o.</izvorni_sadrzaj>
    <derivirana_varijabla naziv="DomainObject.Predmet.ProtustrankaNazivFormated_1">DISTRIBUCIJA SLADOLEDA d.o.o.</derivirana_varijabla>
  </DomainObject.Predmet.ProtustrankaNazivFormated>
  <DomainObject.Predmet.ProtustrankaNazivFormatedOIB>
    <izvorni_sadrzaj>DISTRIBUCIJA SLADOLEDA d.o.o., OIB 17301777030</izvorni_sadrzaj>
    <derivirana_varijabla naziv="DomainObject.Predmet.ProtustrankaNazivFormatedOIB_1">DISTRIBUCIJA SLADOLEDA d.o.o., OIB 17301777030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DISTRIBUCIJA SLADOLEDA d.o.o.; PUT U SVIJET društvo s ograničenom odgovornošću za trgovinu i usluge</izvorni_sadrzaj>
    <derivirana_varijabla naziv="DomainObject.Predmet.StrankaFormated_1">  DISTRIBUCIJA SLADOLEDA d.o.o.; PUT U SVIJET društvo s ograničenom odgovornošću za trgovinu i usluge</derivirana_varijabla>
  </DomainObject.Predmet.StrankaFormated>
  <DomainObject.Predmet.StrankaFormatedOIB>
    <izvorni_sadrzaj>  DISTRIBUCIJA SLADOLEDA d.o.o., OIB 17301777030; PUT U SVIJET društvo s ograničenom odgovornošću za trgovinu i usluge, OIB 45897988905</izvorni_sadrzaj>
    <derivirana_varijabla naziv="DomainObject.Predmet.StrankaFormatedOIB_1">  DISTRIBUCIJA SLADOLEDA d.o.o., OIB 17301777030; PUT U SVIJET društvo s ograničenom odgovornošću za trgovinu i usluge, OIB 45897988905</derivirana_varijabla>
  </DomainObject.Predmet.StrankaFormatedOIB>
  <DomainObject.Predmet.StrankaFormatedWithAdress>
    <izvorni_sadrzaj> DISTRIBUCIJA SLADOLEDA d.o.o., Poljanički prilaz 4, 10000 Zagreb; PUT U SVIJET društvo s ograničenom odgovornošću za trgovinu i usluge, Poljanički prilaz 4, 10000 Zagreb</izvorni_sadrzaj>
    <derivirana_varijabla naziv="DomainObject.Predmet.StrankaFormatedWithAdress_1"> DISTRIBUCIJA SLADOLEDA d.o.o., Poljanički prilaz 4, 10000 Zagreb; PUT U SVIJET društvo s ograničenom odgovornošću za trgovinu i usluge, Poljanički prilaz 4, 10000 Zagreb</derivirana_varijabla>
  </DomainObject.Predmet.StrankaFormatedWithAdress>
  <DomainObject.Predmet.StrankaFormatedWithAdressOIB>
    <izvorni_sadrzaj> DISTRIBUCIJA SLADOLEDA d.o.o., OIB 17301777030, Poljanički prilaz 4, 10000 Zagreb; PUT U SVIJET društvo s ograničenom odgovornošću za trgovinu i usluge, OIB 45897988905, Poljanički prilaz 4, 10000 Zagreb</izvorni_sadrzaj>
    <derivirana_varijabla naziv="DomainObject.Predmet.StrankaFormatedWithAdressOIB_1"> DISTRIBUCIJA SLADOLEDA d.o.o., OIB 17301777030, Poljanički prilaz 4, 10000 Zagreb; PUT U SVIJET društvo s ograničenom odgovornošću za trgovinu i usluge, OIB 45897988905, Poljanički prilaz 4, 10000 Zagreb</derivirana_varijabla>
  </DomainObject.Predmet.StrankaFormatedWithAdressOIB>
  <DomainObject.Predmet.StrankaWithAdress>
    <izvorni_sadrzaj>DISTRIBUCIJA SLADOLEDA d.o.o. Poljanički prilaz 4,10000 Zagreb,PUT U SVIJET društvo s ograničenom odgovornošću za trgovinu i usluge Poljanički prilaz 4,10000 Zagreb</izvorni_sadrzaj>
    <derivirana_varijabla naziv="DomainObject.Predmet.StrankaWithAdress_1">DISTRIBUCIJA SLADOLEDA d.o.o. Poljanički prilaz 4,10000 Zagreb,PUT U SVIJET društvo s ograničenom odgovornošću za trgovinu i usluge Poljanički prilaz 4,10000 Zagreb</derivirana_varijabla>
  </DomainObject.Predmet.StrankaWithAdress>
  <DomainObject.Predmet.StrankaWithAdressOIB>
    <izvorni_sadrzaj>DISTRIBUCIJA SLADOLEDA d.o.o., OIB 17301777030, Poljanički prilaz 4,10000 Zagreb,PUT U SVIJET društvo s ograničenom odgovornošću za trgovinu i usluge, OIB 45897988905, Poljanički prilaz 4,10000 Zagreb</izvorni_sadrzaj>
    <derivirana_varijabla naziv="DomainObject.Predmet.StrankaWithAdressOIB_1">DISTRIBUCIJA SLADOLEDA d.o.o., OIB 17301777030, Poljanički prilaz 4,10000 Zagreb,PUT U SVIJET društvo s ograničenom odgovornošću za trgovinu i usluge, OIB 45897988905, Poljanički prilaz 4,10000 Zagreb</derivirana_varijabla>
  </DomainObject.Predmet.StrankaWithAdressOIB>
  <DomainObject.Predmet.StrankaNazivFormated>
    <izvorni_sadrzaj>DISTRIBUCIJA SLADOLEDA d.o.o.,PUT U SVIJET društvo s ograničenom odgovornošću za trgovinu i usluge</izvorni_sadrzaj>
    <derivirana_varijabla naziv="DomainObject.Predmet.StrankaNazivFormated_1">DISTRIBUCIJA SLADOLEDA d.o.o.,PUT U SVIJET društvo s ograničenom odgovornošću za trgovinu i usluge</derivirana_varijabla>
  </DomainObject.Predmet.StrankaNazivFormated>
  <DomainObject.Predmet.StrankaNazivFormatedOIB>
    <izvorni_sadrzaj>DISTRIBUCIJA SLADOLEDA d.o.o., OIB 17301777030,PUT U SVIJET društvo s ograničenom odgovornošću za trgovinu i usluge, OIB 45897988905</izvorni_sadrzaj>
    <derivirana_varijabla naziv="DomainObject.Predmet.StrankaNazivFormatedOIB_1">DISTRIBUCIJA SLADOLEDA d.o.o., OIB 17301777030,PUT U SVIJET društvo s ograničenom odgovornošću za trgovinu i usluge, OIB 45897988905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DISTRIBUCIJA SLADOLEDA d.o.o.</item>
      <item>PUT U SVIJET društvo s ograničenom odgovornošću za trgovinu i usluge</item>
    </izvorni_sadrzaj>
    <derivirana_varijabla naziv="DomainObject.Predmet.StrankaListFormated_1">
      <item>DISTRIBUCIJA SLADOLEDA d.o.o.</item>
      <item>PUT U SVIJET društvo s ograničenom odgovornošću za trgovinu i usluge</item>
    </derivirana_varijabla>
  </DomainObject.Predmet.StrankaListFormated>
  <DomainObject.Predmet.StrankaListFormatedOIB>
    <izvorni_sadrzaj>
      <item>DISTRIBUCIJA SLADOLEDA d.o.o., OIB 17301777030</item>
      <item>PUT U SVIJET društvo s ograničenom odgovornošću za trgovinu i usluge, OIB 45897988905</item>
    </izvorni_sadrzaj>
    <derivirana_varijabla naziv="DomainObject.Predmet.StrankaListFormatedOIB_1">
      <item>DISTRIBUCIJA SLADOLEDA d.o.o., OIB 17301777030</item>
      <item>PUT U SVIJET društvo s ograničenom odgovornošću za trgovinu i usluge, OIB 45897988905</item>
    </derivirana_varijabla>
  </DomainObject.Predmet.StrankaListFormatedOIB>
  <DomainObject.Predmet.StrankaListFormatedWithAdress>
    <izvorni_sadrzaj>
      <item>DISTRIBUCIJA SLADOLEDA d.o.o., Poljanički prilaz 4, 10000 Zagreb</item>
      <item>PUT U SVIJET društvo s ograničenom odgovornošću za trgovinu i usluge, Poljanički prilaz 4, 10000 Zagreb</item>
    </izvorni_sadrzaj>
    <derivirana_varijabla naziv="DomainObject.Predmet.StrankaListFormatedWithAdress_1">
      <item>DISTRIBUCIJA SLADOLEDA d.o.o., Poljanički prilaz 4, 10000 Zagreb</item>
      <item>PUT U SVIJET društvo s ograničenom odgovornošću za trgovinu i usluge, Poljanički prilaz 4, 10000 Zagreb</item>
    </derivirana_varijabla>
  </DomainObject.Predmet.StrankaListFormatedWithAdress>
  <DomainObject.Predmet.StrankaListFormatedWithAdressOIB>
    <izvorni_sadrzaj>
      <item>DISTRIBUCIJA SLADOLEDA d.o.o., OIB 17301777030, Poljanički prilaz 4, 10000 Zagreb</item>
      <item>PUT U SVIJET društvo s ograničenom odgovornošću za trgovinu i usluge, OIB 45897988905, Poljanički prilaz 4, 10000 Zagreb</item>
    </izvorni_sadrzaj>
    <derivirana_varijabla naziv="DomainObject.Predmet.StrankaListFormatedWithAdressOIB_1">
      <item>DISTRIBUCIJA SLADOLEDA d.o.o., OIB 17301777030, Poljanički prilaz 4, 10000 Zagreb</item>
      <item>PUT U SVIJET društvo s ograničenom odgovornošću za trgovinu i usluge, OIB 45897988905, Poljanički prilaz 4, 10000 Zagreb</item>
    </derivirana_varijabla>
  </DomainObject.Predmet.StrankaListFormatedWithAdressOIB>
  <DomainObject.Predmet.StrankaListNazivFormated>
    <izvorni_sadrzaj>
      <item>DISTRIBUCIJA SLADOLEDA d.o.o.</item>
      <item>PUT U SVIJET društvo s ograničenom odgovornošću za trgovinu i usluge</item>
    </izvorni_sadrzaj>
    <derivirana_varijabla naziv="DomainObject.Predmet.StrankaListNazivFormated_1">
      <item>DISTRIBUCIJA SLADOLEDA d.o.o.</item>
      <item>PUT U SVIJET društvo s ograničenom odgovornošću za trgovinu i usluge</item>
    </derivirana_varijabla>
  </DomainObject.Predmet.StrankaListNazivFormated>
  <DomainObject.Predmet.StrankaListNazivFormatedOIB>
    <izvorni_sadrzaj>
      <item>DISTRIBUCIJA SLADOLEDA d.o.o., OIB 17301777030</item>
      <item>PUT U SVIJET društvo s ograničenom odgovornošću za trgovinu i usluge, OIB 45897988905</item>
    </izvorni_sadrzaj>
    <derivirana_varijabla naziv="DomainObject.Predmet.StrankaListNazivFormatedOIB_1">
      <item>DISTRIBUCIJA SLADOLEDA d.o.o., OIB 17301777030</item>
      <item>PUT U SVIJET društvo s ograničenom odgovornošću za trgovinu i usluge, OIB 45897988905</item>
    </derivirana_varijabla>
  </DomainObject.Predmet.StrankaListNazivFormatedOIB>
  <DomainObject.Predmet.ProtuStrankaListFormated>
    <izvorni_sadrzaj>
      <item>DISTRIBUCIJA SLADOLEDA d.o.o.</item>
    </izvorni_sadrzaj>
    <derivirana_varijabla naziv="DomainObject.Predmet.ProtuStrankaListFormated_1">
      <item>DISTRIBUCIJA SLADOLEDA d.o.o.</item>
    </derivirana_varijabla>
  </DomainObject.Predmet.ProtuStrankaListFormated>
  <DomainObject.Predmet.ProtuStrankaListFormatedOIB>
    <izvorni_sadrzaj>
      <item>DISTRIBUCIJA SLADOLEDA d.o.o., OIB 17301777030</item>
    </izvorni_sadrzaj>
    <derivirana_varijabla naziv="DomainObject.Predmet.ProtuStrankaListFormatedOIB_1">
      <item>DISTRIBUCIJA SLADOLEDA d.o.o., OIB 17301777030</item>
    </derivirana_varijabla>
  </DomainObject.Predmet.ProtuStrankaListFormatedOIB>
  <DomainObject.Predmet.ProtuStrankaListFormatedWithAdress>
    <izvorni_sadrzaj>
      <item>DISTRIBUCIJA SLADOLEDA d.o.o., Poljanički prilaz 4, 10000 Zagreb</item>
    </izvorni_sadrzaj>
    <derivirana_varijabla naziv="DomainObject.Predmet.ProtuStrankaListFormatedWithAdress_1">
      <item>DISTRIBUCIJA SLADOLEDA d.o.o., Poljanički prilaz 4, 10000 Zagreb</item>
    </derivirana_varijabla>
  </DomainObject.Predmet.ProtuStrankaListFormatedWithAdress>
  <DomainObject.Predmet.ProtuStrankaListFormatedWithAdressOIB>
    <izvorni_sadrzaj>
      <item>DISTRIBUCIJA SLADOLEDA d.o.o., OIB 17301777030, Poljanički prilaz 4, 10000 Zagreb</item>
    </izvorni_sadrzaj>
    <derivirana_varijabla naziv="DomainObject.Predmet.ProtuStrankaListFormatedWithAdressOIB_1">
      <item>DISTRIBUCIJA SLADOLEDA d.o.o., OIB 17301777030, Poljanički prilaz 4, 10000 Zagreb</item>
    </derivirana_varijabla>
  </DomainObject.Predmet.ProtuStrankaListFormatedWithAdressOIB>
  <DomainObject.Predmet.ProtuStrankaListNazivFormated>
    <izvorni_sadrzaj>
      <item>DISTRIBUCIJA SLADOLEDA d.o.o.</item>
    </izvorni_sadrzaj>
    <derivirana_varijabla naziv="DomainObject.Predmet.ProtuStrankaListNazivFormated_1">
      <item>DISTRIBUCIJA SLADOLEDA d.o.o.</item>
    </derivirana_varijabla>
  </DomainObject.Predmet.ProtuStrankaListNazivFormated>
  <DomainObject.Predmet.ProtuStrankaListNazivFormatedOIB>
    <izvorni_sadrzaj>
      <item>DISTRIBUCIJA SLADOLEDA d.o.o., OIB 17301777030</item>
    </izvorni_sadrzaj>
    <derivirana_varijabla naziv="DomainObject.Predmet.ProtuStrankaListNazivFormatedOIB_1">
      <item>DISTRIBUCIJA SLADOLEDA d.o.o., OIB 17301777030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DISTRIBUCIJA SLADOLEDA d.o.o. i dr.</izvorni_sadrzaj>
    <derivirana_varijabla naziv="DomainObject.Predmet.StrankaIDrugi_1">DISTRIBUCIJA SLADOLEDA d.o.o. i dr.</derivirana_varijabla>
  </DomainObject.Predmet.StrankaIDrugi>
  <DomainObject.Predmet.ProtustrankaIDrugi>
    <izvorni_sadrzaj>DISTRIBUCIJA SLADOLEDA d.o.o.</izvorni_sadrzaj>
    <derivirana_varijabla naziv="DomainObject.Predmet.ProtustrankaIDrugi_1">DISTRIBUCIJA SLADOLEDA d.o.o.</derivirana_varijabla>
  </DomainObject.Predmet.ProtustrankaIDrugi>
  <DomainObject.Predmet.StrankaIDrugiAdressOIB>
    <izvorni_sadrzaj>DISTRIBUCIJA SLADOLEDA d.o.o., OIB 17301777030, Poljanički prilaz 4, 10000 Zagreb i dr.</izvorni_sadrzaj>
    <derivirana_varijabla naziv="DomainObject.Predmet.StrankaIDrugiAdressOIB_1">DISTRIBUCIJA SLADOLEDA d.o.o., OIB 17301777030, Poljanički prilaz 4, 10000 Zagreb i dr.</derivirana_varijabla>
  </DomainObject.Predmet.StrankaIDrugiAdressOIB>
  <DomainObject.Predmet.ProtustrankaIDrugiAdressOIB>
    <izvorni_sadrzaj>DISTRIBUCIJA SLADOLEDA d.o.o., OIB 17301777030, Poljanički prilaz 4, 10000 Zagreb</izvorni_sadrzaj>
    <derivirana_varijabla naziv="DomainObject.Predmet.ProtustrankaIDrugiAdressOIB_1">DISTRIBUCIJA SLADOLEDA d.o.o., OIB 17301777030, Poljanički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DISTRIBUCIJA SLADOLEDA d.o.o.</item>
      <item>DISTRIBUCIJA SLADOLEDA d.o.o.</item>
      <item>PUT U SVIJET društvo s ograničenom odgovornošću za trgovinu i usluge</item>
    </izvorni_sadrzaj>
    <derivirana_varijabla naziv="DomainObject.Predmet.SudioniciListNaziv_1">
      <item>DISTRIBUCIJA SLADOLEDA d.o.o.</item>
      <item>DISTRIBUCIJA SLADOLEDA d.o.o.</item>
      <item>PUT U SVIJET društvo s ograničenom odgovornošću za trgovinu i usluge</item>
    </derivirana_varijabla>
  </DomainObject.Predmet.SudioniciListNaziv>
  <DomainObject.Predmet.SudioniciListAdressOIB>
    <izvorni_sadrzaj>
      <item>DISTRIBUCIJA SLADOLEDA d.o.o., OIB 17301777030, Poljanički prilaz 4,10000 Zagreb</item>
      <item>DISTRIBUCIJA SLADOLEDA d.o.o., OIB 17301777030, Poljanički prilaz 4,10000 Zagreb</item>
      <item>PUT U SVIJET društvo s ograničenom odgovornošću za trgovinu i usluge, OIB 45897988905, Poljanički prilaz 4,10000 Zagreb</item>
    </izvorni_sadrzaj>
    <derivirana_varijabla naziv="DomainObject.Predmet.SudioniciListAdressOIB_1">
      <item>DISTRIBUCIJA SLADOLEDA d.o.o., OIB 17301777030, Poljanički prilaz 4,10000 Zagreb</item>
      <item>DISTRIBUCIJA SLADOLEDA d.o.o., OIB 17301777030, Poljanički prilaz 4,10000 Zagreb</item>
      <item>PUT U SVIJET društvo s ograničenom odgovornošću za trgovinu i usluge, OIB 45897988905, Poljanički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17301777030</item>
      <item>, OIB 17301777030</item>
      <item>, OIB 45897988905</item>
    </izvorni_sadrzaj>
    <derivirana_varijabla naziv="DomainObject.Predmet.SudioniciListNazivOIB_1">
      <item>, OIB 17301777030</item>
      <item>, OIB 17301777030</item>
      <item>, OIB 45897988905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610</properties:Words>
  <properties:Characters>3398</properties:Characters>
  <properties:Lines>92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2019-01-08T09:40:00Z</dcterms:created>
  <dc:creator>Danijela Uzelac</dc:creator>
  <dc:description/>
  <cp:keywords/>
  <cp:lastModifiedBy>Katarina Franjić</cp:lastModifiedBy>
  <cp:lastPrinted>2019-01-09T08:36:00Z</cp:lastPrinted>
  <dcterms:modified xmlns:xsi="http://www.w3.org/2001/XMLSchema-instance" xsi:type="dcterms:W3CDTF">2019-01-09T08:44:00Z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(st-8-19 Predstečaj-dopuna prijedloga,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