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4fcf" w14:paraId="62e4fcf" w:rsidRDefault="003B7417" w:rsidP="00105FBE" w:rsidR="00105FBE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FBE" w:rsidP="00105FBE" w:rsidR="00105FB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105FBE" w:rsidP="00105FBE" w:rsidR="00105FB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105FBE" w:rsidP="00105FBE" w:rsidR="00105FB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6C7E91" w:rsidP="006C7E91" w:rsidR="006C7E91">
      <w:pPr>
        <w:jc w:val="right"/>
        <w:rPr>
          <w:lang w:val="pt-BR"/>
        </w:rPr>
      </w:pPr>
    </w:p>
    <w:p w:rsidRDefault="006C7E91" w:rsidP="006C7E91" w:rsidR="006C7E91" w:rsidRPr="006C7E91">
      <w:pPr>
        <w:jc w:val="right"/>
        <w:rPr>
          <w:sz w:val="24"/>
          <w:szCs w:val="24"/>
          <w:lang w:val="pt-BR"/>
        </w:rPr>
      </w:pPr>
      <w:r w:rsidRPr="006C7E91">
        <w:rPr>
          <w:sz w:val="24"/>
          <w:szCs w:val="24"/>
          <w:lang w:val="pt-BR"/>
        </w:rPr>
        <w:t>40.St-</w:t>
      </w:r>
      <w:r w:rsidR="00CD2978">
        <w:rPr>
          <w:sz w:val="24"/>
          <w:szCs w:val="24"/>
          <w:lang w:val="pt-BR"/>
        </w:rPr>
        <w:t>624</w:t>
      </w:r>
      <w:r w:rsidRPr="006C7E91">
        <w:rPr>
          <w:sz w:val="24"/>
          <w:szCs w:val="24"/>
          <w:lang w:val="pt-BR"/>
        </w:rPr>
        <w:t>/1</w:t>
      </w:r>
      <w:r w:rsidR="00CD2978">
        <w:rPr>
          <w:sz w:val="24"/>
          <w:szCs w:val="24"/>
          <w:lang w:val="pt-BR"/>
        </w:rPr>
        <w:t>7</w:t>
      </w:r>
    </w:p>
    <w:p w:rsidRDefault="006C7E91" w:rsidP="006C7E91" w:rsidR="006C7E91" w:rsidRPr="006C7E91">
      <w:pPr>
        <w:jc w:val="right"/>
        <w:rPr>
          <w:sz w:val="24"/>
          <w:szCs w:val="24"/>
          <w:lang w:val="pt-BR"/>
        </w:rPr>
      </w:pPr>
    </w:p>
    <w:p w:rsidRDefault="006C7E91" w:rsidP="006C7E91" w:rsidR="006C7E91" w:rsidRPr="006C7E91">
      <w:pPr>
        <w:jc w:val="center"/>
        <w:rPr>
          <w:sz w:val="24"/>
          <w:szCs w:val="24"/>
          <w:lang w:val="pt-BR"/>
        </w:rPr>
      </w:pPr>
      <w:r w:rsidRPr="006C7E91">
        <w:rPr>
          <w:sz w:val="24"/>
          <w:szCs w:val="24"/>
          <w:lang w:val="pt-BR"/>
        </w:rPr>
        <w:t>R E P U B L I K A  H R V A T S K A</w:t>
      </w:r>
    </w:p>
    <w:p w:rsidRDefault="006C7E91" w:rsidP="006C7E91" w:rsidR="006C7E91" w:rsidRPr="006C7E91">
      <w:pPr>
        <w:jc w:val="center"/>
        <w:rPr>
          <w:sz w:val="24"/>
          <w:szCs w:val="24"/>
        </w:rPr>
      </w:pPr>
      <w:r w:rsidRPr="006C7E91">
        <w:rPr>
          <w:sz w:val="24"/>
          <w:szCs w:val="24"/>
        </w:rPr>
        <w:t xml:space="preserve">Z A K </w:t>
      </w:r>
      <w:proofErr w:type="spellStart"/>
      <w:r w:rsidRPr="006C7E91">
        <w:rPr>
          <w:sz w:val="24"/>
          <w:szCs w:val="24"/>
        </w:rPr>
        <w:t>LJ</w:t>
      </w:r>
      <w:proofErr w:type="spellEnd"/>
      <w:r w:rsidRPr="006C7E91">
        <w:rPr>
          <w:sz w:val="24"/>
          <w:szCs w:val="24"/>
        </w:rPr>
        <w:t xml:space="preserve"> U Č A K </w:t>
      </w:r>
    </w:p>
    <w:p w:rsidRDefault="006C7E91" w:rsidP="006C7E91" w:rsidR="006C7E91" w:rsidRPr="006C7E91">
      <w:pPr>
        <w:jc w:val="center"/>
        <w:rPr>
          <w:sz w:val="24"/>
          <w:szCs w:val="24"/>
        </w:rPr>
      </w:pPr>
    </w:p>
    <w:p w:rsidRDefault="006C7E91" w:rsidP="00CD2978" w:rsidR="006C7E91" w:rsidRPr="002847DF">
      <w:pPr>
        <w:ind w:firstLine="720"/>
        <w:jc w:val="both"/>
        <w:rPr>
          <w:sz w:val="24"/>
          <w:szCs w:val="24"/>
        </w:rPr>
      </w:pPr>
      <w:r w:rsidRPr="006C7E91">
        <w:rPr>
          <w:sz w:val="24"/>
          <w:szCs w:val="24"/>
        </w:rPr>
        <w:t xml:space="preserve">            TRGOVAČKI SUD U ZAGREBU po sucu Anti Galiću, kao stečajnom sucu, u </w:t>
      </w:r>
      <w:r w:rsidRPr="002847DF">
        <w:rPr>
          <w:sz w:val="24"/>
          <w:szCs w:val="24"/>
        </w:rPr>
        <w:t>stečajnom postupku nad</w:t>
      </w:r>
      <w:r w:rsidR="008243BC">
        <w:rPr>
          <w:sz w:val="24"/>
          <w:szCs w:val="24"/>
        </w:rPr>
        <w:t xml:space="preserve"> S</w:t>
      </w:r>
      <w:r w:rsidR="00CD2978" w:rsidRPr="00107CC3">
        <w:rPr>
          <w:sz w:val="24"/>
          <w:szCs w:val="24"/>
        </w:rPr>
        <w:t>tečajn</w:t>
      </w:r>
      <w:r w:rsidR="008243BC">
        <w:rPr>
          <w:sz w:val="24"/>
          <w:szCs w:val="24"/>
        </w:rPr>
        <w:t>a</w:t>
      </w:r>
      <w:r w:rsidR="00CD2978">
        <w:rPr>
          <w:sz w:val="24"/>
          <w:szCs w:val="24"/>
        </w:rPr>
        <w:t xml:space="preserve"> mas</w:t>
      </w:r>
      <w:r w:rsidR="008243BC">
        <w:rPr>
          <w:sz w:val="24"/>
          <w:szCs w:val="24"/>
        </w:rPr>
        <w:t>a</w:t>
      </w:r>
      <w:r w:rsidR="00CD2978">
        <w:rPr>
          <w:sz w:val="24"/>
          <w:szCs w:val="24"/>
        </w:rPr>
        <w:t xml:space="preserve"> iz stečajnog dužnika </w:t>
      </w:r>
      <w:proofErr w:type="spellStart"/>
      <w:r w:rsidR="00CD2978">
        <w:rPr>
          <w:sz w:val="24"/>
          <w:szCs w:val="24"/>
        </w:rPr>
        <w:t>POSAVINA</w:t>
      </w:r>
      <w:proofErr w:type="spellEnd"/>
      <w:r w:rsidR="00CD2978">
        <w:rPr>
          <w:sz w:val="24"/>
          <w:szCs w:val="24"/>
        </w:rPr>
        <w:t xml:space="preserve"> </w:t>
      </w:r>
      <w:proofErr w:type="spellStart"/>
      <w:r w:rsidR="00CD2978">
        <w:rPr>
          <w:sz w:val="24"/>
          <w:szCs w:val="24"/>
        </w:rPr>
        <w:t>TRANSPROM</w:t>
      </w:r>
      <w:proofErr w:type="spellEnd"/>
      <w:r w:rsidR="00CD2978">
        <w:rPr>
          <w:sz w:val="24"/>
          <w:szCs w:val="24"/>
        </w:rPr>
        <w:t xml:space="preserve"> </w:t>
      </w:r>
      <w:r w:rsidR="00CD2978" w:rsidRPr="00107CC3">
        <w:rPr>
          <w:sz w:val="24"/>
          <w:szCs w:val="24"/>
        </w:rPr>
        <w:t>d.o.o.</w:t>
      </w:r>
      <w:r w:rsidR="00CD2978">
        <w:rPr>
          <w:sz w:val="24"/>
          <w:szCs w:val="24"/>
        </w:rPr>
        <w:t xml:space="preserve">, </w:t>
      </w:r>
      <w:r w:rsidR="00CD2978" w:rsidRPr="00107CC3">
        <w:rPr>
          <w:sz w:val="24"/>
          <w:szCs w:val="24"/>
        </w:rPr>
        <w:t xml:space="preserve">u stečaju, </w:t>
      </w:r>
      <w:proofErr w:type="spellStart"/>
      <w:r w:rsidR="00CD2978">
        <w:rPr>
          <w:sz w:val="24"/>
          <w:szCs w:val="24"/>
        </w:rPr>
        <w:t>Lekenik</w:t>
      </w:r>
      <w:proofErr w:type="spellEnd"/>
      <w:r w:rsidR="00CD2978">
        <w:rPr>
          <w:sz w:val="24"/>
          <w:szCs w:val="24"/>
        </w:rPr>
        <w:t xml:space="preserve">, </w:t>
      </w:r>
      <w:r w:rsidR="00CD2978" w:rsidRPr="00107CC3">
        <w:rPr>
          <w:sz w:val="24"/>
          <w:szCs w:val="24"/>
        </w:rPr>
        <w:t>Zagreb</w:t>
      </w:r>
      <w:r w:rsidR="00CD2978">
        <w:rPr>
          <w:sz w:val="24"/>
          <w:szCs w:val="24"/>
        </w:rPr>
        <w:t xml:space="preserve">ačka </w:t>
      </w:r>
      <w:proofErr w:type="spellStart"/>
      <w:r w:rsidR="00CD2978">
        <w:rPr>
          <w:sz w:val="24"/>
          <w:szCs w:val="24"/>
        </w:rPr>
        <w:t>bb</w:t>
      </w:r>
      <w:proofErr w:type="spellEnd"/>
      <w:r w:rsidR="00CD2978">
        <w:rPr>
          <w:sz w:val="24"/>
          <w:szCs w:val="24"/>
        </w:rPr>
        <w:t xml:space="preserve">, </w:t>
      </w:r>
      <w:r w:rsidR="000B5245" w:rsidRPr="002847DF">
        <w:rPr>
          <w:sz w:val="24"/>
          <w:szCs w:val="24"/>
        </w:rPr>
        <w:t xml:space="preserve"> </w:t>
      </w:r>
      <w:r w:rsidRPr="002847DF">
        <w:rPr>
          <w:sz w:val="24"/>
          <w:szCs w:val="24"/>
        </w:rPr>
        <w:t xml:space="preserve">dana </w:t>
      </w:r>
      <w:proofErr w:type="spellStart"/>
      <w:r w:rsidR="000B5245" w:rsidRPr="002847DF">
        <w:rPr>
          <w:sz w:val="24"/>
          <w:szCs w:val="24"/>
        </w:rPr>
        <w:t>2</w:t>
      </w:r>
      <w:r w:rsidR="00CD2978">
        <w:rPr>
          <w:sz w:val="24"/>
          <w:szCs w:val="24"/>
        </w:rPr>
        <w:t>5.travnja</w:t>
      </w:r>
      <w:proofErr w:type="spellEnd"/>
      <w:r w:rsidRPr="002847DF">
        <w:rPr>
          <w:sz w:val="24"/>
          <w:szCs w:val="24"/>
        </w:rPr>
        <w:t xml:space="preserve"> </w:t>
      </w:r>
      <w:proofErr w:type="spellStart"/>
      <w:r w:rsidRPr="002847DF">
        <w:rPr>
          <w:sz w:val="24"/>
          <w:szCs w:val="24"/>
        </w:rPr>
        <w:t>201</w:t>
      </w:r>
      <w:r w:rsidR="000B5245" w:rsidRPr="002847DF">
        <w:rPr>
          <w:sz w:val="24"/>
          <w:szCs w:val="24"/>
        </w:rPr>
        <w:t>7</w:t>
      </w:r>
      <w:proofErr w:type="spellEnd"/>
      <w:r w:rsidRPr="002847DF">
        <w:rPr>
          <w:sz w:val="24"/>
          <w:szCs w:val="24"/>
        </w:rPr>
        <w:t>.</w:t>
      </w:r>
    </w:p>
    <w:p w:rsidRDefault="00105FBE" w:rsidP="00105FBE" w:rsidR="00105FBE" w:rsidRPr="00990537">
      <w:pPr>
        <w:ind w:firstLine="720"/>
        <w:jc w:val="both"/>
        <w:rPr>
          <w:sz w:val="40"/>
          <w:szCs w:val="40"/>
        </w:rPr>
      </w:pPr>
    </w:p>
    <w:p w:rsidRDefault="00105FBE" w:rsidP="00105FBE" w:rsidR="00105FBE">
      <w:pPr>
        <w:jc w:val="center"/>
        <w:rPr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    j e </w:t>
      </w:r>
    </w:p>
    <w:p w:rsidRDefault="00105FBE" w:rsidP="00105FBE" w:rsidR="00105FBE">
      <w:pPr>
        <w:jc w:val="center"/>
        <w:rPr>
          <w:sz w:val="24"/>
        </w:rPr>
      </w:pPr>
    </w:p>
    <w:p w:rsidRDefault="00105FBE" w:rsidP="00105FBE" w:rsidR="00105FBE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  <w:t xml:space="preserve">Određuje se postotak namirenja tražbina </w:t>
      </w:r>
      <w:r w:rsidR="00CD2978">
        <w:rPr>
          <w:sz w:val="24"/>
        </w:rPr>
        <w:t xml:space="preserve">vjerovnika </w:t>
      </w:r>
      <w:r w:rsidR="002847DF">
        <w:rPr>
          <w:sz w:val="24"/>
        </w:rPr>
        <w:t xml:space="preserve">drugog </w:t>
      </w:r>
      <w:r>
        <w:rPr>
          <w:sz w:val="24"/>
        </w:rPr>
        <w:t xml:space="preserve">višeg isplatnog reda </w:t>
      </w:r>
      <w:r w:rsidR="00CD2978">
        <w:rPr>
          <w:sz w:val="24"/>
        </w:rPr>
        <w:t xml:space="preserve">trećom naknadnom </w:t>
      </w:r>
      <w:r w:rsidR="00790A84">
        <w:rPr>
          <w:sz w:val="24"/>
        </w:rPr>
        <w:t xml:space="preserve">diobom </w:t>
      </w:r>
      <w:r>
        <w:rPr>
          <w:sz w:val="24"/>
        </w:rPr>
        <w:t xml:space="preserve">u visini </w:t>
      </w:r>
      <w:r w:rsidR="006412FE">
        <w:rPr>
          <w:sz w:val="24"/>
        </w:rPr>
        <w:t>1,</w:t>
      </w:r>
      <w:proofErr w:type="spellStart"/>
      <w:r w:rsidR="006412FE">
        <w:rPr>
          <w:sz w:val="24"/>
        </w:rPr>
        <w:t>85</w:t>
      </w:r>
      <w:proofErr w:type="spellEnd"/>
      <w:r>
        <w:rPr>
          <w:sz w:val="24"/>
        </w:rPr>
        <w:t xml:space="preserve"> % (</w:t>
      </w:r>
      <w:proofErr w:type="spellStart"/>
      <w:r w:rsidR="006412FE">
        <w:rPr>
          <w:sz w:val="24"/>
        </w:rPr>
        <w:t>jednocijeloosamdesetpet</w:t>
      </w:r>
      <w:r w:rsidR="00790A84">
        <w:rPr>
          <w:sz w:val="24"/>
        </w:rPr>
        <w:t>posto</w:t>
      </w:r>
      <w:proofErr w:type="spellEnd"/>
      <w:r w:rsidR="00790A84">
        <w:rPr>
          <w:sz w:val="24"/>
        </w:rPr>
        <w:t>)</w:t>
      </w:r>
      <w:r>
        <w:rPr>
          <w:sz w:val="24"/>
        </w:rPr>
        <w:t xml:space="preserve"> </w:t>
      </w:r>
    </w:p>
    <w:p w:rsidRDefault="00105FBE" w:rsidP="00105FBE" w:rsidR="00105FBE">
      <w:pPr>
        <w:tabs>
          <w:tab w:pos="1440" w:val="left"/>
        </w:tabs>
        <w:jc w:val="both"/>
        <w:rPr>
          <w:sz w:val="24"/>
        </w:rPr>
      </w:pPr>
    </w:p>
    <w:p w:rsidRDefault="00105FBE" w:rsidP="00105FBE" w:rsidR="00105FBE">
      <w:pPr>
        <w:tabs>
          <w:tab w:pos="1440" w:val="left"/>
        </w:tabs>
        <w:jc w:val="both"/>
        <w:rPr>
          <w:sz w:val="24"/>
        </w:rPr>
      </w:pPr>
    </w:p>
    <w:p w:rsidRDefault="00105FBE" w:rsidP="00105FBE" w:rsidR="00105FBE">
      <w:pPr>
        <w:tabs>
          <w:tab w:pos="1440" w:val="left"/>
        </w:tabs>
        <w:jc w:val="center"/>
        <w:rPr>
          <w:sz w:val="24"/>
        </w:rPr>
      </w:pPr>
      <w:r>
        <w:rPr>
          <w:sz w:val="24"/>
        </w:rPr>
        <w:t>Obrazloženje</w:t>
      </w:r>
    </w:p>
    <w:p w:rsidRDefault="00105FBE" w:rsidP="00105FBE" w:rsidR="00105FBE">
      <w:pPr>
        <w:tabs>
          <w:tab w:pos="1440" w:val="left"/>
        </w:tabs>
        <w:jc w:val="center"/>
        <w:rPr>
          <w:sz w:val="24"/>
        </w:rPr>
      </w:pPr>
    </w:p>
    <w:p w:rsidRDefault="00105FBE" w:rsidP="00105FBE" w:rsidR="00105FBE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</w:r>
      <w:r w:rsidR="006412FE">
        <w:rPr>
          <w:sz w:val="24"/>
        </w:rPr>
        <w:t xml:space="preserve">Na prijedlog stečajnog upravitelja a </w:t>
      </w:r>
      <w:r>
        <w:rPr>
          <w:sz w:val="24"/>
        </w:rPr>
        <w:t xml:space="preserve">temeljem odredbe članka </w:t>
      </w:r>
      <w:proofErr w:type="spellStart"/>
      <w:r>
        <w:rPr>
          <w:sz w:val="24"/>
        </w:rPr>
        <w:t>191</w:t>
      </w:r>
      <w:proofErr w:type="spellEnd"/>
      <w:r>
        <w:rPr>
          <w:sz w:val="24"/>
        </w:rPr>
        <w:t>. stavak 1.</w:t>
      </w:r>
      <w:r w:rsidR="006412FE">
        <w:rPr>
          <w:sz w:val="24"/>
        </w:rPr>
        <w:t xml:space="preserve">, rečenica druga </w:t>
      </w:r>
      <w:r>
        <w:rPr>
          <w:sz w:val="24"/>
        </w:rPr>
        <w:t>S</w:t>
      </w:r>
      <w:r w:rsidR="00790A84">
        <w:rPr>
          <w:sz w:val="24"/>
        </w:rPr>
        <w:t>tečajnog zakona (N.N.br.44/</w:t>
      </w:r>
      <w:proofErr w:type="spellStart"/>
      <w:r w:rsidR="00790A84">
        <w:rPr>
          <w:sz w:val="24"/>
        </w:rPr>
        <w:t>96</w:t>
      </w:r>
      <w:proofErr w:type="spellEnd"/>
      <w:r w:rsidR="00790A84">
        <w:rPr>
          <w:sz w:val="24"/>
        </w:rPr>
        <w:t xml:space="preserve"> do </w:t>
      </w:r>
      <w:proofErr w:type="spellStart"/>
      <w:r w:rsidR="00790A84">
        <w:rPr>
          <w:sz w:val="24"/>
        </w:rPr>
        <w:t>133</w:t>
      </w:r>
      <w:proofErr w:type="spellEnd"/>
      <w:r w:rsidR="00790A84">
        <w:rPr>
          <w:sz w:val="24"/>
        </w:rPr>
        <w:t>/</w:t>
      </w:r>
      <w:proofErr w:type="spellStart"/>
      <w:r w:rsidR="00790A84">
        <w:rPr>
          <w:sz w:val="24"/>
        </w:rPr>
        <w:t>12</w:t>
      </w:r>
      <w:proofErr w:type="spellEnd"/>
      <w:r w:rsidR="00790A84">
        <w:rPr>
          <w:sz w:val="24"/>
        </w:rPr>
        <w:t xml:space="preserve">) koji Zakon se u ovom postupku primjenjuje temelje odredbe članka </w:t>
      </w:r>
      <w:proofErr w:type="spellStart"/>
      <w:r w:rsidR="00790A84">
        <w:rPr>
          <w:sz w:val="24"/>
        </w:rPr>
        <w:t>441</w:t>
      </w:r>
      <w:proofErr w:type="spellEnd"/>
      <w:r w:rsidR="00790A84">
        <w:rPr>
          <w:sz w:val="24"/>
        </w:rPr>
        <w:t xml:space="preserve">. </w:t>
      </w:r>
      <w:proofErr w:type="spellStart"/>
      <w:r w:rsidR="00790A84">
        <w:rPr>
          <w:sz w:val="24"/>
        </w:rPr>
        <w:t>stvak</w:t>
      </w:r>
      <w:proofErr w:type="spellEnd"/>
      <w:r w:rsidR="00790A84">
        <w:rPr>
          <w:sz w:val="24"/>
        </w:rPr>
        <w:t xml:space="preserve"> 1. Stečajnog zakona (N.N.br.71/</w:t>
      </w:r>
      <w:proofErr w:type="spellStart"/>
      <w:r w:rsidR="00790A84">
        <w:rPr>
          <w:sz w:val="24"/>
        </w:rPr>
        <w:t>15</w:t>
      </w:r>
      <w:proofErr w:type="spellEnd"/>
      <w:r w:rsidR="00790A84">
        <w:rPr>
          <w:sz w:val="24"/>
        </w:rPr>
        <w:t xml:space="preserve">) </w:t>
      </w:r>
      <w:r w:rsidR="006412FE">
        <w:rPr>
          <w:sz w:val="24"/>
        </w:rPr>
        <w:t xml:space="preserve">stečajni je sudac </w:t>
      </w:r>
      <w:r>
        <w:rPr>
          <w:sz w:val="24"/>
        </w:rPr>
        <w:t xml:space="preserve">odredio visinu dijela koji se isplaćuje </w:t>
      </w:r>
      <w:r w:rsidR="006412FE">
        <w:rPr>
          <w:sz w:val="24"/>
        </w:rPr>
        <w:t xml:space="preserve">trećom naknadnom </w:t>
      </w:r>
      <w:r>
        <w:rPr>
          <w:sz w:val="24"/>
        </w:rPr>
        <w:t>diobom.</w:t>
      </w:r>
    </w:p>
    <w:p w:rsidRDefault="00105FBE" w:rsidP="00105FBE" w:rsidR="00105FBE">
      <w:pPr>
        <w:jc w:val="both"/>
        <w:rPr>
          <w:sz w:val="24"/>
        </w:rPr>
      </w:pPr>
    </w:p>
    <w:p w:rsidRDefault="006B3637" w:rsidP="00105FBE" w:rsidR="006B3637">
      <w:pPr>
        <w:jc w:val="both"/>
        <w:rPr>
          <w:sz w:val="24"/>
        </w:rPr>
      </w:pPr>
    </w:p>
    <w:p w:rsidRDefault="00105FBE" w:rsidP="00105FBE" w:rsidR="00105FBE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421A5A">
        <w:rPr>
          <w:sz w:val="24"/>
        </w:rPr>
        <w:t>2</w:t>
      </w:r>
      <w:r w:rsidR="006412FE">
        <w:rPr>
          <w:sz w:val="24"/>
        </w:rPr>
        <w:t>5.travnja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421A5A">
        <w:rPr>
          <w:sz w:val="24"/>
        </w:rPr>
        <w:t>7</w:t>
      </w:r>
      <w:proofErr w:type="spellEnd"/>
      <w:r>
        <w:rPr>
          <w:sz w:val="24"/>
        </w:rPr>
        <w:t>. godine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SUDAC: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3B7417">
        <w:rPr>
          <w:sz w:val="24"/>
        </w:rPr>
        <w:tab/>
      </w:r>
      <w:r w:rsidR="003B7417">
        <w:rPr>
          <w:sz w:val="24"/>
        </w:rPr>
        <w:tab/>
      </w:r>
      <w:r w:rsidR="003B7417">
        <w:rPr>
          <w:sz w:val="24"/>
        </w:rPr>
        <w:tab/>
      </w:r>
      <w:r w:rsidR="003B7417">
        <w:rPr>
          <w:sz w:val="24"/>
        </w:rPr>
        <w:tab/>
      </w:r>
      <w:r w:rsidR="003B7417">
        <w:rPr>
          <w:sz w:val="24"/>
        </w:rPr>
        <w:tab/>
      </w:r>
      <w:r w:rsidR="003B7417">
        <w:rPr>
          <w:sz w:val="24"/>
        </w:rPr>
        <w:tab/>
        <w:t xml:space="preserve">     Ante Galić</w:t>
      </w:r>
      <w:r w:rsidR="009A5AD9">
        <w:rPr>
          <w:sz w:val="24"/>
        </w:rPr>
        <w:t xml:space="preserve"> v.r.</w:t>
      </w:r>
    </w:p>
    <w:p w:rsidRDefault="00105FBE" w:rsidP="00105FBE" w:rsidR="00105FBE">
      <w:pPr>
        <w:jc w:val="both"/>
        <w:rPr>
          <w:sz w:val="24"/>
        </w:rPr>
      </w:pP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6412FE">
        <w:rPr>
          <w:sz w:val="24"/>
        </w:rPr>
        <w:t>nije dopuštena žalba</w:t>
      </w:r>
      <w:r>
        <w:rPr>
          <w:sz w:val="24"/>
        </w:rPr>
        <w:t xml:space="preserve"> ( 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st. 9.  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 </w:t>
      </w:r>
    </w:p>
    <w:p w:rsidRDefault="00105FBE" w:rsidP="00105FBE" w:rsidR="00105FBE">
      <w:pPr>
        <w:jc w:val="both"/>
        <w:rPr>
          <w:sz w:val="24"/>
        </w:rPr>
      </w:pPr>
    </w:p>
    <w:p w:rsidRDefault="009A5AD9" w:rsidP="009A5AD9" w:rsidR="009A5AD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A5AD9" w:rsidP="00422EE0" w:rsidR="009A5AD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105FBE" w:rsidP="009A5AD9" w:rsidR="00105FBE">
      <w:pPr>
        <w:tabs>
          <w:tab w:pos="720" w:val="left"/>
        </w:tabs>
        <w:ind w:left="720"/>
        <w:jc w:val="both"/>
        <w:textAlignment w:val="auto"/>
        <w:rPr>
          <w:sz w:val="24"/>
        </w:rPr>
      </w:pPr>
    </w:p>
    <w:sectPr w:rsidSect="00CD2917" w:rsidR="00105FBE">
      <w:headerReference w:type="default" r:id="rId10"/>
      <w:pgSz w:h="16838" w:w="11906"/>
      <w:pgMar w:gutter="0" w:footer="720" w:header="720" w:left="1560" w:bottom="567" w:right="1274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0D4" w:rsidR="004A70D4">
      <w:r>
        <w:separator/>
      </w:r>
    </w:p>
  </w:endnote>
  <w:endnote w:id="0" w:type="continuationSeparator">
    <w:p w:rsidRDefault="004A70D4" w:rsidR="004A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0D4" w:rsidR="004A70D4">
      <w:r>
        <w:separator/>
      </w:r>
    </w:p>
  </w:footnote>
  <w:footnote w:id="0" w:type="continuationSeparator">
    <w:p w:rsidRDefault="004A70D4" w:rsidR="004A7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18E" w:rsidR="0071418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4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18E" w:rsidR="0071418E" w:rsidRPr="009F659F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40</w:t>
    </w:r>
    <w:proofErr w:type="spellEnd"/>
    <w:r>
      <w:rPr>
        <w:sz w:val="24"/>
        <w:szCs w:val="24"/>
      </w:rPr>
      <w:t>.   St-</w:t>
    </w:r>
    <w:proofErr w:type="spellStart"/>
    <w:r>
      <w:rPr>
        <w:sz w:val="24"/>
        <w:szCs w:val="24"/>
      </w:rPr>
      <w:t>241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08</w:t>
    </w:r>
    <w:proofErr w:type="spellEnd"/>
    <w:r w:rsidRPr="009F659F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1D759A"/>
    <w:multiLevelType w:val="singleLevel"/>
    <w:tmpl w:val="534CEE3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14119"/>
    <w:rsid w:val="0004538D"/>
    <w:rsid w:val="0008399E"/>
    <w:rsid w:val="00092AC2"/>
    <w:rsid w:val="000A07E8"/>
    <w:rsid w:val="000A2997"/>
    <w:rsid w:val="000B5245"/>
    <w:rsid w:val="000B53BE"/>
    <w:rsid w:val="000B65A1"/>
    <w:rsid w:val="000C0DD6"/>
    <w:rsid w:val="000C51F3"/>
    <w:rsid w:val="000D7320"/>
    <w:rsid w:val="000E0E7C"/>
    <w:rsid w:val="00105FBE"/>
    <w:rsid w:val="001076E6"/>
    <w:rsid w:val="00134836"/>
    <w:rsid w:val="00180B36"/>
    <w:rsid w:val="001A25DB"/>
    <w:rsid w:val="001A589C"/>
    <w:rsid w:val="001C1A8E"/>
    <w:rsid w:val="001C525A"/>
    <w:rsid w:val="001C7712"/>
    <w:rsid w:val="001E79F7"/>
    <w:rsid w:val="002017C8"/>
    <w:rsid w:val="00201BB7"/>
    <w:rsid w:val="002236BA"/>
    <w:rsid w:val="00227C0F"/>
    <w:rsid w:val="0023051E"/>
    <w:rsid w:val="00232D2B"/>
    <w:rsid w:val="00240CD2"/>
    <w:rsid w:val="002658D7"/>
    <w:rsid w:val="002847DF"/>
    <w:rsid w:val="0029205D"/>
    <w:rsid w:val="00296E92"/>
    <w:rsid w:val="002B0C84"/>
    <w:rsid w:val="002F1C8B"/>
    <w:rsid w:val="002F673E"/>
    <w:rsid w:val="00311B2B"/>
    <w:rsid w:val="00341CEB"/>
    <w:rsid w:val="003505D6"/>
    <w:rsid w:val="00384598"/>
    <w:rsid w:val="003869A5"/>
    <w:rsid w:val="003A7C72"/>
    <w:rsid w:val="003B7417"/>
    <w:rsid w:val="003D24AD"/>
    <w:rsid w:val="0041182C"/>
    <w:rsid w:val="00421A5A"/>
    <w:rsid w:val="0045647A"/>
    <w:rsid w:val="0047463A"/>
    <w:rsid w:val="00475217"/>
    <w:rsid w:val="0048747A"/>
    <w:rsid w:val="00496004"/>
    <w:rsid w:val="004A70D4"/>
    <w:rsid w:val="004B4E11"/>
    <w:rsid w:val="004B6467"/>
    <w:rsid w:val="004F436C"/>
    <w:rsid w:val="00536538"/>
    <w:rsid w:val="00546509"/>
    <w:rsid w:val="00554ED8"/>
    <w:rsid w:val="00576D4C"/>
    <w:rsid w:val="005C216D"/>
    <w:rsid w:val="005F250B"/>
    <w:rsid w:val="005F3F12"/>
    <w:rsid w:val="006068E8"/>
    <w:rsid w:val="006125CA"/>
    <w:rsid w:val="00632EFD"/>
    <w:rsid w:val="006412FE"/>
    <w:rsid w:val="006A130A"/>
    <w:rsid w:val="006B3637"/>
    <w:rsid w:val="006C7E91"/>
    <w:rsid w:val="007040B0"/>
    <w:rsid w:val="00706451"/>
    <w:rsid w:val="00707B11"/>
    <w:rsid w:val="0071418E"/>
    <w:rsid w:val="007153BF"/>
    <w:rsid w:val="00726377"/>
    <w:rsid w:val="00726464"/>
    <w:rsid w:val="0073650D"/>
    <w:rsid w:val="007553B1"/>
    <w:rsid w:val="00771991"/>
    <w:rsid w:val="0077416E"/>
    <w:rsid w:val="00790A84"/>
    <w:rsid w:val="007E097F"/>
    <w:rsid w:val="0081001C"/>
    <w:rsid w:val="008243BC"/>
    <w:rsid w:val="00833A3A"/>
    <w:rsid w:val="00835C77"/>
    <w:rsid w:val="00851246"/>
    <w:rsid w:val="00860668"/>
    <w:rsid w:val="008606C6"/>
    <w:rsid w:val="008675E6"/>
    <w:rsid w:val="00897B3A"/>
    <w:rsid w:val="008B481F"/>
    <w:rsid w:val="008B75D1"/>
    <w:rsid w:val="00906998"/>
    <w:rsid w:val="009226A7"/>
    <w:rsid w:val="0092683C"/>
    <w:rsid w:val="00926D0C"/>
    <w:rsid w:val="009437E8"/>
    <w:rsid w:val="009830A6"/>
    <w:rsid w:val="00993C62"/>
    <w:rsid w:val="009977F1"/>
    <w:rsid w:val="009A5AD9"/>
    <w:rsid w:val="009F659F"/>
    <w:rsid w:val="00A107C5"/>
    <w:rsid w:val="00A144FD"/>
    <w:rsid w:val="00A2153C"/>
    <w:rsid w:val="00A250E1"/>
    <w:rsid w:val="00A3228F"/>
    <w:rsid w:val="00A4719A"/>
    <w:rsid w:val="00A901F0"/>
    <w:rsid w:val="00A90A8F"/>
    <w:rsid w:val="00A95246"/>
    <w:rsid w:val="00AD40AC"/>
    <w:rsid w:val="00AE0A33"/>
    <w:rsid w:val="00AE4F87"/>
    <w:rsid w:val="00B021B7"/>
    <w:rsid w:val="00B06765"/>
    <w:rsid w:val="00B30D48"/>
    <w:rsid w:val="00B350F6"/>
    <w:rsid w:val="00B51375"/>
    <w:rsid w:val="00B63BDF"/>
    <w:rsid w:val="00B75093"/>
    <w:rsid w:val="00BE0FC3"/>
    <w:rsid w:val="00BE565D"/>
    <w:rsid w:val="00C002ED"/>
    <w:rsid w:val="00C30867"/>
    <w:rsid w:val="00C404F8"/>
    <w:rsid w:val="00C51A14"/>
    <w:rsid w:val="00C820B9"/>
    <w:rsid w:val="00C86B79"/>
    <w:rsid w:val="00CA6A74"/>
    <w:rsid w:val="00CC65CC"/>
    <w:rsid w:val="00CD2917"/>
    <w:rsid w:val="00CD2978"/>
    <w:rsid w:val="00CD3CC6"/>
    <w:rsid w:val="00CF033E"/>
    <w:rsid w:val="00CF05F2"/>
    <w:rsid w:val="00CF67C9"/>
    <w:rsid w:val="00D05E85"/>
    <w:rsid w:val="00D444C8"/>
    <w:rsid w:val="00D51560"/>
    <w:rsid w:val="00D62E33"/>
    <w:rsid w:val="00D6477F"/>
    <w:rsid w:val="00D82B0A"/>
    <w:rsid w:val="00D92338"/>
    <w:rsid w:val="00DA5367"/>
    <w:rsid w:val="00DA7103"/>
    <w:rsid w:val="00DB0669"/>
    <w:rsid w:val="00DD0E1A"/>
    <w:rsid w:val="00E03887"/>
    <w:rsid w:val="00E06AD5"/>
    <w:rsid w:val="00E13121"/>
    <w:rsid w:val="00E26BFD"/>
    <w:rsid w:val="00E31785"/>
    <w:rsid w:val="00E31C4C"/>
    <w:rsid w:val="00E465D4"/>
    <w:rsid w:val="00E47073"/>
    <w:rsid w:val="00E550C9"/>
    <w:rsid w:val="00EA448C"/>
    <w:rsid w:val="00EA6497"/>
    <w:rsid w:val="00EE39E8"/>
    <w:rsid w:val="00F12329"/>
    <w:rsid w:val="00F165DF"/>
    <w:rsid w:val="00F45FEB"/>
    <w:rsid w:val="00F5424A"/>
    <w:rsid w:val="00F83CED"/>
    <w:rsid w:val="00F97BFF"/>
    <w:rsid w:val="00FA5051"/>
    <w:rsid w:val="00FD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9A5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AD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AD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AD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AD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9A5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AD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AD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A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A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172</properties:Words>
  <properties:Characters>882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2017-04-25T11:38:00Z</dcterms:created>
  <dc:creator>Ante</dc:creator>
  <cp:lastModifiedBy>Valentina Delač</cp:lastModifiedBy>
  <cp:lastPrinted>2017-04-25T11:37:00Z</cp:lastPrinted>
  <dcterms:modified xmlns:xsi="http://www.w3.org/2001/XMLSchema-instance" xsi:type="dcterms:W3CDTF">2017-04-25T11:57:00Z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