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35d8" w14:paraId="d1f35d8" w:rsidRDefault="00AE649C" w:rsidP="00BE3840" w:rsidR="00AE649C" w:rsidRPr="00BE3840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BE3840" w:rsidP="00BE3840" w:rsidR="00AE649C" w:rsidRPr="00BE3840">
      <w:pPr>
        <w:pStyle w:val="SudNaziv"/>
        <w:ind w:firstLine="708" w:left="4956"/>
        <w:rPr>
          <w:b w:val="false"/>
        </w:rPr>
      </w:pPr>
      <w:r>
        <w:rPr>
          <w:b w:val="false"/>
        </w:rPr>
        <w:t xml:space="preserve">       </w:t>
      </w:r>
      <w:r w:rsidRPr="00BE3840">
        <w:rPr>
          <w:b w:val="false"/>
        </w:rPr>
        <w:t>Poslovni broj: 4 St-230/14-63</w:t>
      </w:r>
    </w:p>
    <w:p w:rsidRDefault="00EA1C6D" w:rsidP="00BE3840" w:rsidR="00AE649C" w:rsidRPr="00BE3840">
      <w:pPr>
        <w:pStyle w:val="SudSjedite"/>
      </w:pPr>
      <w:r w:rsidRPr="00BE3840">
        <w:tab/>
      </w:r>
    </w:p>
    <w:p w:rsidRDefault="00BE3840" w:rsidP="00BE3840" w:rsidR="00BE3840" w:rsidRPr="00BE3840">
      <w:pPr>
        <w:tabs>
          <w:tab w:pos="516" w:val="left"/>
        </w:tabs>
        <w:spacing w:after="0"/>
        <w:rPr>
          <w:rFonts w:cs="Times New Roman"/>
          <w:bCs/>
        </w:rPr>
      </w:pPr>
      <w:r w:rsidRPr="00BE3840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3840">
        <w:rPr>
          <w:rFonts w:cs="Times New Roman"/>
          <w:bCs/>
        </w:rPr>
        <w:tab/>
      </w:r>
    </w:p>
    <w:p w:rsidRDefault="00BE3840" w:rsidP="00BE3840" w:rsidR="00BE3840" w:rsidRPr="00BE3840">
      <w:pPr>
        <w:spacing w:after="0"/>
        <w:rPr>
          <w:rFonts w:cs="Times New Roman"/>
        </w:rPr>
      </w:pPr>
    </w:p>
    <w:p w:rsidRDefault="00BE3840" w:rsidP="00BE3840" w:rsidR="00BE3840" w:rsidRPr="00BE3840">
      <w:pPr>
        <w:spacing w:after="0"/>
        <w:ind w:firstLine="720"/>
        <w:rPr>
          <w:rFonts w:cs="Times New Roman"/>
        </w:rPr>
      </w:pPr>
    </w:p>
    <w:p w:rsidRDefault="00BE3840" w:rsidP="00BE3840" w:rsidR="00BE3840" w:rsidRPr="00BE3840">
      <w:pPr>
        <w:spacing w:after="0"/>
        <w:ind w:firstLine="720"/>
        <w:rPr>
          <w:rFonts w:cs="Times New Roman"/>
        </w:rPr>
      </w:pPr>
    </w:p>
    <w:p w:rsidRDefault="00BE3840" w:rsidP="00BE3840" w:rsidR="00BE3840" w:rsidRPr="00BE3840">
      <w:pPr>
        <w:spacing w:after="0"/>
        <w:rPr>
          <w:rFonts w:cs="Times New Roman"/>
        </w:rPr>
      </w:pPr>
      <w:r w:rsidRPr="00BE3840">
        <w:rPr>
          <w:rFonts w:cs="Times New Roman"/>
        </w:rPr>
        <w:t xml:space="preserve">       REPUBLIKA HRVATSKA</w:t>
      </w:r>
    </w:p>
    <w:p w:rsidRDefault="00BE3840" w:rsidP="00BE3840" w:rsidR="00BE3840" w:rsidRPr="00BE3840">
      <w:pPr>
        <w:spacing w:after="0"/>
        <w:rPr>
          <w:rFonts w:cs="Times New Roman"/>
        </w:rPr>
      </w:pPr>
      <w:r w:rsidRPr="00BE3840">
        <w:rPr>
          <w:rFonts w:cs="Times New Roman"/>
        </w:rPr>
        <w:t>TRGOVAČKI SUD U VARAŽDINU</w:t>
      </w:r>
    </w:p>
    <w:p w:rsidRDefault="00BE3840" w:rsidP="00BE3840" w:rsidR="00BE3840" w:rsidRPr="00BE3840">
      <w:pPr>
        <w:spacing w:after="0"/>
        <w:rPr>
          <w:rFonts w:cs="Times New Roman"/>
        </w:rPr>
      </w:pPr>
      <w:r w:rsidRPr="00BE3840">
        <w:rPr>
          <w:rFonts w:cs="Times New Roman"/>
        </w:rPr>
        <w:t xml:space="preserve">                 Braće Radića 2</w:t>
      </w: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center"/>
        <w:rPr>
          <w:rFonts w:cs="Times New Roman"/>
        </w:rPr>
      </w:pPr>
      <w:r w:rsidRPr="00BE3840">
        <w:rPr>
          <w:rFonts w:cs="Times New Roman"/>
        </w:rPr>
        <w:t>R E P U B L I K A    H R V A T S K A</w:t>
      </w: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pStyle w:val="Naslov2"/>
        <w:spacing w:after="0"/>
        <w:rPr>
          <w:rFonts w:cs="Times New Roman"/>
          <w:b w:val="false"/>
          <w:szCs w:val="24"/>
        </w:rPr>
      </w:pPr>
      <w:r w:rsidRPr="00BE3840">
        <w:rPr>
          <w:b w:val="false"/>
          <w:szCs w:val="24"/>
        </w:rPr>
        <w:t>R J E Š E NJ E</w:t>
      </w:r>
    </w:p>
    <w:p w:rsidRDefault="00BE3840" w:rsidP="00BE3840" w:rsidR="00BE3840" w:rsidRPr="00BE3840">
      <w:pPr>
        <w:spacing w:after="0"/>
        <w:rPr>
          <w:rFonts w:cs="Times New Roman"/>
          <w:szCs w:val="20"/>
          <w:lang w:eastAsia="hr-HR"/>
        </w:rPr>
      </w:pPr>
    </w:p>
    <w:p w:rsidRDefault="00BE3840" w:rsidP="00BE3840" w:rsidR="00BE3840" w:rsidRPr="00BE3840">
      <w:pPr>
        <w:spacing w:after="0"/>
        <w:rPr>
          <w:rFonts w:cs="Times New Roman"/>
          <w:lang w:eastAsia="hr-HR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ind w:firstLine="708"/>
        <w:jc w:val="both"/>
        <w:rPr>
          <w:rFonts w:cs="Times New Roman"/>
        </w:rPr>
      </w:pPr>
      <w:r w:rsidRPr="00BE3840">
        <w:rPr>
          <w:rFonts w:cs="Times New Roman"/>
        </w:rPr>
        <w:t xml:space="preserve">Trgovački sud u Varaždinu, po sucu toga suda Iris Hatvalić Nemec, kao stečajnom sucu, u stečajnom postupku nad stečajnim dužnikom </w:t>
      </w:r>
      <w:r w:rsidRPr="00BE3840">
        <w:t>IVANEČKO TRGOVAČKO DRUŠTVO za trgovinu i ugostiteljstvo d.o.o., u stečaju, Ivanec, Jezerski put 22, OIB: 73297173531</w:t>
      </w:r>
      <w:r w:rsidRPr="00BE3840">
        <w:rPr>
          <w:rFonts w:cs="Times New Roman"/>
        </w:rPr>
        <w:t xml:space="preserve">, zastupanom po stečajnom upravitelju </w:t>
      </w:r>
      <w:r w:rsidRPr="00BE3840">
        <w:t>Slavici Orehovec iz Čakovca</w:t>
      </w:r>
      <w:r w:rsidRPr="00BE3840">
        <w:rPr>
          <w:rFonts w:cs="Times New Roman"/>
        </w:rPr>
        <w:t xml:space="preserve">,  nakon održanog  posebnog ispitnog i izvještajnog ročišta </w:t>
      </w:r>
      <w:r w:rsidRPr="00BE3840">
        <w:t>11. listopada 2016</w:t>
      </w:r>
      <w:r w:rsidRPr="00BE3840">
        <w:rPr>
          <w:rFonts w:cs="Times New Roman"/>
        </w:rPr>
        <w:t>. te izrađene posebne tablice ispitanih tražbina, dana 21. listopada 2016.,</w:t>
      </w:r>
    </w:p>
    <w:p w:rsidRDefault="00BE3840" w:rsidP="00BE3840" w:rsidR="00BE3840" w:rsidRPr="00BE3840">
      <w:pPr>
        <w:spacing w:after="0"/>
        <w:ind w:firstLine="708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ind w:right="567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ind w:right="567" w:left="737"/>
        <w:jc w:val="center"/>
        <w:rPr>
          <w:rFonts w:cs="Times New Roman"/>
        </w:rPr>
      </w:pPr>
      <w:r w:rsidRPr="00BE3840">
        <w:rPr>
          <w:rFonts w:cs="Times New Roman"/>
        </w:rPr>
        <w:t>r i j e š i o    j e</w:t>
      </w:r>
    </w:p>
    <w:p w:rsidRDefault="00BE3840" w:rsidP="00BE3840" w:rsidR="00BE3840" w:rsidRPr="00BE3840">
      <w:pPr>
        <w:spacing w:after="0"/>
        <w:ind w:right="567" w:left="737"/>
        <w:jc w:val="center"/>
        <w:rPr>
          <w:rFonts w:cs="Times New Roman"/>
        </w:rPr>
      </w:pPr>
    </w:p>
    <w:p w:rsidRDefault="00BE3840" w:rsidP="00BE3840" w:rsidR="00BE3840" w:rsidRPr="00BE3840">
      <w:pPr>
        <w:spacing w:after="0"/>
        <w:ind w:right="1252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ind w:right="567"/>
        <w:jc w:val="both"/>
        <w:rPr>
          <w:rFonts w:cs="Times New Roman"/>
        </w:rPr>
      </w:pPr>
      <w:r w:rsidRPr="00BE3840">
        <w:rPr>
          <w:rFonts w:cs="Times New Roman"/>
        </w:rPr>
        <w:t>Utvrđene tražbine viših isplatnih redova u kunama:</w:t>
      </w:r>
    </w:p>
    <w:p w:rsidRDefault="00BE3840" w:rsidP="00BE3840" w:rsidR="00BE3840" w:rsidRPr="00BE3840">
      <w:pPr>
        <w:spacing w:after="0"/>
        <w:ind w:right="567" w:left="705"/>
        <w:jc w:val="both"/>
        <w:rPr>
          <w:rFonts w:cs="Times New Roman"/>
        </w:rPr>
      </w:pPr>
    </w:p>
    <w:p w:rsidRDefault="00BE3840" w:rsidP="00BE3840" w:rsidR="00BE3840" w:rsidRPr="00BE384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right="567"/>
        <w:contextualSpacing/>
        <w:rPr>
          <w:rFonts w:cs="Times New Roman"/>
          <w:u w:val="single"/>
        </w:rPr>
      </w:pPr>
      <w:r w:rsidRPr="00BE3840">
        <w:rPr>
          <w:rFonts w:cs="Times New Roman"/>
          <w:u w:val="single"/>
        </w:rPr>
        <w:t>viši isplatni red</w:t>
      </w:r>
    </w:p>
    <w:p w:rsidRDefault="00BE3840" w:rsidP="00BE3840" w:rsidR="00BE3840" w:rsidRPr="00BE3840">
      <w:pPr>
        <w:spacing w:after="0"/>
        <w:ind w:right="567"/>
        <w:jc w:val="both"/>
        <w:rPr>
          <w:rFonts w:cs="Times New Roman"/>
          <w:u w:val="single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2"/>
        <w:gridCol w:w="1828"/>
        <w:gridCol w:w="1568"/>
        <w:gridCol w:w="1257"/>
        <w:gridCol w:w="1237"/>
        <w:gridCol w:w="1221"/>
        <w:gridCol w:w="1388"/>
      </w:tblGrid>
      <w:tr w:rsidTr="00BE3840" w:rsidR="00BE3840" w:rsidRPr="00BE3840"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Redni br.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jc w:val="center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Naziv i adresa vjerovnika</w:t>
            </w:r>
          </w:p>
        </w:tc>
        <w:tc>
          <w:tcPr>
            <w:tcW w:type="dxa" w:w="1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jc w:val="center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Pravni osnov prijavljene tražbine</w:t>
            </w:r>
          </w:p>
        </w:tc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jc w:val="center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Iznos prijavljene tražbine/kn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jc w:val="center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Iznos priznate tražbine/kn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jc w:val="center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Iznos osporene tražbine/kn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jc w:val="center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Razlog osporavanja tražbine</w:t>
            </w:r>
          </w:p>
        </w:tc>
      </w:tr>
      <w:tr w:rsidTr="00BE3840" w:rsidR="00BE3840" w:rsidRPr="00BE3840"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1.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  <w:szCs w:val="20"/>
              </w:rPr>
            </w:pPr>
          </w:p>
          <w:p w:rsidRDefault="00BE3840" w:rsidP="00BE3840" w:rsidR="00BE3840" w:rsidRPr="00BE3840">
            <w:pPr>
              <w:spacing w:after="0"/>
              <w:rPr>
                <w:rFonts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TDR d.o.o., Rovinj, Obala V. Nazora 1, OIB 37014645007</w:t>
            </w:r>
          </w:p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</w:p>
        </w:tc>
        <w:tc>
          <w:tcPr>
            <w:tcW w:type="dxa" w:w="1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 xml:space="preserve">Zatezne kamate obračunate po fakturama  </w:t>
            </w:r>
          </w:p>
        </w:tc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  <w:szCs w:val="20"/>
              </w:rPr>
            </w:pPr>
          </w:p>
          <w:p w:rsidRDefault="00BE3840" w:rsidP="00BE3840" w:rsidR="00BE3840" w:rsidRPr="00BE3840">
            <w:pPr>
              <w:spacing w:after="0"/>
              <w:rPr>
                <w:rFonts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24.018,99</w:t>
            </w:r>
          </w:p>
          <w:p w:rsidRDefault="00BE3840" w:rsidP="00BE3840" w:rsidR="00BE3840" w:rsidRPr="00BE3840">
            <w:pPr>
              <w:spacing w:after="0"/>
              <w:rPr>
                <w:rFonts w:eastAsia="Calibri"/>
                <w:sz w:val="20"/>
              </w:rPr>
            </w:pPr>
          </w:p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  <w:szCs w:val="20"/>
              </w:rPr>
            </w:pPr>
          </w:p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24.018,99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  <w:szCs w:val="20"/>
              </w:rPr>
            </w:pPr>
          </w:p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0,00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</w:p>
        </w:tc>
      </w:tr>
      <w:tr w:rsidTr="00BE3840" w:rsidR="00BE3840" w:rsidRPr="00BE3840"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  <w:szCs w:val="20"/>
              </w:rPr>
            </w:pPr>
            <w:r w:rsidRPr="00BE3840">
              <w:rPr>
                <w:rFonts w:eastAsia="Calibri"/>
                <w:sz w:val="20"/>
              </w:rPr>
              <w:t xml:space="preserve">2. </w:t>
            </w:r>
          </w:p>
          <w:p w:rsidRDefault="00BE3840" w:rsidP="00BE3840" w:rsidR="00BE3840" w:rsidRPr="00BE3840">
            <w:pPr>
              <w:spacing w:after="0"/>
              <w:rPr>
                <w:rFonts w:eastAsia="Calibri"/>
                <w:sz w:val="20"/>
              </w:rPr>
            </w:pPr>
          </w:p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VARKOM d.d., Trg bana Jelačića 14, Varaždin, OIB 39048902955</w:t>
            </w:r>
          </w:p>
        </w:tc>
        <w:tc>
          <w:tcPr>
            <w:tcW w:type="dxa" w:w="1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 xml:space="preserve">Pravomoćno rješenje o ovrsi, posl. br. Ovr 1488/2014, Izvod iz poslovnih knjiga, Preslik </w:t>
            </w:r>
            <w:r w:rsidRPr="00BE3840">
              <w:rPr>
                <w:rFonts w:eastAsia="Calibri"/>
                <w:sz w:val="20"/>
              </w:rPr>
              <w:lastRenderedPageBreak/>
              <w:t>računa, Obračun kamata</w:t>
            </w:r>
          </w:p>
        </w:tc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  <w:szCs w:val="20"/>
              </w:rPr>
            </w:pPr>
          </w:p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7.215,87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  <w:szCs w:val="20"/>
              </w:rPr>
            </w:pPr>
          </w:p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7.215,87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  <w:szCs w:val="20"/>
              </w:rPr>
            </w:pPr>
          </w:p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0,00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</w:p>
        </w:tc>
      </w:tr>
      <w:tr w:rsidTr="00BE3840" w:rsidR="00BE3840" w:rsidRPr="00BE3840"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BE3840" w:rsidP="00BE3840" w:rsidR="00BE3840" w:rsidRPr="00BE3840">
            <w:pPr>
              <w:spacing w:after="0"/>
              <w:jc w:val="center"/>
              <w:rPr>
                <w:rFonts w:cs="Arial" w:eastAsia="Calibri"/>
                <w:sz w:val="20"/>
                <w:szCs w:val="20"/>
              </w:rPr>
            </w:pPr>
          </w:p>
          <w:p w:rsidRDefault="00BE3840" w:rsidP="00BE3840" w:rsidR="00BE3840" w:rsidRPr="00BE3840">
            <w:pPr>
              <w:spacing w:after="0"/>
              <w:jc w:val="center"/>
              <w:rPr>
                <w:rFonts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UKUPNO</w:t>
            </w:r>
          </w:p>
          <w:p w:rsidRDefault="00BE3840" w:rsidP="00BE3840" w:rsidR="00BE3840" w:rsidRPr="00BE3840">
            <w:pPr>
              <w:spacing w:after="0"/>
              <w:jc w:val="center"/>
              <w:rPr>
                <w:rFonts w:cs="Arial" w:eastAsia="Calibri"/>
                <w:sz w:val="20"/>
              </w:rPr>
            </w:pPr>
          </w:p>
        </w:tc>
        <w:tc>
          <w:tcPr>
            <w:tcW w:type="dxa" w:w="1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</w:p>
        </w:tc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31.234,86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31.234,86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  <w:r w:rsidRPr="00BE3840">
              <w:rPr>
                <w:rFonts w:eastAsia="Calibri"/>
                <w:sz w:val="20"/>
              </w:rPr>
              <w:t>0,00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BE3840" w:rsidP="00BE3840" w:rsidR="00BE3840" w:rsidRPr="00BE3840">
            <w:pPr>
              <w:spacing w:after="0"/>
              <w:rPr>
                <w:rFonts w:cs="Arial" w:eastAsia="Calibri"/>
                <w:sz w:val="20"/>
              </w:rPr>
            </w:pPr>
          </w:p>
        </w:tc>
      </w:tr>
    </w:tbl>
    <w:p w:rsidRDefault="00BE3840" w:rsidP="00BE3840" w:rsidR="00BE3840" w:rsidRPr="00BE3840">
      <w:pPr>
        <w:spacing w:after="0"/>
        <w:ind w:right="567"/>
        <w:jc w:val="both"/>
        <w:rPr>
          <w:rFonts w:cs="Times New Roman" w:eastAsia="Times New Roman"/>
          <w:u w:val="single"/>
        </w:rPr>
      </w:pPr>
    </w:p>
    <w:p w:rsidRDefault="00BE3840" w:rsidP="00BE3840" w:rsidR="00BE3840" w:rsidRPr="00BE3840">
      <w:pPr>
        <w:spacing w:after="0"/>
        <w:ind w:right="567"/>
        <w:rPr>
          <w:rFonts w:cs="Times New Roman"/>
          <w:u w:val="single"/>
        </w:rPr>
      </w:pPr>
    </w:p>
    <w:p w:rsidRDefault="00BE3840" w:rsidP="00BE3840" w:rsidR="00BE3840" w:rsidRPr="00BE3840">
      <w:pPr>
        <w:spacing w:after="0"/>
        <w:ind w:left="705"/>
        <w:jc w:val="both"/>
        <w:rPr>
          <w:rFonts w:cs="Times New Roman"/>
          <w:lang w:eastAsia="hr-HR"/>
        </w:rPr>
      </w:pPr>
      <w:r w:rsidRPr="00BE3840">
        <w:rPr>
          <w:rFonts w:cs="Times New Roman"/>
          <w:lang w:eastAsia="hr-HR"/>
        </w:rPr>
        <w:tab/>
      </w:r>
    </w:p>
    <w:p w:rsidRDefault="00BE3840" w:rsidP="00BE3840" w:rsidR="00BE3840" w:rsidRPr="00BE3840">
      <w:pPr>
        <w:spacing w:after="0"/>
        <w:jc w:val="center"/>
        <w:rPr>
          <w:rFonts w:cs="Times New Roman"/>
        </w:rPr>
      </w:pPr>
      <w:r w:rsidRPr="00BE3840">
        <w:rPr>
          <w:rFonts w:cs="Times New Roman"/>
        </w:rPr>
        <w:t>Obrazloženje:</w:t>
      </w:r>
    </w:p>
    <w:p w:rsidRDefault="00BE3840" w:rsidP="00BE3840" w:rsidR="00BE3840" w:rsidRPr="00BE3840">
      <w:pPr>
        <w:spacing w:after="0"/>
        <w:jc w:val="center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  <w:color w:val="000000"/>
        </w:rPr>
      </w:pPr>
      <w:r w:rsidRPr="00BE3840">
        <w:rPr>
          <w:rFonts w:cs="Times New Roman"/>
        </w:rPr>
        <w:tab/>
        <w:t>Rješenjem ovoga suda poslovni broj St-230/14-31 od 19. lipnja 2015. otvoren je stečajni postupak nad stečajnim dužnikom.</w:t>
      </w:r>
    </w:p>
    <w:p w:rsidRDefault="00BE3840" w:rsidP="00BE3840" w:rsidR="00BE3840" w:rsidRPr="00BE3840">
      <w:pPr>
        <w:spacing w:after="0"/>
        <w:ind w:left="708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  <w:r w:rsidRPr="00BE3840">
        <w:rPr>
          <w:rFonts w:cs="Times New Roman"/>
        </w:rPr>
        <w:tab/>
        <w:t xml:space="preserve">Na posebnom ispitnom ročištu održanom </w:t>
      </w:r>
      <w:r w:rsidRPr="00BE3840">
        <w:t>11. listopada 2016</w:t>
      </w:r>
      <w:r w:rsidRPr="00BE3840">
        <w:rPr>
          <w:rFonts w:cs="Times New Roman"/>
        </w:rPr>
        <w:t xml:space="preserve">. ispitane su prijavljene tražbine prema iznosima i redu. Nakon ispitnog ročišta stečajni sudac je sastavio posebnu tablicu ispitanih tražbina u kojoj su za svaku prijavljenu tražbinu uneseni podaci o tome u kojoj je mjeri tražbina utvrđena prema svom iznosu i svom redu. </w:t>
      </w: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ind w:firstLine="708"/>
        <w:jc w:val="both"/>
        <w:rPr>
          <w:rFonts w:cs="Arial" w:eastAsia="Calibri"/>
        </w:rPr>
      </w:pPr>
      <w:r w:rsidRPr="00BE3840">
        <w:rPr>
          <w:rFonts w:cs="Times New Roman"/>
        </w:rPr>
        <w:t xml:space="preserve">U II. višem isplatnom redu naknadno su prijavljene tražbine vjerovnika </w:t>
      </w:r>
      <w:r w:rsidRPr="00BE3840">
        <w:rPr>
          <w:rFonts w:eastAsia="Calibri"/>
        </w:rPr>
        <w:t xml:space="preserve">TDR d.o.o., Rovinj, Obala V. Nazora 1, OIB 37014645007 </w:t>
      </w:r>
      <w:r w:rsidRPr="00BE3840">
        <w:rPr>
          <w:rFonts w:cs="Times New Roman"/>
        </w:rPr>
        <w:t xml:space="preserve">u iznosu od </w:t>
      </w:r>
      <w:r w:rsidRPr="00BE3840">
        <w:rPr>
          <w:rFonts w:eastAsia="Calibri"/>
        </w:rPr>
        <w:t xml:space="preserve">24.018,99 </w:t>
      </w:r>
      <w:r w:rsidRPr="00BE3840">
        <w:rPr>
          <w:rFonts w:cs="Times New Roman"/>
        </w:rPr>
        <w:t xml:space="preserve">kn, od čega je priznato </w:t>
      </w:r>
      <w:r w:rsidRPr="00BE3840">
        <w:rPr>
          <w:rFonts w:eastAsia="Calibri"/>
        </w:rPr>
        <w:t xml:space="preserve">24.018,99 </w:t>
      </w:r>
      <w:r w:rsidRPr="00BE3840">
        <w:rPr>
          <w:rFonts w:cs="Times New Roman"/>
        </w:rPr>
        <w:t xml:space="preserve">kn te vjerovnika </w:t>
      </w:r>
      <w:r w:rsidRPr="00BE3840">
        <w:rPr>
          <w:rFonts w:eastAsia="Calibri"/>
        </w:rPr>
        <w:t xml:space="preserve">VARKOM d.d., Trg bana Jelačića 14, Varaždin, OIB 39048902955 </w:t>
      </w:r>
      <w:r w:rsidRPr="00BE3840">
        <w:rPr>
          <w:rFonts w:cs="Times New Roman"/>
        </w:rPr>
        <w:t xml:space="preserve">u iznosu od </w:t>
      </w:r>
      <w:r w:rsidRPr="00BE3840">
        <w:rPr>
          <w:rFonts w:eastAsia="Calibri"/>
        </w:rPr>
        <w:t xml:space="preserve">7.215,87 </w:t>
      </w:r>
      <w:r w:rsidRPr="00BE3840">
        <w:rPr>
          <w:rFonts w:cs="Times New Roman"/>
        </w:rPr>
        <w:t xml:space="preserve">kn, od čega je priznato </w:t>
      </w:r>
      <w:r w:rsidRPr="00BE3840">
        <w:rPr>
          <w:rFonts w:eastAsia="Calibri"/>
        </w:rPr>
        <w:t xml:space="preserve">7.215,87 </w:t>
      </w:r>
      <w:r w:rsidRPr="00BE3840">
        <w:rPr>
          <w:rFonts w:cs="Times New Roman"/>
        </w:rPr>
        <w:t xml:space="preserve">kn. </w:t>
      </w:r>
    </w:p>
    <w:p w:rsidRDefault="00BE3840" w:rsidP="00BE3840" w:rsidR="00BE3840" w:rsidRPr="00BE3840">
      <w:pPr>
        <w:spacing w:after="0"/>
        <w:jc w:val="both"/>
        <w:rPr>
          <w:rFonts w:cs="Times New Roman" w:eastAsia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  <w:r w:rsidRPr="00BE3840">
        <w:rPr>
          <w:rFonts w:cs="Times New Roman"/>
          <w:color w:val="7030A0"/>
        </w:rPr>
        <w:tab/>
      </w:r>
      <w:r w:rsidRPr="00BE3840">
        <w:rPr>
          <w:rFonts w:cs="Times New Roman"/>
        </w:rPr>
        <w:t>Stoga je na temelju odredbe čl. 177. st 3. SZ doneseno rješenje o utvrđenim i osporenim tražbinama i odlučeno kao u izreci toga rješenja.</w:t>
      </w: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center"/>
        <w:rPr>
          <w:rFonts w:cs="Times New Roman"/>
        </w:rPr>
      </w:pPr>
      <w:r w:rsidRPr="00BE3840">
        <w:rPr>
          <w:rFonts w:cs="Times New Roman"/>
        </w:rPr>
        <w:t>U Varaždinu, 21. listopada 2016.</w:t>
      </w: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  <w:t xml:space="preserve">      Stečajni sudac: </w:t>
      </w: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  <w:r w:rsidRPr="00BE3840">
        <w:rPr>
          <w:rFonts w:cs="Times New Roman"/>
        </w:rPr>
        <w:tab/>
        <w:t>Iris Hatvalić Nemec, v.r.</w:t>
      </w: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ind w:firstLine="708" w:left="4248"/>
        <w:jc w:val="both"/>
        <w:rPr>
          <w:rFonts w:cs="Times New Roman"/>
        </w:rPr>
      </w:pPr>
      <w:r w:rsidRPr="00BE3840">
        <w:rPr>
          <w:rFonts w:cs="Times New Roman"/>
        </w:rPr>
        <w:t xml:space="preserve">   </w:t>
      </w:r>
      <w:r w:rsidRPr="00BE3840">
        <w:rPr>
          <w:rFonts w:cs="Times New Roman"/>
        </w:rPr>
        <w:t>Za točnost otpravka-ovlašteni službenik:</w:t>
      </w: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ind w:firstLine="708" w:left="708"/>
        <w:jc w:val="both"/>
        <w:rPr>
          <w:rFonts w:cs="Times New Roman"/>
        </w:rPr>
      </w:pPr>
      <w:r w:rsidRPr="00BE3840">
        <w:rPr>
          <w:rFonts w:cs="Times New Roman"/>
        </w:rPr>
        <w:t>Pouka o pravnom lijeku:</w:t>
      </w:r>
    </w:p>
    <w:p w:rsidRDefault="00BE3840" w:rsidP="00BE3840" w:rsidR="00BE3840" w:rsidRPr="00BE3840">
      <w:pPr>
        <w:spacing w:after="0"/>
        <w:ind w:firstLine="708" w:left="708"/>
        <w:jc w:val="both"/>
        <w:rPr>
          <w:rFonts w:cs="Times New Roman"/>
        </w:rPr>
      </w:pPr>
      <w:r w:rsidRPr="00BE3840">
        <w:rPr>
          <w:rFonts w:cs="Times New Roman"/>
        </w:rPr>
        <w:t>Protiv ovog rješenja pravo na žalbu ima stečajni upravitelj i svaki vjerovnik u dijelu koji se tiče njegove prijavljene tražbine kao i tražbine koja je osporena. Rok za žalbu iznosi osam dana računajući od dana objave rješenja na e-oglasnoj ploči. Žalba se podnosi preporučeno poštom, ili se predaje neposredno ovome sudu u dva primjerka, a o žalbu odlučuje Visoki trgovački sud RH Zagreb.</w:t>
      </w:r>
    </w:p>
    <w:p w:rsidRDefault="00BE3840" w:rsidP="00BE3840" w:rsidR="00BE3840" w:rsidRPr="00BE3840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  <w:r w:rsidRPr="00BE3840">
        <w:rPr>
          <w:rFonts w:cs="Times New Roman"/>
        </w:rPr>
        <w:tab/>
      </w:r>
      <w:r w:rsidRPr="00BE3840">
        <w:rPr>
          <w:rFonts w:cs="Times New Roman"/>
        </w:rPr>
        <w:tab/>
      </w:r>
    </w:p>
    <w:p w:rsidRDefault="00BE3840" w:rsidP="00BE3840" w:rsidR="00BE3840" w:rsidRPr="00BE3840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BE3840" w:rsidP="00BE3840" w:rsidR="00BE3840" w:rsidRPr="00BE3840">
      <w:pPr>
        <w:pStyle w:val="Odlomakpopisa"/>
        <w:spacing w:after="0"/>
        <w:ind w:left="360"/>
        <w:rPr>
          <w:rFonts w:cs="Times New Roman"/>
          <w:szCs w:val="20"/>
        </w:rPr>
      </w:pPr>
      <w:r w:rsidRPr="00BE3840">
        <w:rPr>
          <w:rFonts w:cs="Times New Roman"/>
        </w:rPr>
        <w:t xml:space="preserve">DNA: </w:t>
      </w:r>
    </w:p>
    <w:p w:rsidRDefault="00BE3840" w:rsidP="00BE3840" w:rsidR="00BE3840" w:rsidRPr="00BE3840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BE3840">
        <w:rPr>
          <w:rFonts w:cs="Times New Roman"/>
        </w:rPr>
        <w:t>St. upravitelj, Slavica Orehovec iz Čakovca, F. Prešerna 11b</w:t>
      </w:r>
    </w:p>
    <w:p w:rsidRDefault="00BE3840" w:rsidP="00BE3840" w:rsidR="00BE3840" w:rsidRPr="00BE3840">
      <w:pPr>
        <w:pStyle w:val="Odlomakpopisa"/>
        <w:numPr>
          <w:ilvl w:val="0"/>
          <w:numId w:val="48"/>
        </w:numPr>
        <w:tabs>
          <w:tab w:pos="851" w:val="clear"/>
          <w:tab w:pos="1068" w:val="num"/>
        </w:tabs>
        <w:spacing w:after="0"/>
        <w:contextualSpacing/>
        <w:rPr>
          <w:rFonts w:cs="Times New Roman"/>
        </w:rPr>
      </w:pPr>
      <w:r w:rsidRPr="00BE3840">
        <w:rPr>
          <w:rFonts w:cs="Times New Roman"/>
        </w:rPr>
        <w:t>Stečajna oglasna ploča suda</w:t>
      </w:r>
    </w:p>
    <w:p w:rsidRDefault="00BE3840" w:rsidP="00BE3840" w:rsidR="00BE3840" w:rsidRPr="00BE3840">
      <w:pPr>
        <w:spacing w:after="0"/>
        <w:ind w:left="1068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ind w:left="1068"/>
        <w:jc w:val="both"/>
        <w:rPr>
          <w:rFonts w:cs="Times New Roman"/>
        </w:rPr>
      </w:pPr>
    </w:p>
    <w:p w:rsidRDefault="00BE3840" w:rsidP="00BE3840" w:rsidR="00BE3840" w:rsidRPr="00BE3840">
      <w:pPr>
        <w:spacing w:after="0"/>
        <w:rPr>
          <w:rFonts w:cs="Arial" w:hAnsi="Cambria Math" w:ascii="Cambria Math"/>
          <w:szCs w:val="20"/>
        </w:rPr>
      </w:pPr>
    </w:p>
    <w:p w:rsidRDefault="00CB0EA4" w:rsidP="00BE3840" w:rsidR="00CB0EA4" w:rsidRPr="00BE3840">
      <w:pPr>
        <w:pStyle w:val="Naslovdokumenta"/>
        <w:spacing w:after="0"/>
        <w:rPr>
          <w:b w:val="false"/>
        </w:rPr>
      </w:pPr>
    </w:p>
    <w:p w:rsidRDefault="0071688E" w:rsidP="00BE3840" w:rsidR="0071688E" w:rsidRPr="00BE3840">
      <w:pPr>
        <w:pStyle w:val="Poetniodjeljak"/>
        <w:spacing w:after="0"/>
      </w:pPr>
    </w:p>
    <w:p w:rsidRDefault="00A21F0D" w:rsidP="00BE3840" w:rsidR="00A21F0D" w:rsidRPr="00BE3840">
      <w:pPr>
        <w:pStyle w:val="NormaleSPIS"/>
        <w:spacing w:after="0"/>
        <w:rPr>
          <w:noProof/>
        </w:rPr>
      </w:pPr>
    </w:p>
    <w:p w:rsidRDefault="00DA0242" w:rsidP="00BE3840" w:rsidR="00DA0242" w:rsidRPr="00BE3840">
      <w:pPr>
        <w:pStyle w:val="ZapisniarPotpis"/>
        <w:spacing w:after="0"/>
      </w:pPr>
    </w:p>
    <w:sectPr w:rsidSect="0032366B" w:rsidR="00DA0242" w:rsidRPr="00BE3840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18746F"/>
    <w:multiLevelType w:val="hybridMultilevel"/>
    <w:tmpl w:val="DAB4DCEE"/>
    <w:lvl w:tplc="299A681E" w:ilvl="0">
      <w:start w:val="2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4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840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45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St-230/2014-63</izvorni_sadrzaj>
    <derivirana_varijabla naziv="DomainObject.Oznaka_1">St-230/2014-63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St-230/2014</izvorni_sadrzaj>
    <derivirana_varijabla naziv="DomainObject.Predmet.OznakaBroj_1">St-230/2014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IVANEČKO TRGOVAČKO DRUŠTVO za trgovinu i ugostiteljstvo d.o.o. u stečaju</izvorni_sadrzaj>
    <derivirana_varijabla naziv="DomainObject.Predmet.ProtustrankaFormated_1">  IVANEČKO TRGOVAČKO DRUŠTVO za trgovinu i ugostiteljstvo d.o.o. u stečaju</derivirana_varijabla>
  </DomainObject.Predmet.ProtustrankaFormated>
  <DomainObject.Predmet.ProtustrankaFormatedOIB>
    <izvorni_sadrzaj>  IVANEČKO TRGOVAČKO DRUŠTVO za trgovinu i ugostiteljstvo d.o.o. u stečaju, OIB 73297173531</izvorni_sadrzaj>
    <derivirana_varijabla naziv="DomainObject.Predmet.ProtustrankaFormatedOIB_1">  IVANEČKO TRGOVAČKO DRUŠTVO za trgovinu i ugostiteljstvo d.o.o. u stečaju, OIB 73297173531</derivirana_varijabla>
  </DomainObject.Predmet.ProtustrankaFormatedOIB>
  <DomainObject.Predmet.ProtustrankaFormatedWithAdress>
    <izvorni_sadrzaj> IVANEČKO TRGOVAČKO DRUŠTVO za trgovinu i ugostiteljstvo d.o.o. u stečaju, Jezerski Put 22, 42240 Ivanec</izvorni_sadrzaj>
    <derivirana_varijabla naziv="DomainObject.Predmet.ProtustrankaFormatedWithAdress_1"> IVANEČKO TRGOVAČKO DRUŠTVO za trgovinu i ugostiteljstvo d.o.o. u stečaju, Jezerski Put 22, 42240 Ivanec</derivirana_varijabla>
  </DomainObject.Predmet.ProtustrankaFormatedWithAdress>
  <DomainObject.Predmet.ProtustrankaFormatedWithAdressOIB>
    <izvorni_sadrzaj> IVANEČKO TRGOVAČKO DRUŠTVO za trgovinu i ugostiteljstvo d.o.o. u stečaju, OIB 73297173531, Jezerski Put 22, 42240 Ivanec</izvorni_sadrzaj>
    <derivirana_varijabla naziv="DomainObject.Predmet.ProtustrankaFormatedWithAdressOIB_1"> IVANEČKO TRGOVAČKO DRUŠTVO za trgovinu i ugostiteljstvo d.o.o. u stečaju, OIB 73297173531, Jezerski Put 22, 42240 Ivanec</derivirana_varijabla>
  </DomainObject.Predmet.ProtustrankaFormatedWithAdressOIB>
  <DomainObject.Predmet.ProtustrankaWithAdress>
    <izvorni_sadrzaj>IVANEČKO TRGOVAČKO DRUŠTVO za trgovinu i ugostiteljstvo d.o.o. u stečaju Jezerski Put 22, 42240 Ivanec</izvorni_sadrzaj>
    <derivirana_varijabla naziv="DomainObject.Predmet.ProtustrankaWithAdress_1">IVANEČKO TRGOVAČKO DRUŠTVO za trgovinu i ugostiteljstvo d.o.o. u stečaju Jezerski Put 22, 42240 Ivanec</derivirana_varijabla>
  </DomainObject.Predmet.ProtustrankaWithAdress>
  <DomainObject.Predmet.ProtustrankaWithAdressOIB>
    <izvorni_sadrzaj>IVANEČKO TRGOVAČKO DRUŠTVO za trgovinu i ugostiteljstvo d.o.o. u stečaju, OIB 73297173531, Jezerski Put 22, 42240 Ivanec</izvorni_sadrzaj>
    <derivirana_varijabla naziv="DomainObject.Predmet.ProtustrankaWithAdressOIB_1">IVANEČKO TRGOVAČKO DRUŠTVO za trgovinu i ugostiteljstvo d.o.o. u stečaju, OIB 73297173531, Jezerski Put 22, 42240 Ivanec</derivirana_varijabla>
  </DomainObject.Predmet.ProtustrankaWithAdressOIB>
  <DomainObject.Predmet.ProtustrankaNazivFormated>
    <izvorni_sadrzaj>IVANEČKO TRGOVAČKO DRUŠTVO za trgovinu i ugostiteljstvo d.o.o. u stečaju</izvorni_sadrzaj>
    <derivirana_varijabla naziv="DomainObject.Predmet.ProtustrankaNazivFormated_1">IVANEČKO TRGOVAČKO DRUŠTVO za trgovinu i ugostiteljstvo d.o.o. u stečaju</derivirana_varijabla>
  </DomainObject.Predmet.ProtustrankaNazivFormated>
  <DomainObject.Predmet.ProtustrankaNazivFormatedOIB>
    <izvorni_sadrzaj>IVANEČKO TRGOVAČKO DRUŠTVO za trgovinu i ugostiteljstvo d.o.o. u stečaju, OIB 73297173531</izvorni_sadrzaj>
    <derivirana_varijabla naziv="DomainObject.Predmet.ProtustrankaNazivFormatedOIB_1">IVANEČKO TRGOVAČKO DRUŠTVO za trgovinu i ugostiteljstvo d.o.o. u stečaju, OIB 73297173531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IVANEČKO TRGOVAČKO DRUŠTVO za trgovinu i ugostiteljstvo d.o.o. u stečaju</item>
    </izvorni_sadrzaj>
    <derivirana_varijabla naziv="DomainObject.Predmet.ProtuStrankaListFormated_1">
      <item>IVANEČKO TRGOVAČKO DRUŠTVO za trgovinu i ugostiteljstvo d.o.o. u stečaju</item>
    </derivirana_varijabla>
  </DomainObject.Predmet.ProtuStrankaListFormated>
  <DomainObject.Predmet.ProtuStrankaListFormatedOIB>
    <izvorni_sadrzaj>
      <item>IVANEČKO TRGOVAČKO DRUŠTVO za trgovinu i ugostiteljstvo d.o.o. u stečaju, OIB 73297173531</item>
    </izvorni_sadrzaj>
    <derivirana_varijabla naziv="DomainObject.Predmet.ProtuStrankaListFormatedOIB_1">
      <item>IVANEČKO TRGOVAČKO DRUŠTVO za trgovinu i ugostiteljstvo d.o.o. u stečaju, OIB 73297173531</item>
    </derivirana_varijabla>
  </DomainObject.Predmet.ProtuStrankaListFormatedOIB>
  <DomainObject.Predmet.ProtuStrankaListFormatedWithAdress>
    <izvorni_sadrzaj>
      <item>IVANEČKO TRGOVAČKO DRUŠTVO za trgovinu i ugostiteljstvo d.o.o. u stečaju, Jezerski Put 22, 42240 Ivanec</item>
    </izvorni_sadrzaj>
    <derivirana_varijabla naziv="DomainObject.Predmet.ProtuStrankaListFormatedWithAdress_1">
      <item>IVANEČKO TRGOVAČKO DRUŠTVO za trgovinu i ugostiteljstvo d.o.o. u stečaju, Jezerski Put 22, 42240 Ivanec</item>
    </derivirana_varijabla>
  </DomainObject.Predmet.ProtuStrankaListFormatedWithAdress>
  <DomainObject.Predmet.ProtuStrankaListFormatedWithAdressOIB>
    <izvorni_sadrzaj>
      <item>IVANEČKO TRGOVAČKO DRUŠTVO za trgovinu i ugostiteljstvo d.o.o. u stečaju, OIB 73297173531, Jezerski Put 22, 42240 Ivanec</item>
    </izvorni_sadrzaj>
    <derivirana_varijabla naziv="DomainObject.Predmet.ProtuStrankaListFormatedWithAdressOIB_1">
      <item>IVANEČKO TRGOVAČKO DRUŠTVO za trgovinu i ugostiteljstvo d.o.o. u stečaju, OIB 73297173531, Jezerski Put 22, 42240 Ivanec</item>
    </derivirana_varijabla>
  </DomainObject.Predmet.ProtuStrankaListFormatedWithAdressOIB>
  <DomainObject.Predmet.ProtuStrankaListNazivFormated>
    <izvorni_sadrzaj>
      <item>IVANEČKO TRGOVAČKO DRUŠTVO za trgovinu i ugostiteljstvo d.o.o. u stečaju</item>
    </izvorni_sadrzaj>
    <derivirana_varijabla naziv="DomainObject.Predmet.ProtuStrankaListNazivFormated_1">
      <item>IVANEČKO TRGOVAČKO DRUŠTVO za trgovinu i ugostiteljstvo d.o.o. u stečaju</item>
    </derivirana_varijabla>
  </DomainObject.Predmet.ProtuStrankaListNazivFormated>
  <DomainObject.Predmet.ProtuStrankaListNazivFormatedOIB>
    <izvorni_sadrzaj>
      <item>IVANEČKO TRGOVAČKO DRUŠTVO za trgovinu i ugostiteljstvo d.o.o. u stečaju, OIB 73297173531</item>
    </izvorni_sadrzaj>
    <derivirana_varijabla naziv="DomainObject.Predmet.ProtuStrankaListNazivFormatedOIB_1">
      <item>IVANEČKO TRGOVAČKO DRUŠTVO za trgovinu i ugostiteljstvo d.o.o. u stečaju, OIB 73297173531</item>
    </derivirana_varijabla>
  </DomainObject.Predmet.ProtuStrankaListNazivFormatedOIB>
  <DomainObject.Predmet.OstaliList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Formated>
  <DomainObject.Predmet.OstaliList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FormatedOIB>
  <DomainObject.Predmet.OstaliListFormatedWithAdress>
    <izvorni_sadrzaj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izvorni_sadrzaj>
    <derivirana_varijabla naziv="DomainObject.Predmet.OstaliListFormatedWithAdress_1"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derivirana_varijabla>
  </DomainObject.Predmet.OstaliListFormatedWithAdress>
  <DomainObject.Predmet.OstaliListFormatedWithAdressOIB>
    <izvorni_sadrzaj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izvorni_sadrzaj>
    <derivirana_varijabla naziv="DomainObject.Predmet.OstaliListFormatedWithAdressOIB_1"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derivirana_varijabla>
  </DomainObject.Predmet.OstaliListFormatedWithAdressOIB>
  <DomainObject.Predmet.OstaliListNaziv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Naziv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NazivFormated>
  <DomainObject.Predmet.OstaliListNaziv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Naziv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St-230/2014-63</izvorni_sadrzaj>
    <derivirana_varijabla naziv="DomainObject.PoslovniBrojDokumenta_1">St-230/2014-63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IVANEČKO TRGOVAČKO DRUŠTVO za trgovinu i ugostiteljstvo d.o.o. u stečaju</izvorni_sadrzaj>
    <derivirana_varijabla naziv="DomainObject.Predmet.ProtustrankaIDrugi_1">IVANEČKO TRGOVAČKO DRUŠTVO za trgovinu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IVANEČKO TRGOVAČKO DRUŠTVO za trgovinu i ugostiteljstvo d.o.o. u stečaju, OIB 73297173531, Jezerski Put 22, 42240 Ivanec</izvorni_sadrzaj>
    <derivirana_varijabla naziv="DomainObject.Predmet.ProtustrankaIDrugiAdressOIB_1">IVANEČKO TRGOVAČKO DRUŠTVO za trgovinu i ugostiteljstvo d.o.o. u stečaju, OIB 73297173531, Jezerski Put 22,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IVANEČKO TRGOVAČKO DRUŠTVO za trgovinu i ugostiteljstvo d.o.o. u stečaju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SudioniciListNaziv_1">
      <item>Financijska agencija</item>
      <item>IVANEČKO TRGOVAČKO DRUŠTVO za trgovinu i ugostiteljstvo d.o.o. u stečaju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SudioniciListNaziv>
  <DomainObject.Predmet.SudioniciListAdressOIB>
    <izvorni_sadrzaj>
      <item>Financijska agencija, OIB 85821130368</item>
      <item>IVANEČKO TRGOVAČKO DRUŠTVO za trgovinu i ugostiteljstvo d.o.o. u stečaju,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  <item>TDR d.o.o., Obala V. Nazora 1,52210 Rovinj</item>
      <item>Varkom d.d., Trg bana Jelačića 14,42000 Varaždin</item>
    </izvorni_sadrzaj>
    <derivirana_varijabla naziv="DomainObject.Predmet.SudioniciListAdressOIB_1">
      <item>Financijska agencija, OIB 85821130368</item>
      <item>IVANEČKO TRGOVAČKO DRUŠTVO za trgovinu i ugostiteljstvo d.o.o. u stečaju,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  <item>TDR d.o.o., Obala V. Nazora 1,52210 Rovinj</item>
      <item>Varkom d.d., Trg bana Jelačića 14,42000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FEF1B-99C2-489C-B4E3-895931473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436</properties:Words>
  <properties:Characters>2341</properties:Characters>
  <properties:Lines>154</properties:Lines>
  <properties:Paragraphs>47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2016-10-24T07:46:00Z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St-230/2014-63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