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0d42" w14:paraId="d330d42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893BCB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Agencija za osiguranje radničkih tražbina, Zagreb, </w:t>
      </w:r>
      <w:proofErr w:type="spellStart"/>
      <w:r>
        <w:t>Frankopanska</w:t>
      </w:r>
      <w:proofErr w:type="spellEnd"/>
      <w:r>
        <w:t xml:space="preserve"> 11, MBS: 080678090, OIB: 04323472109, za otvaranje stečajnog postupka nad dužnikom KALIPSO j.d.o.o., Bilje, Vukovarska 79, MBS: 030182723, OIB: 81639240417</w:t>
      </w:r>
      <w:r w:rsidR="003130A5">
        <w:rPr>
          <w:color w:val="000000"/>
        </w:rPr>
        <w:t xml:space="preserve">, dana </w:t>
      </w:r>
      <w:r>
        <w:rPr>
          <w:color w:val="000000"/>
        </w:rPr>
        <w:t>28</w:t>
      </w:r>
      <w:r w:rsidR="002C64FE">
        <w:rPr>
          <w:color w:val="000000"/>
        </w:rPr>
        <w:t>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3F3A3B">
        <w:t>KALIPSO j.d.o.o., Bilje, Vukovarska 79, MBS: 030182723, OIB: 81639240417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3F3A3B">
        <w:t>1600</w:t>
      </w:r>
      <w:r w:rsidR="000975FD" w:rsidRPr="00CC1194">
        <w:t>-1</w:t>
      </w:r>
      <w:r w:rsidR="008769C2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održanom 26. travnja 2018. godine prema ocijeni ovoga suda utvrđeno 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lastRenderedPageBreak/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800B7D">
        <w:t>28</w:t>
      </w:r>
      <w:r w:rsidR="002253DE">
        <w:t>. svibnja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7574DF" w:rsidP="004C187C" w:rsidR="007574DF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051A8">
        <w:t>08</w:t>
      </w:r>
      <w:r w:rsidR="005A7C71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3E4" w:rsidR="00ED43E4">
      <w:r>
        <w:separator/>
      </w:r>
    </w:p>
  </w:endnote>
  <w:endnote w:id="0" w:type="continuationSeparator">
    <w:p w:rsidRDefault="00ED43E4" w:rsidR="00ED4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3E4" w:rsidR="00ED43E4">
      <w:r>
        <w:separator/>
      </w:r>
    </w:p>
  </w:footnote>
  <w:footnote w:id="0" w:type="continuationSeparator">
    <w:p w:rsidRDefault="00ED43E4" w:rsidR="00ED43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3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769C2" w:rsidR="008769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17104">
      <w:t>7 St-1600/17-19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17104">
      <w:t>1600</w:t>
    </w:r>
    <w:r w:rsidR="00E84A60">
      <w:t>/1</w:t>
    </w:r>
    <w:r w:rsidR="008769C2">
      <w:t>7</w:t>
    </w:r>
    <w:r w:rsidR="000A556E">
      <w:t>-</w:t>
    </w:r>
    <w:r w:rsidR="00BF5ADE">
      <w:t>1</w:t>
    </w:r>
    <w:r w:rsidR="00817104">
      <w:t>9</w:t>
    </w: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2734D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43E4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5A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273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734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34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34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34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5A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273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734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34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34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34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St-1600/2017</izvorni_sadrzaj>
    <derivirana_varijabla naziv="DomainObject.Predmet.OznakaBroj_1">St-1600/2017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KALIPSO j.d.o.o. za ugostiteljstvo i usluge zastupanog po punomoćniku David Horvat</izvorni_sadrzaj>
    <derivirana_varijabla naziv="DomainObject.Predmet.ProtustrankaFormated_1">  KALIPSO j.d.o.o. za ugostiteljstvo i usluge zastupanog po punomoćniku David Horvat</derivirana_varijabla>
  </DomainObject.Predmet.ProtustrankaFormated>
  <DomainObject.Predmet.ProtustrankaFormatedOIB>
    <izvorni_sadrzaj>  KALIPSO j.d.o.o. za ugostiteljstvo i usluge, OIB 81639240417 zastupanog po punomoćniku David Horvat</izvorni_sadrzaj>
    <derivirana_varijabla naziv="DomainObject.Predmet.ProtustrankaFormatedOIB_1">  KALIPSO j.d.o.o. za ugostiteljstvo i usluge, OIB 81639240417 zastupanog po punomoćniku David Horvat</derivirana_varijabla>
  </DomainObject.Predmet.ProtustrankaFormatedOIB>
  <DomainObject.Predmet.ProtustrankaFormatedWithAdress>
    <izvorni_sadrzaj> KALIPSO j.d.o.o. za ugostiteljstvo i usluge, Vukovarska 79, 31327 Bilje zastupanog po punomoćniku David Horvat</izvorni_sadrzaj>
    <derivirana_varijabla naziv="DomainObject.Predmet.ProtustrankaFormatedWithAdress_1"> KALIPSO j.d.o.o. za ugostiteljstvo i usluge, Vukovarska 79, 31327 Bilje zastupanog po punomoćniku David Horvat</derivirana_varijabla>
  </DomainObject.Predmet.ProtustrankaFormatedWithAdress>
  <DomainObject.Predmet.ProtustrankaFormatedWithAdressOIB>
    <izvorni_sadrzaj> KALIPSO j.d.o.o. za ugostiteljstvo i usluge, OIB 81639240417, Vukovarska 79, 31327 Bilje zastupanog po punomoćniku David Horvat</izvorni_sadrzaj>
    <derivirana_varijabla naziv="DomainObject.Predmet.ProtustrankaFormatedWithAdressOIB_1"> KALIPSO j.d.o.o. za ugostiteljstvo i usluge, OIB 81639240417, Vukovarska 79, 31327 Bilje zastupanog po punomoćniku David Horvat</derivirana_varijabla>
  </DomainObject.Predmet.ProtustrankaFormatedWithAdressOIB>
  <DomainObject.Predmet.ProtustrankaWithAdress>
    <izvorni_sadrzaj>KALIPSO j.d.o.o. za ugostiteljstvo i usluge Vukovarska 79, 31327 Bilje</izvorni_sadrzaj>
    <derivirana_varijabla naziv="DomainObject.Predmet.ProtustrankaWithAdress_1">KALIPSO j.d.o.o. za ugostiteljstvo i usluge Vukovarska 79, 31327 Bilje</derivirana_varijabla>
  </DomainObject.Predmet.ProtustrankaWithAdress>
  <DomainObject.Predmet.ProtustrankaWithAdressOIB>
    <izvorni_sadrzaj>KALIPSO j.d.o.o. za ugostiteljstvo i usluge, OIB 81639240417, Vukovarska 79, 31327 Bilje</izvorni_sadrzaj>
    <derivirana_varijabla naziv="DomainObject.Predmet.ProtustrankaWithAdressOIB_1">KALIPSO j.d.o.o. za ugostiteljstvo i usluge, OIB 81639240417, Vukovarska 79, 31327 Bilje</derivirana_varijabla>
  </DomainObject.Predmet.ProtustrankaWithAdressOIB>
  <DomainObject.Predmet.ProtustrankaNazivFormated>
    <izvorni_sadrzaj>KALIPSO j.d.o.o. za ugostiteljstvo i usluge</izvorni_sadrzaj>
    <derivirana_varijabla naziv="DomainObject.Predmet.ProtustrankaNazivFormated_1">KALIPSO j.d.o.o. za ugostiteljstvo i usluge</derivirana_varijabla>
  </DomainObject.Predmet.ProtustrankaNazivFormated>
  <DomainObject.Predmet.ProtustrankaNazivFormatedOIB>
    <izvorni_sadrzaj>KALIPSO j.d.o.o. za ugostiteljstvo i usluge, OIB 81639240417</izvorni_sadrzaj>
    <derivirana_varijabla naziv="DomainObject.Predmet.ProtustrankaNazivFormatedOIB_1">KALIPSO j.d.o.o. za ugostiteljstvo i usluge, OIB 81639240417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KALIPSO j.d.o.o. za ugostiteljstvo i usluge zastupanog po punomoćniku David Horvat</item>
    </izvorni_sadrzaj>
    <derivirana_varijabla naziv="DomainObject.Predmet.ProtuStrankaListFormated_1">
      <item>KALIPSO j.d.o.o. za ugostiteljstvo i usluge zastupanog po punomoćniku David Horvat</item>
    </derivirana_varijabla>
  </DomainObject.Predmet.ProtuStrankaListFormated>
  <DomainObject.Predmet.ProtuStrankaListFormatedOIB>
    <izvorni_sadrzaj>
      <item>KALIPSO j.d.o.o. za ugostiteljstvo i usluge, OIB 81639240417 zastupanog po punomoćniku David Horvat</item>
    </izvorni_sadrzaj>
    <derivirana_varijabla naziv="DomainObject.Predmet.ProtuStrankaListFormatedOIB_1">
      <item>KALIPSO j.d.o.o. za ugostiteljstvo i usluge, OIB 81639240417 zastupanog po punomoćniku David Horvat</item>
    </derivirana_varijabla>
  </DomainObject.Predmet.ProtuStrankaListFormatedOIB>
  <DomainObject.Predmet.ProtuStrankaListFormatedWithAdress>
    <izvorni_sadrzaj>
      <item>KALIPSO j.d.o.o. za ugostiteljstvo i usluge, Vukovarska 79, 31327 Bilje zastupanog po punomoćniku David Horvat</item>
    </izvorni_sadrzaj>
    <derivirana_varijabla naziv="DomainObject.Predmet.ProtuStrankaListFormatedWithAdress_1">
      <item>KALIPSO j.d.o.o. za ugostiteljstvo i usluge, Vukovarska 79, 31327 Bilje zastupanog po punomoćniku David Horvat</item>
    </derivirana_varijabla>
  </DomainObject.Predmet.ProtuStrankaListFormatedWithAdress>
  <DomainObject.Predmet.ProtuStrankaListFormatedWithAdressOIB>
    <izvorni_sadrzaj>
      <item>KALIPSO j.d.o.o. za ugostiteljstvo i usluge, OIB 81639240417, Vukovarska 79, 31327 Bilje zastupanog po punomoćniku David Horvat</item>
    </izvorni_sadrzaj>
    <derivirana_varijabla naziv="DomainObject.Predmet.ProtuStrankaListFormatedWithAdressOIB_1">
      <item>KALIPSO j.d.o.o. za ugostiteljstvo i usluge, OIB 81639240417, Vukovarska 79, 31327 Bilje zastupanog po punomoćniku David Horvat</item>
    </derivirana_varijabla>
  </DomainObject.Predmet.ProtuStrankaListFormatedWithAdressOIB>
  <DomainObject.Predmet.ProtuStrankaListNazivFormated>
    <izvorni_sadrzaj>
      <item>KALIPSO j.d.o.o. za ugostiteljstvo i usluge</item>
    </izvorni_sadrzaj>
    <derivirana_varijabla naziv="DomainObject.Predmet.ProtuStrankaListNazivFormated_1">
      <item>KALIPSO j.d.o.o. za ugostiteljstvo i usluge</item>
    </derivirana_varijabla>
  </DomainObject.Predmet.ProtuStrankaListNazivFormated>
  <DomainObject.Predmet.ProtuStrankaListNazivFormatedOIB>
    <izvorni_sadrzaj>
      <item>KALIPSO j.d.o.o. za ugostiteljstvo i usluge, OIB 81639240417</item>
    </izvorni_sadrzaj>
    <derivirana_varijabla naziv="DomainObject.Predmet.ProtuStrankaListNazivFormatedOIB_1">
      <item>KALIPSO j.d.o.o. za ugostiteljstvo i usluge, OIB 81639240417</item>
    </derivirana_varijabla>
  </DomainObject.Predmet.ProtuStrankaListNazivFormatedOIB>
  <DomainObject.Predmet.OstaliListFormated>
    <izvorni_sadrzaj>
      <item>David Horvat punomoćnik sudionika u postupku KALIPSO j.d.o.o. za ugostiteljstvo i usluge</item>
    </izvorni_sadrzaj>
    <derivirana_varijabla naziv="DomainObject.Predmet.OstaliListFormated_1">
      <item>David Horvat punomoćnik sudionika u postupku KALIPSO j.d.o.o. za ugostiteljstvo i usluge</item>
    </derivirana_varijabla>
  </DomainObject.Predmet.OstaliListFormated>
  <DomainObject.Predmet.OstaliListFormatedOIB>
    <izvorni_sadrzaj>
      <item>David Horvat, OIB 61450278904 punomoćnik sudionika u postupku KALIPSO j.d.o.o. za ugostiteljstvo i usluge</item>
    </izvorni_sadrzaj>
    <derivirana_varijabla naziv="DomainObject.Predmet.OstaliListFormatedOIB_1">
      <item>David Horvat, OIB 61450278904 punomoćnik sudionika u postupku KALIPSO j.d.o.o. za ugostiteljstvo i usluge</item>
    </derivirana_varijabla>
  </DomainObject.Predmet.OstaliListFormatedOIB>
  <DomainObject.Predmet.OstaliListFormatedWithAdress>
    <izvorni_sadrzaj>
      <item>David Horvat, Vukovarska 79, 31327 Bilje punomoćnik sudionika u postupku KALIPSO j.d.o.o. za ugostiteljstvo i usluge</item>
    </izvorni_sadrzaj>
    <derivirana_varijabla naziv="DomainObject.Predmet.OstaliListFormatedWithAdress_1">
      <item>David Horvat, Vukovarska 79, 31327 Bilje punomoćnik sudionika u postupku KALIPSO j.d.o.o. za ugostiteljstvo i usluge</item>
    </derivirana_varijabla>
  </DomainObject.Predmet.OstaliListFormatedWithAdress>
  <DomainObject.Predmet.OstaliListFormatedWithAdressOIB>
    <izvorni_sadrzaj>
      <item>David Horvat, OIB 61450278904, Vukovarska 79, 31327 Bilje punomoćnik sudionika u postupku KALIPSO j.d.o.o. za ugostiteljstvo i usluge</item>
    </izvorni_sadrzaj>
    <derivirana_varijabla naziv="DomainObject.Predmet.OstaliListFormatedWithAdressOIB_1">
      <item>David Horvat, OIB 61450278904, Vukovarska 79, 31327 Bilje punomoćnik sudionika u postupku KALIPSO j.d.o.o. za ugostiteljstvo i usluge</item>
    </derivirana_varijabla>
  </DomainObject.Predmet.OstaliListFormatedWithAdressOIB>
  <DomainObject.Predmet.OstaliListNazivFormated>
    <izvorni_sadrzaj>
      <item>David Horvat</item>
    </izvorni_sadrzaj>
    <derivirana_varijabla naziv="DomainObject.Predmet.OstaliListNazivFormated_1">
      <item>David Horvat</item>
    </derivirana_varijabla>
  </DomainObject.Predmet.OstaliListNazivFormated>
  <DomainObject.Predmet.OstaliListNazivFormatedOIB>
    <izvorni_sadrzaj>
      <item>David Horvat, OIB 61450278904</item>
    </izvorni_sadrzaj>
    <derivirana_varijabla naziv="DomainObject.Predmet.OstaliListNazivFormatedOIB_1">
      <item>David Horvat, OIB 61450278904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KALIPSO j.d.o.o. za ugostiteljstvo i usluge</izvorni_sadrzaj>
    <derivirana_varijabla naziv="DomainObject.Predmet.ProtustrankaIDrugi_1">KALIPSO j.d.o.o. za ugostiteljstvo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KALIPSO j.d.o.o. za ugostiteljstvo i usluge, OIB 81639240417, Vukovarska 79, 31327 Bilje</izvorni_sadrzaj>
    <derivirana_varijabla naziv="DomainObject.Predmet.ProtustrankaIDrugiAdressOIB_1">KALIPSO j.d.o.o. za ugostiteljstvo i usluge, OIB 81639240417, Vukovarska 79,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KALIPSO j.d.o.o. za ugostiteljstvo i usluge</item>
      <item>Agencija za osiguranje radničkih tražbina</item>
      <item>David Horvat</item>
    </izvorni_sadrzaj>
    <derivirana_varijabla naziv="DomainObject.Predmet.SudioniciListNaziv_1">
      <item>KALIPSO j.d.o.o. za ugostiteljstvo i usluge</item>
      <item>Agencija za osiguranje radničkih tražbina</item>
      <item>David Horvat</item>
    </derivirana_varijabla>
  </DomainObject.Predmet.SudioniciListNaziv>
  <DomainObject.Predmet.SudioniciListAdressOIB>
    <izvorni_sadrzaj>
      <item>KALIPSO j.d.o.o. za ugostiteljstvo i usluge, OIB 81639240417, Vukovarska 79,31327 Bilje</item>
      <item>Agencija za osiguranje radničkih tražbina, OIB 04323472109, Frankopanska 11,10000 Zagreb</item>
      <item>David Horvat, OIB 61450278904, Vukovarska 79,31327 Bilje</item>
    </izvorni_sadrzaj>
    <derivirana_varijabla naziv="DomainObject.Predmet.SudioniciListAdressOIB_1">
      <item>KALIPSO j.d.o.o. za ugostiteljstvo i usluge, OIB 81639240417, Vukovarska 79,31327 Bilje</item>
      <item>Agencija za osiguranje radničkih tražbina, OIB 04323472109, Frankopanska 11,10000 Zagreb</item>
      <item>David Horvat, OIB 61450278904, Vukovarska 79,31327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81639240417</item>
      <item>, OIB 04323472109</item>
      <item>, OIB 61450278904</item>
    </izvorni_sadrzaj>
    <derivirana_varijabla naziv="DomainObject.Predmet.SudioniciListNazivOIB_1">
      <item>, OIB 81639240417</item>
      <item>, OIB 04323472109</item>
      <item>, OIB 61450278904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A38E5-901A-44D2-9712-EF53536D4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649</properties:Words>
  <properties:Characters>3449</properties:Characters>
  <properties:Lines>104</properties:Lines>
  <properties:Paragraphs>30</properties:Paragraphs>
  <properties:TotalTime>1038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2018-05-28T12:49:00Z</dcterms:modified>
  <cp:revision>614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(1600-17 (-19) BEZ PRIVREMENOG STEČAJNOG UPRAVITELJA.docx)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