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8c5c" w14:paraId="ed98c5c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6F9C" w:rsidP="00CA6F9C" w:rsidR="00CA6F9C" w:rsidRPr="004453B3">
      <w:pPr>
        <w:pStyle w:val="Zaglavlje"/>
      </w:pPr>
      <w:r w:rsidRPr="004453B3">
        <w:t xml:space="preserve">REPUBLIKA HRVATSKA </w:t>
      </w:r>
    </w:p>
    <w:p w:rsidRDefault="00CA6F9C" w:rsidP="00CA6F9C" w:rsidR="00CA6F9C" w:rsidRPr="004453B3">
      <w:pPr>
        <w:pStyle w:val="Zaglavlje"/>
      </w:pPr>
      <w:r w:rsidRPr="004453B3">
        <w:t>Trgovački sud u Zagrebu</w:t>
      </w:r>
    </w:p>
    <w:p w:rsidRDefault="00CA6F9C" w:rsidP="00CA6F9C" w:rsidR="00CA6F9C" w:rsidRPr="004453B3">
      <w:pPr>
        <w:pStyle w:val="Zaglavlje"/>
      </w:pPr>
      <w:r w:rsidRPr="004453B3">
        <w:t xml:space="preserve">Zagreb, Amruševa 2/II </w:t>
      </w:r>
    </w:p>
    <w:p w:rsidRDefault="00CA6F9C" w:rsidP="00CA6F9C" w:rsidR="00CA6F9C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2110/15</w:t>
      </w:r>
    </w:p>
    <w:p w:rsidRDefault="00CA6F9C" w:rsidP="00CA6F9C" w:rsidR="00CA6F9C" w:rsidRPr="004453B3">
      <w:pPr>
        <w:jc w:val="center"/>
      </w:pPr>
    </w:p>
    <w:p w:rsidRDefault="00CA6F9C" w:rsidP="00CA6F9C" w:rsidR="00CA6F9C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CA6F9C" w:rsidP="00CA6F9C" w:rsidR="00CA6F9C" w:rsidRPr="004453B3">
      <w:pPr>
        <w:jc w:val="both"/>
      </w:pPr>
    </w:p>
    <w:p w:rsidRDefault="00CA6F9C" w:rsidP="00CA6F9C" w:rsidR="00CA6F9C" w:rsidRPr="004453B3">
      <w:pPr>
        <w:jc w:val="center"/>
      </w:pPr>
      <w:r w:rsidRPr="004453B3">
        <w:t>R J E Š E N J E</w:t>
      </w:r>
    </w:p>
    <w:p w:rsidRDefault="00CA6F9C" w:rsidP="00CA6F9C" w:rsidR="00CA6F9C" w:rsidRPr="004453B3">
      <w:pPr>
        <w:jc w:val="center"/>
      </w:pPr>
    </w:p>
    <w:p w:rsidRDefault="00CA6F9C" w:rsidP="00CA6F9C" w:rsidR="00CA6F9C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DUROMETAL d.o.o., Zagreb, Rudeška cesta 65a, OIB: 72354031685</w:t>
      </w:r>
      <w:r w:rsidRPr="004453B3">
        <w:t xml:space="preserve">, dana </w:t>
      </w:r>
      <w:r>
        <w:t>25. ožujka</w:t>
      </w:r>
      <w:r w:rsidRPr="004453B3">
        <w:t xml:space="preserve"> 2016. </w:t>
      </w:r>
    </w:p>
    <w:p w:rsidRDefault="00CA6F9C" w:rsidP="00CA6F9C" w:rsidR="00CA6F9C" w:rsidRPr="004453B3">
      <w:pPr>
        <w:jc w:val="both"/>
      </w:pPr>
    </w:p>
    <w:p w:rsidRDefault="00CA6F9C" w:rsidP="00CA6F9C" w:rsidR="00CA6F9C" w:rsidRPr="004453B3">
      <w:pPr>
        <w:jc w:val="center"/>
      </w:pPr>
      <w:r w:rsidRPr="004453B3">
        <w:t>r i j e š i o    je</w:t>
      </w:r>
    </w:p>
    <w:p w:rsidRDefault="00CA6F9C" w:rsidP="00CA6F9C" w:rsidR="00CA6F9C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A6F9C" w:rsidP="00CA6F9C" w:rsidR="00CA6F9C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DUROMETAL d.o.o., Zagreb, Rudeška cesta 65a, OIB: 72354031685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25.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CA6F9C" w:rsidP="00CA6F9C" w:rsidR="00CA6F9C" w:rsidRPr="004453B3">
      <w:pPr>
        <w:pStyle w:val="BodyText21"/>
        <w:rPr>
          <w:rFonts w:hAnsi="Times New Roman" w:ascii="Times New Roman"/>
          <w:szCs w:val="24"/>
        </w:rPr>
      </w:pPr>
    </w:p>
    <w:p w:rsidRDefault="00CA6F9C" w:rsidP="00CA6F9C" w:rsidR="00CA6F9C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Zdravka Bošković, OIB: 45297566962, Samobor, Ćirilometodska 26a</w:t>
      </w:r>
    </w:p>
    <w:p w:rsidRDefault="00CA6F9C" w:rsidP="00CA6F9C" w:rsidR="00CA6F9C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CA6F9C" w:rsidP="00CA6F9C" w:rsidR="00CA6F9C">
      <w:pPr>
        <w:jc w:val="both"/>
      </w:pPr>
      <w:r w:rsidRPr="004453B3">
        <w:t xml:space="preserve">III. Zaključuje se stečajni postupak nad dužnikom </w:t>
      </w:r>
      <w:r>
        <w:t>DUROMETAL d.o.o., Zagreb, Rudeška cesta 65a, OIB: 72354031685.</w:t>
      </w:r>
    </w:p>
    <w:p w:rsidRDefault="00CA6F9C" w:rsidP="00CA6F9C" w:rsidR="00CA6F9C" w:rsidRPr="004453B3">
      <w:pPr>
        <w:jc w:val="both"/>
      </w:pPr>
    </w:p>
    <w:p w:rsidRDefault="00CA6F9C" w:rsidP="00CA6F9C" w:rsidR="00CA6F9C" w:rsidRPr="004453B3">
      <w:pPr>
        <w:jc w:val="both"/>
      </w:pPr>
      <w:r w:rsidRPr="004453B3">
        <w:t>IV. Nakon pravomoćnosti ovog rješenja, dužnik će se  brisati iz sudskog registra.</w:t>
      </w:r>
    </w:p>
    <w:p w:rsidRDefault="00CA6F9C" w:rsidP="00CA6F9C" w:rsidR="00CA6F9C" w:rsidRPr="004453B3">
      <w:pPr>
        <w:jc w:val="both"/>
      </w:pPr>
    </w:p>
    <w:p w:rsidRDefault="00CA6F9C" w:rsidP="00CA6F9C" w:rsidR="00CA6F9C" w:rsidRPr="004453B3">
      <w:pPr>
        <w:ind w:left="360"/>
        <w:jc w:val="center"/>
      </w:pPr>
      <w:r w:rsidRPr="004453B3">
        <w:t>Obrazloženje</w:t>
      </w:r>
    </w:p>
    <w:p w:rsidRDefault="00CA6F9C" w:rsidP="00CA6F9C" w:rsidR="00CA6F9C" w:rsidRPr="004453B3">
      <w:pPr>
        <w:jc w:val="both"/>
      </w:pPr>
    </w:p>
    <w:p w:rsidRDefault="00CA6F9C" w:rsidP="00CA6F9C" w:rsidR="00CA6F9C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CA6F9C" w:rsidP="00CA6F9C" w:rsidR="00CA6F9C" w:rsidRPr="004453B3">
      <w:pPr>
        <w:jc w:val="both"/>
      </w:pPr>
    </w:p>
    <w:p w:rsidRDefault="00CA6F9C" w:rsidP="00CA6F9C" w:rsidR="00CA6F9C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25.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CA6F9C" w:rsidP="00CA6F9C" w:rsidR="00CA6F9C" w:rsidRPr="004453B3">
      <w:pPr>
        <w:jc w:val="both"/>
      </w:pPr>
    </w:p>
    <w:p w:rsidRDefault="00CA6F9C" w:rsidP="00CA6F9C" w:rsidR="00CA6F9C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CA6F9C" w:rsidP="00CA6F9C" w:rsidR="00CA6F9C" w:rsidRPr="004453B3">
      <w:pPr>
        <w:jc w:val="both"/>
      </w:pPr>
    </w:p>
    <w:p w:rsidRDefault="00CA6F9C" w:rsidP="00CA6F9C" w:rsidR="00CA6F9C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CA6F9C" w:rsidP="00CA6F9C" w:rsidR="00CA6F9C" w:rsidRPr="004453B3">
      <w:pPr>
        <w:jc w:val="both"/>
      </w:pPr>
    </w:p>
    <w:p w:rsidRDefault="00CA6F9C" w:rsidP="00CA6F9C" w:rsidR="00CA6F9C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CA6F9C" w:rsidP="00CA6F9C" w:rsidR="00CA6F9C" w:rsidRPr="004453B3">
      <w:pPr>
        <w:jc w:val="both"/>
      </w:pPr>
    </w:p>
    <w:p w:rsidRDefault="00CA6F9C" w:rsidP="00CA6F9C" w:rsidR="00CA6F9C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CA6F9C" w:rsidP="00CA6F9C" w:rsidR="00CA6F9C" w:rsidRPr="004453B3">
      <w:pPr>
        <w:jc w:val="both"/>
      </w:pPr>
    </w:p>
    <w:p w:rsidRDefault="00CA6F9C" w:rsidP="00CA6F9C" w:rsidR="00CA6F9C" w:rsidRPr="004453B3">
      <w:pPr>
        <w:jc w:val="center"/>
      </w:pPr>
      <w:r w:rsidRPr="004453B3">
        <w:t xml:space="preserve">U Zagrebu, </w:t>
      </w:r>
      <w:r>
        <w:t>25. ožujka</w:t>
      </w:r>
      <w:r w:rsidRPr="004453B3">
        <w:t xml:space="preserve"> 2016.</w:t>
      </w:r>
    </w:p>
    <w:p w:rsidRDefault="00CA6F9C" w:rsidP="00CA6F9C" w:rsidR="00CA6F9C" w:rsidRPr="004453B3">
      <w:pPr>
        <w:jc w:val="center"/>
      </w:pPr>
    </w:p>
    <w:p w:rsidRDefault="00CA6F9C" w:rsidP="00CF23FE" w:rsidR="0083239A" w:rsidRPr="003D78D9">
      <w:pPr>
        <w:jc w:val="center"/>
      </w:pPr>
      <w:r w:rsidRPr="004453B3">
        <w:t xml:space="preserve">      </w:t>
      </w:r>
      <w:r w:rsidR="0083239A">
        <w:t xml:space="preserve">                                                                                        </w:t>
      </w:r>
      <w:r w:rsidR="0083239A" w:rsidRPr="003D78D9">
        <w:t xml:space="preserve">SUDAC: </w:t>
      </w:r>
    </w:p>
    <w:p w:rsidRDefault="0083239A" w:rsidP="00CF23FE" w:rsidR="0083239A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83239A" w:rsidP="00CF23FE" w:rsidR="0083239A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83239A" w:rsidP="0083239A" w:rsidR="00CA6F9C" w:rsidRPr="004453B3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CA6F9C" w:rsidP="00CA6F9C" w:rsidR="00CA6F9C" w:rsidRPr="004453B3">
      <w:pPr>
        <w:jc w:val="both"/>
      </w:pPr>
    </w:p>
    <w:p w:rsidRDefault="00CA6F9C" w:rsidP="00CA6F9C" w:rsidR="00CA6F9C" w:rsidRPr="004453B3">
      <w:pPr>
        <w:jc w:val="both"/>
      </w:pPr>
      <w:r w:rsidRPr="004453B3">
        <w:t>Uputa o pravnom lijeku:</w:t>
      </w:r>
    </w:p>
    <w:p w:rsidRDefault="00CA6F9C" w:rsidP="00CA6F9C" w:rsidR="00CA6F9C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CA6F9C" w:rsidP="00CA6F9C" w:rsidR="00CA6F9C" w:rsidRPr="004453B3">
      <w:pPr>
        <w:jc w:val="both"/>
        <w:rPr>
          <w:i/>
        </w:rPr>
      </w:pPr>
    </w:p>
    <w:p w:rsidRDefault="00CA6F9C" w:rsidP="00CA6F9C" w:rsidR="00CA6F9C" w:rsidRPr="004453B3">
      <w:pPr>
        <w:jc w:val="both"/>
      </w:pPr>
    </w:p>
    <w:sectPr w:rsidSect="00302849" w:rsidR="00CA6F9C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13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CA6F9C">
      <w:t>2110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A4A43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239A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13C4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A6F9C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91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3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3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91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3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3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2110</izvorni_sadrzaj>
    <derivirana_varijabla naziv="DomainObject.Predmet.Broj_1">2110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St-2110/2015</izvorni_sadrzaj>
    <derivirana_varijabla naziv="DomainObject.Predmet.OznakaBroj_1">St-2110/2015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DUROMETAL d.o.o.</izvorni_sadrzaj>
    <derivirana_varijabla naziv="DomainObject.Predmet.ProtustrankaFormated_1">  DUROMETAL d.o.o.</derivirana_varijabla>
  </DomainObject.Predmet.ProtustrankaFormated>
  <DomainObject.Predmet.ProtustrankaFormatedOIB>
    <izvorni_sadrzaj>  DUROMETAL d.o.o., OIB 72354031685</izvorni_sadrzaj>
    <derivirana_varijabla naziv="DomainObject.Predmet.ProtustrankaFormatedOIB_1">  DUROMETAL d.o.o., OIB 72354031685</derivirana_varijabla>
  </DomainObject.Predmet.ProtustrankaFormatedOIB>
  <DomainObject.Predmet.ProtustrankaFormatedWithAdress>
    <izvorni_sadrzaj> DUROMETAL d.o.o., Rudeška cesta 65/A, 10000 Zagreb</izvorni_sadrzaj>
    <derivirana_varijabla naziv="DomainObject.Predmet.ProtustrankaFormatedWithAdress_1"> DUROMETAL d.o.o., Rudeška cesta 65/A, 10000 Zagreb</derivirana_varijabla>
  </DomainObject.Predmet.ProtustrankaFormatedWithAdress>
  <DomainObject.Predmet.ProtustrankaFormatedWithAdressOIB>
    <izvorni_sadrzaj> DUROMETAL d.o.o., OIB 72354031685, Rudeška cesta 65/A, 10000 Zagreb</izvorni_sadrzaj>
    <derivirana_varijabla naziv="DomainObject.Predmet.ProtustrankaFormatedWithAdressOIB_1"> DUROMETAL d.o.o., OIB 72354031685, Rudeška cesta 65/A, 10000 Zagreb</derivirana_varijabla>
  </DomainObject.Predmet.ProtustrankaFormatedWithAdressOIB>
  <DomainObject.Predmet.ProtustrankaWithAdress>
    <izvorni_sadrzaj>DUROMETAL d.o.o. Rudeška cesta 65/A, 10000 Zagreb</izvorni_sadrzaj>
    <derivirana_varijabla naziv="DomainObject.Predmet.ProtustrankaWithAdress_1">DUROMETAL d.o.o. Rudeška cesta 65/A, 10000 Zagreb</derivirana_varijabla>
  </DomainObject.Predmet.ProtustrankaWithAdress>
  <DomainObject.Predmet.ProtustrankaWithAdressOIB>
    <izvorni_sadrzaj>DUROMETAL d.o.o., OIB 72354031685, Rudeška cesta 65/A, 10000 Zagreb</izvorni_sadrzaj>
    <derivirana_varijabla naziv="DomainObject.Predmet.ProtustrankaWithAdressOIB_1">DUROMETAL d.o.o., OIB 72354031685, Rudeška cesta 65/A, 10000 Zagreb</derivirana_varijabla>
  </DomainObject.Predmet.ProtustrankaWithAdressOIB>
  <DomainObject.Predmet.ProtustrankaNazivFormated>
    <izvorni_sadrzaj>DUROMETAL d.o.o.</izvorni_sadrzaj>
    <derivirana_varijabla naziv="DomainObject.Predmet.ProtustrankaNazivFormated_1">DUROMETAL d.o.o.</derivirana_varijabla>
  </DomainObject.Predmet.ProtustrankaNazivFormated>
  <DomainObject.Predmet.ProtustrankaNazivFormatedOIB>
    <izvorni_sadrzaj>DUROMETAL d.o.o., OIB 72354031685</izvorni_sadrzaj>
    <derivirana_varijabla naziv="DomainObject.Predmet.ProtustrankaNazivFormatedOIB_1">DUROMETAL d.o.o., OIB 72354031685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DUROMETAL d.o.o.</item>
    </izvorni_sadrzaj>
    <derivirana_varijabla naziv="DomainObject.Predmet.ProtuStrankaListFormated_1">
      <item>DUROMETAL d.o.o.</item>
    </derivirana_varijabla>
  </DomainObject.Predmet.ProtuStrankaListFormated>
  <DomainObject.Predmet.ProtuStrankaListFormatedOIB>
    <izvorni_sadrzaj>
      <item>DUROMETAL d.o.o., OIB 72354031685</item>
    </izvorni_sadrzaj>
    <derivirana_varijabla naziv="DomainObject.Predmet.ProtuStrankaListFormatedOIB_1">
      <item>DUROMETAL d.o.o., OIB 72354031685</item>
    </derivirana_varijabla>
  </DomainObject.Predmet.ProtuStrankaListFormatedOIB>
  <DomainObject.Predmet.ProtuStrankaListFormatedWithAdress>
    <izvorni_sadrzaj>
      <item>DUROMETAL d.o.o., Rudeška cesta 65/A, 10000 Zagreb</item>
    </izvorni_sadrzaj>
    <derivirana_varijabla naziv="DomainObject.Predmet.ProtuStrankaListFormatedWithAdress_1">
      <item>DUROMETAL d.o.o., Rudeška cesta 65/A, 10000 Zagreb</item>
    </derivirana_varijabla>
  </DomainObject.Predmet.ProtuStrankaListFormatedWithAdress>
  <DomainObject.Predmet.ProtuStrankaListFormatedWithAdressOIB>
    <izvorni_sadrzaj>
      <item>DUROMETAL d.o.o., OIB 72354031685, Rudeška cesta 65/A, 10000 Zagreb</item>
    </izvorni_sadrzaj>
    <derivirana_varijabla naziv="DomainObject.Predmet.ProtuStrankaListFormatedWithAdressOIB_1">
      <item>DUROMETAL d.o.o., OIB 72354031685, Rudeška cesta 65/A, 10000 Zagreb</item>
    </derivirana_varijabla>
  </DomainObject.Predmet.ProtuStrankaListFormatedWithAdressOIB>
  <DomainObject.Predmet.ProtuStrankaListNazivFormated>
    <izvorni_sadrzaj>
      <item>DUROMETAL d.o.o.</item>
    </izvorni_sadrzaj>
    <derivirana_varijabla naziv="DomainObject.Predmet.ProtuStrankaListNazivFormated_1">
      <item>DUROMETAL d.o.o.</item>
    </derivirana_varijabla>
  </DomainObject.Predmet.ProtuStrankaListNazivFormated>
  <DomainObject.Predmet.ProtuStrankaListNazivFormatedOIB>
    <izvorni_sadrzaj>
      <item>DUROMETAL d.o.o., OIB 72354031685</item>
    </izvorni_sadrzaj>
    <derivirana_varijabla naziv="DomainObject.Predmet.ProtuStrankaListNazivFormatedOIB_1">
      <item>DUROMETAL d.o.o., OIB 72354031685</item>
    </derivirana_varijabla>
  </DomainObject.Predmet.ProtuStrankaListNazivFormatedOIB>
  <DomainObject.Predmet.OstaliListFormated>
    <izvorni_sadrzaj>
      <item>Zdravka Bošković</item>
      <item>Dubravko Požeg</item>
    </izvorni_sadrzaj>
    <derivirana_varijabla naziv="DomainObject.Predmet.OstaliListFormated_1">
      <item>Zdravka Bošković</item>
      <item>Dubravko Požeg</item>
    </derivirana_varijabla>
  </DomainObject.Predmet.OstaliListFormated>
  <DomainObject.Predmet.OstaliListFormatedOIB>
    <izvorni_sadrzaj>
      <item>Zdravka Bošković, OIB 45297566962</item>
      <item>Dubravko Požeg, OIB 07875520473</item>
    </izvorni_sadrzaj>
    <derivirana_varijabla naziv="DomainObject.Predmet.OstaliListFormatedOIB_1">
      <item>Zdravka Bošković, OIB 45297566962</item>
      <item>Dubravko Požeg, OIB 07875520473</item>
    </derivirana_varijabla>
  </DomainObject.Predmet.OstaliListFormatedOIB>
  <DomainObject.Predmet.OstaliListFormatedWithAdress>
    <izvorni_sadrzaj>
      <item>Zdravka Bošković, Ćirilometodska 26a, 10430 Samobor</item>
      <item>Dubravko Požeg, Rudeška cesta 65/A, 10000 Zagreb</item>
    </izvorni_sadrzaj>
    <derivirana_varijabla naziv="DomainObject.Predmet.OstaliListFormatedWithAdress_1">
      <item>Zdravka Bošković, Ćirilometodska 26a, 10430 Samobor</item>
      <item>Dubravko Požeg, Rudeška cesta 65/A, 10000 Zagreb</item>
    </derivirana_varijabla>
  </DomainObject.Predmet.OstaliListFormatedWithAdress>
  <DomainObject.Predmet.OstaliListFormatedWithAdressOIB>
    <izvorni_sadrzaj>
      <item>Zdravka Bošković, OIB 45297566962, Ćirilometodska 26a, 10430 Samobor</item>
      <item>Dubravko Požeg, OIB 07875520473, Rudeška cesta 65/A, 10000 Zagreb</item>
    </izvorni_sadrzaj>
    <derivirana_varijabla naziv="DomainObject.Predmet.OstaliListFormatedWithAdressOIB_1">
      <item>Zdravka Bošković, OIB 45297566962, Ćirilometodska 26a, 10430 Samobor</item>
      <item>Dubravko Požeg, OIB 07875520473, Rudeška cesta 65/A, 10000 Zagreb</item>
    </derivirana_varijabla>
  </DomainObject.Predmet.OstaliListFormatedWithAdressOIB>
  <DomainObject.Predmet.OstaliListNazivFormated>
    <izvorni_sadrzaj>
      <item>Zdravka Bošković</item>
      <item>Dubravko Požeg</item>
    </izvorni_sadrzaj>
    <derivirana_varijabla naziv="DomainObject.Predmet.OstaliListNazivFormated_1">
      <item>Zdravka Bošković</item>
      <item>Dubravko Požeg</item>
    </derivirana_varijabla>
  </DomainObject.Predmet.OstaliListNazivFormated>
  <DomainObject.Predmet.OstaliListNazivFormatedOIB>
    <izvorni_sadrzaj>
      <item>Zdravka Bošković, OIB 45297566962</item>
      <item>Dubravko Požeg, OIB 07875520473</item>
    </izvorni_sadrzaj>
    <derivirana_varijabla naziv="DomainObject.Predmet.OstaliListNazivFormatedOIB_1">
      <item>Zdravka Bošković, OIB 45297566962</item>
      <item>Dubravko Požeg, OIB 07875520473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DUROMETAL d.o.o.</izvorni_sadrzaj>
    <derivirana_varijabla naziv="DomainObject.Predmet.ProtustrankaIDrugi_1">DUROMETAL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DUROMETAL d.o.o., OIB 72354031685, Rudeška cesta 65/A, 10000 Zagreb</izvorni_sadrzaj>
    <derivirana_varijabla naziv="DomainObject.Predmet.ProtustrankaIDrugiAdressOIB_1">DUROMETAL d.o.o., OIB 72354031685, Rudeška cesta 65/A,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DUROMETAL d.o.o.</item>
      <item>FINA Regionalni centar Zagreb</item>
      <item>Zdravka Bošković</item>
      <item>Dubravko Požeg</item>
    </izvorni_sadrzaj>
    <derivirana_varijabla naziv="DomainObject.Predmet.SudioniciListNaziv_1">
      <item>DUROMETAL d.o.o.</item>
      <item>FINA Regionalni centar Zagreb</item>
      <item>Zdravka Bošković</item>
      <item>Dubravko Požeg</item>
    </derivirana_varijabla>
  </DomainObject.Predmet.SudioniciListNaziv>
  <DomainObject.Predmet.SudioniciListAdressOIB>
    <izvorni_sadrzaj>
      <item>DUROMETAL d.o.o., OIB 72354031685, Rudeška cesta 65/A,10000 Zagreb</item>
      <item>FINA Regionalni centar Zagreb, OIB 85821130368, Trg svibanjskih žrtava 1995. 1,10000 Zagreb</item>
      <item>Zdravka Bošković, OIB 45297566962, Ćirilometodska 26a,10430 Samobor</item>
      <item>Dubravko Požeg, OIB 07875520473, Rudeška cesta 65/A,10000 Zagreb</item>
    </izvorni_sadrzaj>
    <derivirana_varijabla naziv="DomainObject.Predmet.SudioniciListAdressOIB_1">
      <item>DUROMETAL d.o.o., OIB 72354031685, Rudeška cesta 65/A,10000 Zagreb</item>
      <item>FINA Regionalni centar Zagreb, OIB 85821130368, Trg svibanjskih žrtava 1995. 1,10000 Zagreb</item>
      <item>Zdravka Bošković, OIB 45297566962, Ćirilometodska 26a,10430 Samobor</item>
      <item>Dubravko Požeg, OIB 07875520473, Rudeška cesta 65/A,10000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72354031685</item>
      <item>, OIB 85821130368</item>
      <item>, OIB 45297566962</item>
      <item>, OIB 07875520473</item>
    </izvorni_sadrzaj>
    <derivirana_varijabla naziv="DomainObject.Predmet.SudioniciListNazivOIB_1">
      <item>, OIB 72354031685</item>
      <item>, OIB 85821130368</item>
      <item>, OIB 45297566962</item>
      <item>, OIB 07875520473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8750A0-E22F-4378-A48A-B8168767F9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2174</properties:Characters>
  <properties:Lines>68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2016-03-25T08:06:00Z</dcterms:created>
  <dc:creator>Korisnik</dc:creator>
  <cp:lastModifiedBy>Valentina Delač</cp:lastModifiedBy>
  <cp:lastPrinted>2016-03-25T08:07:00Z</cp:lastPrinted>
  <dcterms:modified xmlns:xsi="http://www.w3.org/2001/XMLSchema-instance" xsi:type="dcterms:W3CDTF">2016-03-25T09:14:00Z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