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e391" w14:paraId="8ffe391" w:rsidRDefault="00385AE7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1667B1">
        <w:t>U SLAVONSKOM</w:t>
      </w:r>
      <w:r w:rsidR="00794F25">
        <w:t xml:space="preserve"> BROD</w:t>
      </w:r>
      <w:r w:rsidR="001667B1">
        <w:t>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</w:t>
      </w:r>
      <w:r w:rsidR="00F61036">
        <w:t xml:space="preserve">        </w:t>
      </w:r>
      <w:r w:rsidR="005001E5">
        <w:t xml:space="preserve">  </w:t>
      </w:r>
      <w:r w:rsidR="005001E5" w:rsidRPr="006C071E">
        <w:rPr>
          <w:b/>
        </w:rPr>
        <w:t>Broj:</w:t>
      </w:r>
      <w:r w:rsidR="006C071E" w:rsidRPr="006C071E">
        <w:rPr>
          <w:b/>
        </w:rPr>
        <w:t>1/</w:t>
      </w:r>
      <w:r w:rsidR="005001E5" w:rsidRPr="006C071E">
        <w:rPr>
          <w:b/>
        </w:rPr>
        <w:t>St-</w:t>
      </w:r>
      <w:r w:rsidR="006C071E" w:rsidRPr="006C071E">
        <w:rPr>
          <w:b/>
        </w:rPr>
        <w:t>1558/2017-18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6C071E">
        <w:t>stečajnoj sutkinji</w:t>
      </w:r>
      <w:r w:rsidR="00446ADB">
        <w:t xml:space="preserve"> Vesni Vukelić, u </w:t>
      </w:r>
      <w:r w:rsidR="00507FD7">
        <w:t>stečajnom predmetu dužnika</w:t>
      </w:r>
      <w:r w:rsidR="00BC355D">
        <w:t xml:space="preserve"> </w:t>
      </w:r>
      <w:r w:rsidR="006C071E">
        <w:t>BULE j.d.o.o. za ugostiteljstvo, OIB 99235856092, Nikole Zrinskog 91, Slavonski Brod,</w:t>
      </w:r>
      <w:r w:rsidR="00F312BB">
        <w:t xml:space="preserve"> </w:t>
      </w:r>
      <w:r>
        <w:t xml:space="preserve">odlučujući o nagradi privremenog stečajnog upravitelja, dana </w:t>
      </w:r>
      <w:r w:rsidR="00444515">
        <w:t>14</w:t>
      </w:r>
      <w:r w:rsidR="006C071E">
        <w:t>.svibnja 2018.g.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B525FB">
        <w:t xml:space="preserve"> </w:t>
      </w:r>
      <w:r w:rsidR="006C071E">
        <w:t>BORISU LJUBANOVIĆU, dipl.pravniku iz Osijeka, Šetalište kar. Franje Šepera 8c, OIB 19311655846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7316">
        <w:rPr>
          <w:b/>
        </w:rPr>
        <w:t>(ukupan trošak)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B50000" w:rsidR="00B50000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na teret Fonda za namirenje troškova stečajnog postupka.</w:t>
      </w:r>
    </w:p>
    <w:p w:rsidRDefault="00B50000" w:rsidP="006E2E1A" w:rsidR="00B50000">
      <w:pPr>
        <w:jc w:val="both"/>
      </w:pPr>
    </w:p>
    <w:p w:rsidRDefault="00B50000" w:rsidP="006E2E1A" w:rsidR="00E67427">
      <w:pPr>
        <w:jc w:val="both"/>
      </w:pPr>
      <w:r>
        <w:tab/>
      </w:r>
      <w:r w:rsidR="00A2564B">
        <w:rPr>
          <w:b/>
        </w:rPr>
        <w:t>III</w:t>
      </w:r>
      <w:r w:rsidRPr="00B50000">
        <w:rPr>
          <w:b/>
        </w:rPr>
        <w:t xml:space="preserve"> -</w:t>
      </w:r>
      <w:r>
        <w:t xml:space="preserve"> </w:t>
      </w:r>
      <w:r w:rsidR="00642DD1">
        <w:t xml:space="preserve">Nalaže se računovodstvu Trgovačkog suda u Osijeku da po </w:t>
      </w:r>
      <w:r>
        <w:t xml:space="preserve">pravomoćnosti </w:t>
      </w:r>
      <w:r w:rsidR="00642DD1">
        <w:t xml:space="preserve"> </w:t>
      </w:r>
      <w:r w:rsidR="00794F25">
        <w:t xml:space="preserve">ovog  </w:t>
      </w:r>
      <w:r w:rsidR="00642DD1">
        <w:t xml:space="preserve">rješenja isplati </w:t>
      </w:r>
      <w:r w:rsidR="00794F25">
        <w:t xml:space="preserve">odmjerenu </w:t>
      </w:r>
      <w:r w:rsidR="00642DD1">
        <w:t>nagradu</w:t>
      </w:r>
      <w:r>
        <w:t xml:space="preserve"> </w:t>
      </w:r>
      <w:r w:rsidR="00642DD1">
        <w:t>privremenom steč.upravitelju</w:t>
      </w:r>
      <w:r w:rsidR="00514E91">
        <w:t xml:space="preserve"> </w:t>
      </w:r>
      <w:r>
        <w:t xml:space="preserve">iz sredstava Fonda. </w:t>
      </w:r>
      <w:r w:rsidR="00794F25">
        <w:t xml:space="preserve"> </w:t>
      </w:r>
    </w:p>
    <w:p w:rsidRDefault="00E63510" w:rsidP="00514E91" w:rsidR="00514E91">
      <w:pPr>
        <w:ind w:firstLine="708"/>
        <w:jc w:val="both"/>
      </w:pPr>
      <w:r>
        <w:t>N</w:t>
      </w:r>
      <w:r w:rsidR="00514E91">
        <w:t xml:space="preserve">agrada </w:t>
      </w:r>
      <w:r>
        <w:t xml:space="preserve">se </w:t>
      </w:r>
      <w:r w:rsidR="00514E91">
        <w:t xml:space="preserve">ima isplatiti na poslovni račun </w:t>
      </w:r>
      <w:r w:rsidR="00444515">
        <w:t xml:space="preserve">stečajnog </w:t>
      </w:r>
      <w:r w:rsidR="006C071E">
        <w:t>upravitelja IBAN HR</w:t>
      </w:r>
      <w:r w:rsidR="00444515">
        <w:t>2423600003111336145.</w:t>
      </w: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C265A4" w:rsidP="002C6CCD" w:rsidR="008D1E32">
      <w:r>
        <w:tab/>
        <w:t>Rješenjem ovog suda br.</w:t>
      </w:r>
      <w:r w:rsidR="006C071E">
        <w:t>1/</w:t>
      </w:r>
      <w:r>
        <w:t>St-</w:t>
      </w:r>
      <w:r w:rsidR="006C071E">
        <w:t>1558</w:t>
      </w:r>
      <w:r>
        <w:t>/2017-</w:t>
      </w:r>
      <w:r w:rsidR="006C071E">
        <w:t>3</w:t>
      </w:r>
      <w:r>
        <w:t xml:space="preserve"> od </w:t>
      </w:r>
      <w:r w:rsidR="006C071E">
        <w:t>15.studenog</w:t>
      </w:r>
      <w:r>
        <w:t xml:space="preserve"> 2017.g. </w:t>
      </w:r>
      <w:r w:rsidR="002C6CCD">
        <w:t>pokrenut je prethodni postupak</w:t>
      </w:r>
      <w:r w:rsidR="00010304">
        <w:t xml:space="preserve"> radi utvrđivanja pretpostavki za otvaranje </w:t>
      </w:r>
      <w:r w:rsidR="006C071E">
        <w:t>stečajnog postupka nad dužnikom BULE j.d.o.o. za ugostiteljstvo, OIB 99235856092, Nikole Zrinskog 91, Slavonski Brod, a</w:t>
      </w:r>
      <w:r w:rsidR="002C6CCD">
        <w:t xml:space="preserve"> rješenjem </w:t>
      </w:r>
      <w:r w:rsidR="006C071E">
        <w:t xml:space="preserve">br. 1/St-1558/2017-12 od 19.veljače 2018.g. </w:t>
      </w:r>
      <w:r w:rsidR="00010304">
        <w:t xml:space="preserve">imenovan </w:t>
      </w:r>
      <w:r w:rsidR="006C071E">
        <w:t xml:space="preserve">je </w:t>
      </w:r>
      <w:r w:rsidR="00010304">
        <w:t xml:space="preserve">privremeni stečajni upravitelj </w:t>
      </w:r>
      <w:r w:rsidR="006C071E">
        <w:t>Boris Ljubanović</w:t>
      </w:r>
      <w:r w:rsidR="00010304">
        <w:t xml:space="preserve">, dipl.iur.iz </w:t>
      </w:r>
      <w:r w:rsidR="001667B1">
        <w:t>Osijeka sa zadatkom ispitati obim i</w:t>
      </w:r>
      <w:r w:rsidR="00010304">
        <w:t xml:space="preserve"> </w:t>
      </w:r>
      <w:r w:rsidR="006C071E">
        <w:t>vrijednost</w:t>
      </w:r>
      <w:r w:rsidR="00010304">
        <w:t xml:space="preserve"> dužnikove imovine, te utvrditi njezinu dostatnost za pokriće troškova stečajnog postupka.</w:t>
      </w:r>
      <w:r w:rsidR="00010304">
        <w:tab/>
      </w:r>
      <w:r w:rsidR="002153A1">
        <w:tab/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2153A1">
        <w:t>Privremeni stečajni</w:t>
      </w:r>
      <w:r w:rsidR="005753D5">
        <w:t xml:space="preserve"> upravitelj</w:t>
      </w:r>
      <w:r w:rsidR="00D45250">
        <w:t xml:space="preserve"> </w:t>
      </w:r>
      <w:r w:rsidR="00010304">
        <w:t xml:space="preserve">je obavio poslove koje mu je naložio stečajni sudac rješenjem, te </w:t>
      </w:r>
      <w:r w:rsidR="002153A1">
        <w:t xml:space="preserve"> </w:t>
      </w:r>
      <w:r w:rsidR="008F5A7D">
        <w:t>je o tome podnio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6C071E">
        <w:t>26.ožujka 2018.g</w:t>
      </w:r>
      <w:r w:rsidR="00010304">
        <w:t>.</w:t>
      </w:r>
      <w:r w:rsidR="006C071E">
        <w:t>,</w:t>
      </w:r>
      <w:r w:rsidR="00010304">
        <w:t xml:space="preserve"> </w:t>
      </w:r>
      <w:r w:rsidR="00A16A60">
        <w:t xml:space="preserve">zbog čega </w:t>
      </w:r>
      <w:r w:rsidR="00010304">
        <w:t xml:space="preserve"> je istom valjalo u skladu s odredbom </w:t>
      </w:r>
      <w:r w:rsidR="00D45250">
        <w:t xml:space="preserve">čl. 94 st. 2 </w:t>
      </w:r>
      <w:r w:rsidR="00931F75">
        <w:t>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6C071E">
        <w:t xml:space="preserve">104/17,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F61036" w:rsidP="00931F75" w:rsidR="00F61036">
      <w:pPr>
        <w:ind w:firstLine="708"/>
        <w:jc w:val="both"/>
      </w:pPr>
    </w:p>
    <w:p w:rsidRDefault="006C071E" w:rsidP="00F61036" w:rsidR="00F61036">
      <w:pPr>
        <w:ind w:firstLine="708"/>
        <w:jc w:val="right"/>
        <w:rPr>
          <w:b/>
        </w:rPr>
      </w:pPr>
      <w:r w:rsidRPr="006C071E">
        <w:rPr>
          <w:b/>
        </w:rPr>
        <w:t>Broj:1/St-1558/2017-18</w:t>
      </w:r>
    </w:p>
    <w:p w:rsidRDefault="006C071E" w:rsidP="00F61036" w:rsidR="006C071E">
      <w:pPr>
        <w:ind w:firstLine="708"/>
        <w:jc w:val="right"/>
        <w:rPr>
          <w:b/>
        </w:rPr>
      </w:pPr>
    </w:p>
    <w:p w:rsidRDefault="006C071E" w:rsidP="00F61036" w:rsidR="006C071E">
      <w:pPr>
        <w:ind w:firstLine="708"/>
        <w:jc w:val="right"/>
      </w:pPr>
    </w:p>
    <w:p w:rsidRDefault="00F61036" w:rsidP="00F61036" w:rsidR="00F61036">
      <w:pPr>
        <w:ind w:firstLine="708"/>
        <w:jc w:val="right"/>
      </w:pP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>uz primjenu odredbe 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P="001667B1" w:rsidR="005753D5">
      <w:pPr>
        <w:jc w:val="center"/>
      </w:pPr>
      <w:r>
        <w:t>U Slav</w:t>
      </w:r>
      <w:r w:rsidR="006C071E">
        <w:t xml:space="preserve">onskom </w:t>
      </w:r>
      <w:r>
        <w:t xml:space="preserve">Brodu, </w:t>
      </w:r>
      <w:r w:rsidR="00D31E82">
        <w:t xml:space="preserve"> </w:t>
      </w:r>
      <w:r w:rsidR="00444515">
        <w:t>14</w:t>
      </w:r>
      <w:r w:rsidR="006C071E">
        <w:t>.svibnja 2018</w:t>
      </w:r>
      <w:r w:rsidR="00075445">
        <w:t xml:space="preserve">. </w:t>
      </w:r>
      <w:r>
        <w:t>g.</w:t>
      </w:r>
    </w:p>
    <w:p w:rsidRDefault="001667B1" w:rsidP="001667B1" w:rsidR="001667B1">
      <w:pPr>
        <w:jc w:val="center"/>
      </w:pPr>
    </w:p>
    <w:p w:rsidRDefault="00F61036" w:rsidP="001667B1" w:rsidR="00F61036">
      <w:pPr>
        <w:jc w:val="center"/>
      </w:pPr>
    </w:p>
    <w:p w:rsidRDefault="005753D5" w:rsidR="005753D5">
      <w:r>
        <w:t xml:space="preserve">                                                                             </w:t>
      </w:r>
      <w:r w:rsidR="006C071E">
        <w:t xml:space="preserve">                      STEČAJNA SUTKINJA</w:t>
      </w:r>
      <w:r>
        <w:t>:</w:t>
      </w:r>
    </w:p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</w:t>
      </w:r>
      <w:r w:rsidR="006C071E">
        <w:t xml:space="preserve">  </w:t>
      </w:r>
      <w:r w:rsidR="000C3DE4">
        <w:t xml:space="preserve"> Vesna Vukelić</w:t>
      </w:r>
      <w:r w:rsidR="00444515">
        <w:t>, v.r.</w:t>
      </w:r>
    </w:p>
    <w:p w:rsidRDefault="004E7C2B" w:rsidP="00E63510" w:rsidR="000436CD">
      <w:r>
        <w:tab/>
      </w:r>
      <w:r>
        <w:tab/>
      </w:r>
      <w:r>
        <w:tab/>
      </w:r>
      <w:r>
        <w:tab/>
      </w:r>
      <w:r>
        <w:tab/>
      </w:r>
      <w:r w:rsidR="000C3DE4">
        <w:t xml:space="preserve">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6C071E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</w:t>
      </w:r>
      <w:r w:rsidR="006C071E">
        <w:t>r</w:t>
      </w:r>
      <w:r w:rsidR="00D45250">
        <w:t>anice e-Oglasna ploča</w:t>
      </w:r>
      <w:r w:rsidR="00064D24">
        <w:t xml:space="preserve"> </w:t>
      </w:r>
    </w:p>
    <w:p w:rsidRDefault="004A1697" w:rsidP="002E5EFB" w:rsidR="00770B6D">
      <w:pPr>
        <w:numPr>
          <w:ilvl w:val="0"/>
          <w:numId w:val="3"/>
        </w:numPr>
      </w:pPr>
      <w:r>
        <w:t>privr.</w:t>
      </w:r>
      <w:r w:rsidR="00C10F26">
        <w:t>s</w:t>
      </w:r>
      <w:r w:rsidR="008F5A7D">
        <w:t>teč.upravitelju</w:t>
      </w:r>
      <w:r w:rsidR="00C10F26">
        <w:t xml:space="preserve"> </w:t>
      </w:r>
    </w:p>
    <w:p w:rsidRDefault="003022F4" w:rsidP="002E5EFB" w:rsidR="003022F4">
      <w:pPr>
        <w:numPr>
          <w:ilvl w:val="0"/>
          <w:numId w:val="3"/>
        </w:numPr>
      </w:pPr>
      <w:r>
        <w:t>vjerovniku-predlagatelju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CD6"/>
    <w:rsid w:val="001667B1"/>
    <w:rsid w:val="00177FA8"/>
    <w:rsid w:val="001D38ED"/>
    <w:rsid w:val="001D63C6"/>
    <w:rsid w:val="001E3F00"/>
    <w:rsid w:val="002153A1"/>
    <w:rsid w:val="00232EDE"/>
    <w:rsid w:val="0026299B"/>
    <w:rsid w:val="00274E53"/>
    <w:rsid w:val="002A7858"/>
    <w:rsid w:val="002C6CCD"/>
    <w:rsid w:val="002D6000"/>
    <w:rsid w:val="002E5EFB"/>
    <w:rsid w:val="003022F4"/>
    <w:rsid w:val="00324AAE"/>
    <w:rsid w:val="00326F95"/>
    <w:rsid w:val="00332829"/>
    <w:rsid w:val="00342310"/>
    <w:rsid w:val="00351008"/>
    <w:rsid w:val="00366E89"/>
    <w:rsid w:val="00376F3F"/>
    <w:rsid w:val="00383E62"/>
    <w:rsid w:val="00385AE7"/>
    <w:rsid w:val="00393187"/>
    <w:rsid w:val="003B2597"/>
    <w:rsid w:val="003B32FF"/>
    <w:rsid w:val="003E0525"/>
    <w:rsid w:val="00405BE5"/>
    <w:rsid w:val="004233ED"/>
    <w:rsid w:val="00435C8B"/>
    <w:rsid w:val="00444515"/>
    <w:rsid w:val="00446ADB"/>
    <w:rsid w:val="004A1697"/>
    <w:rsid w:val="004B2D74"/>
    <w:rsid w:val="004E6488"/>
    <w:rsid w:val="004E7C2B"/>
    <w:rsid w:val="005001E5"/>
    <w:rsid w:val="00506687"/>
    <w:rsid w:val="00507FD7"/>
    <w:rsid w:val="00514E91"/>
    <w:rsid w:val="00515FFA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6663E"/>
    <w:rsid w:val="00674132"/>
    <w:rsid w:val="006C071E"/>
    <w:rsid w:val="006C3AE9"/>
    <w:rsid w:val="006E2E1A"/>
    <w:rsid w:val="006F5176"/>
    <w:rsid w:val="006F7EE0"/>
    <w:rsid w:val="007278F7"/>
    <w:rsid w:val="00752704"/>
    <w:rsid w:val="00770B6D"/>
    <w:rsid w:val="00794F25"/>
    <w:rsid w:val="00797316"/>
    <w:rsid w:val="007C52A5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664D9"/>
    <w:rsid w:val="00972391"/>
    <w:rsid w:val="00972F1D"/>
    <w:rsid w:val="009A5B51"/>
    <w:rsid w:val="009E260D"/>
    <w:rsid w:val="00A16A60"/>
    <w:rsid w:val="00A2564B"/>
    <w:rsid w:val="00A6182D"/>
    <w:rsid w:val="00AA5CEC"/>
    <w:rsid w:val="00AB08D1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C3524"/>
    <w:rsid w:val="00BC355D"/>
    <w:rsid w:val="00BE548C"/>
    <w:rsid w:val="00C10F26"/>
    <w:rsid w:val="00C265A4"/>
    <w:rsid w:val="00C436D4"/>
    <w:rsid w:val="00C50D2B"/>
    <w:rsid w:val="00CF086F"/>
    <w:rsid w:val="00D26F58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3510"/>
    <w:rsid w:val="00E67427"/>
    <w:rsid w:val="00E76B10"/>
    <w:rsid w:val="00ED422E"/>
    <w:rsid w:val="00EF48E0"/>
    <w:rsid w:val="00F007E0"/>
    <w:rsid w:val="00F312BB"/>
    <w:rsid w:val="00F40416"/>
    <w:rsid w:val="00F4741B"/>
    <w:rsid w:val="00F61036"/>
    <w:rsid w:val="00F629AA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9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9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9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9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9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9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9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9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11641.35</izvorni_sadrzaj>
    <derivirana_varijabla naziv="DomainObject.Predmet.InicijalnaVrijednost_1">11641.35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St-1558/2017</izvorni_sadrzaj>
    <derivirana_varijabla naziv="DomainObject.Predmet.OznakaBroj_1">St-1558/2017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BULE j.d.o.o. za ugostiteljstvo</izvorni_sadrzaj>
    <derivirana_varijabla naziv="DomainObject.Predmet.ProtustrankaFormated_1">  BULE j.d.o.o. za ugostiteljstvo</derivirana_varijabla>
  </DomainObject.Predmet.ProtustrankaFormated>
  <DomainObject.Predmet.ProtustrankaFormatedOIB>
    <izvorni_sadrzaj>  BULE j.d.o.o. za ugostiteljstvo, OIB 99235856092</izvorni_sadrzaj>
    <derivirana_varijabla naziv="DomainObject.Predmet.ProtustrankaFormatedOIB_1">  BULE j.d.o.o. za ugostiteljstvo, OIB 99235856092</derivirana_varijabla>
  </DomainObject.Predmet.ProtustrankaFormatedOIB>
  <DomainObject.Predmet.ProtustrankaFormatedWithAdress>
    <izvorni_sadrzaj> BULE j.d.o.o. za ugostiteljstvo, Nikole Zrinskog 91, 35000 Slavonski Brod</izvorni_sadrzaj>
    <derivirana_varijabla naziv="DomainObject.Predmet.ProtustrankaFormatedWithAdress_1"> BULE j.d.o.o. za ugostiteljstvo, Nikole Zrinskog 91, 35000 Slavonski Brod</derivirana_varijabla>
  </DomainObject.Predmet.ProtustrankaFormatedWithAdress>
  <DomainObject.Predmet.ProtustrankaFormatedWithAdressOIB>
    <izvorni_sadrzaj> BULE j.d.o.o. za ugostiteljstvo, OIB 99235856092, Nikole Zrinskog 91, 35000 Slavonski Brod</izvorni_sadrzaj>
    <derivirana_varijabla naziv="DomainObject.Predmet.ProtustrankaFormatedWithAdressOIB_1"> BULE j.d.o.o. za ugostiteljstvo, OIB 99235856092, Nikole Zrinskog 91, 35000 Slavonski Brod</derivirana_varijabla>
  </DomainObject.Predmet.ProtustrankaFormatedWithAdressOIB>
  <DomainObject.Predmet.ProtustrankaWithAdress>
    <izvorni_sadrzaj>BULE j.d.o.o. za ugostiteljstvo Nikole Zrinskog 91, 35000 Slavonski Brod</izvorni_sadrzaj>
    <derivirana_varijabla naziv="DomainObject.Predmet.ProtustrankaWithAdress_1">BULE j.d.o.o. za ugostiteljstvo Nikole Zrinskog 91, 35000 Slavonski Brod</derivirana_varijabla>
  </DomainObject.Predmet.ProtustrankaWithAdress>
  <DomainObject.Predmet.ProtustrankaWithAdressOIB>
    <izvorni_sadrzaj>BULE j.d.o.o. za ugostiteljstvo, OIB 99235856092, Nikole Zrinskog 91, 35000 Slavonski Brod</izvorni_sadrzaj>
    <derivirana_varijabla naziv="DomainObject.Predmet.ProtustrankaWithAdressOIB_1">BULE j.d.o.o. za ugostiteljstvo, OIB 99235856092, Nikole Zrinskog 91, 35000 Slavonski Brod</derivirana_varijabla>
  </DomainObject.Predmet.ProtustrankaWithAdressOIB>
  <DomainObject.Predmet.ProtustrankaNazivFormated>
    <izvorni_sadrzaj>BULE j.d.o.o. za ugostiteljstvo</izvorni_sadrzaj>
    <derivirana_varijabla naziv="DomainObject.Predmet.ProtustrankaNazivFormated_1">BULE j.d.o.o. za ugostiteljstvo</derivirana_varijabla>
  </DomainObject.Predmet.ProtustrankaNazivFormated>
  <DomainObject.Predmet.ProtustrankaNazivFormatedOIB>
    <izvorni_sadrzaj>BULE j.d.o.o. za ugostiteljstvo, OIB 99235856092</izvorni_sadrzaj>
    <derivirana_varijabla naziv="DomainObject.Predmet.ProtustrankaNazivFormatedOIB_1">BULE j.d.o.o. za ugostiteljstvo, OIB 99235856092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BULE j.d.o.o. za ugostiteljstvo</item>
    </izvorni_sadrzaj>
    <derivirana_varijabla naziv="DomainObject.Predmet.ProtuStrankaListFormated_1">
      <item>BULE j.d.o.o. za ugostiteljstvo</item>
    </derivirana_varijabla>
  </DomainObject.Predmet.ProtuStrankaListFormated>
  <DomainObject.Predmet.ProtuStrankaListFormatedOIB>
    <izvorni_sadrzaj>
      <item>BULE j.d.o.o. za ugostiteljstvo, OIB 99235856092</item>
    </izvorni_sadrzaj>
    <derivirana_varijabla naziv="DomainObject.Predmet.ProtuStrankaListFormatedOIB_1">
      <item>BULE j.d.o.o. za ugostiteljstvo, OIB 99235856092</item>
    </derivirana_varijabla>
  </DomainObject.Predmet.ProtuStrankaListFormatedOIB>
  <DomainObject.Predmet.ProtuStrankaListFormatedWithAdress>
    <izvorni_sadrzaj>
      <item>BULE j.d.o.o. za ugostiteljstvo, Nikole Zrinskog 91, 35000 Slavonski Brod</item>
    </izvorni_sadrzaj>
    <derivirana_varijabla naziv="DomainObject.Predmet.ProtuStrankaListFormatedWithAdress_1">
      <item>BULE j.d.o.o. za ugostiteljstvo, Nikole Zrinskog 91, 35000 Slavonski Brod</item>
    </derivirana_varijabla>
  </DomainObject.Predmet.ProtuStrankaListFormatedWithAdress>
  <DomainObject.Predmet.ProtuStrankaListFormatedWithAdressOIB>
    <izvorni_sadrzaj>
      <item>BULE j.d.o.o. za ugostiteljstvo, OIB 99235856092, Nikole Zrinskog 91, 35000 Slavonski Brod</item>
    </izvorni_sadrzaj>
    <derivirana_varijabla naziv="DomainObject.Predmet.ProtuStrankaListFormatedWithAdressOIB_1">
      <item>BULE j.d.o.o. za ugostiteljstvo, OIB 99235856092, Nikole Zrinskog 91, 35000 Slavonski Brod</item>
    </derivirana_varijabla>
  </DomainObject.Predmet.ProtuStrankaListFormatedWithAdressOIB>
  <DomainObject.Predmet.ProtuStrankaListNazivFormated>
    <izvorni_sadrzaj>
      <item>BULE j.d.o.o. za ugostiteljstvo</item>
    </izvorni_sadrzaj>
    <derivirana_varijabla naziv="DomainObject.Predmet.ProtuStrankaListNazivFormated_1">
      <item>BULE j.d.o.o. za ugostiteljstvo</item>
    </derivirana_varijabla>
  </DomainObject.Predmet.ProtuStrankaListNazivFormated>
  <DomainObject.Predmet.ProtuStrankaListNazivFormatedOIB>
    <izvorni_sadrzaj>
      <item>BULE j.d.o.o. za ugostiteljstvo, OIB 99235856092</item>
    </izvorni_sadrzaj>
    <derivirana_varijabla naziv="DomainObject.Predmet.ProtuStrankaListNazivFormatedOIB_1">
      <item>BULE j.d.o.o. za ugostiteljstvo, OIB 99235856092</item>
    </derivirana_varijabla>
  </DomainObject.Predmet.ProtuStrankaListNazivFormatedOIB>
  <DomainObject.Predmet.OstaliListFormated>
    <izvorni_sadrzaj>
      <item>Mile Bule</item>
      <item>Mato Šimunović</item>
    </izvorni_sadrzaj>
    <derivirana_varijabla naziv="DomainObject.Predmet.OstaliListFormated_1">
      <item>Mile Bule</item>
      <item>Mato Šimunović</item>
    </derivirana_varijabla>
  </DomainObject.Predmet.OstaliListFormated>
  <DomainObject.Predmet.OstaliListFormatedOIB>
    <izvorni_sadrzaj>
      <item>Mile Bule, OIB 37036441187</item>
      <item>Mato Šimunović, OIB 04279740780</item>
    </izvorni_sadrzaj>
    <derivirana_varijabla naziv="DomainObject.Predmet.OstaliListFormatedOIB_1">
      <item>Mile Bule, OIB 37036441187</item>
      <item>Mato Šimunović, OIB 04279740780</item>
    </derivirana_varijabla>
  </DomainObject.Predmet.OstaliListFormatedOIB>
  <DomainObject.Predmet.OstaliListFormatedWithAdress>
    <izvorni_sadrzaj>
      <item>Mile Bule, Nikole Zrinskog 91, 35000 Slavonski Brod</item>
      <item>Mato Šimunović</item>
    </izvorni_sadrzaj>
    <derivirana_varijabla naziv="DomainObject.Predmet.OstaliListFormatedWithAdress_1">
      <item>Mile Bule, Nikole Zrinskog 91, 35000 Slavonski Brod</item>
      <item>Mato Šimunović</item>
    </derivirana_varijabla>
  </DomainObject.Predmet.OstaliListFormatedWithAdress>
  <DomainObject.Predmet.OstaliListFormatedWithAdressOIB>
    <izvorni_sadrzaj>
      <item>Mile Bule, OIB 37036441187, Nikole Zrinskog 91, 35000 Slavonski Brod</item>
      <item>Mato Šimunović, OIB 04279740780</item>
    </izvorni_sadrzaj>
    <derivirana_varijabla naziv="DomainObject.Predmet.OstaliListFormatedWithAdressOIB_1">
      <item>Mile Bule, OIB 37036441187, Nikole Zrinskog 91, 35000 Slavonski Brod</item>
      <item>Mato Šimunović, OIB 04279740780</item>
    </derivirana_varijabla>
  </DomainObject.Predmet.OstaliListFormatedWithAdressOIB>
  <DomainObject.Predmet.OstaliListNazivFormated>
    <izvorni_sadrzaj>
      <item>Mile Bule</item>
      <item>Mato Šimunović</item>
    </izvorni_sadrzaj>
    <derivirana_varijabla naziv="DomainObject.Predmet.OstaliListNazivFormated_1">
      <item>Mile Bule</item>
      <item>Mato Šimunović</item>
    </derivirana_varijabla>
  </DomainObject.Predmet.OstaliListNazivFormated>
  <DomainObject.Predmet.OstaliListNazivFormatedOIB>
    <izvorni_sadrzaj>
      <item>Mile Bule, OIB 37036441187</item>
      <item>Mato Šimunović, OIB 04279740780</item>
    </izvorni_sadrzaj>
    <derivirana_varijabla naziv="DomainObject.Predmet.OstaliListNazivFormatedOIB_1">
      <item>Mile Bule, OIB 37036441187</item>
      <item>Mato Šimunović, OIB 04279740780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BULE j.d.o.o. za ugostiteljstvo</izvorni_sadrzaj>
    <derivirana_varijabla naziv="DomainObject.Predmet.ProtustrankaIDrugi_1">BULE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BULE j.d.o.o. za ugostiteljstvo, OIB 99235856092, Nikole Zrinskog 91, 35000 Slavonski Brod</izvorni_sadrzaj>
    <derivirana_varijabla naziv="DomainObject.Predmet.ProtustrankaIDrugiAdressOIB_1">BULE j.d.o.o. za ugostiteljstvo, OIB 99235856092, Nikole Zrinskog 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BULE j.d.o.o. za ugostiteljstvo</item>
      <item>Mile Bule</item>
      <item>Mato Šimunović</item>
    </izvorni_sadrzaj>
    <derivirana_varijabla naziv="DomainObject.Predmet.SudioniciListNaziv_1">
      <item>Financijska agencija</item>
      <item>BULE j.d.o.o. za ugostiteljstvo</item>
      <item>Mile Bule</item>
      <item>Mato Šimunović</item>
    </derivirana_varijabla>
  </DomainObject.Predmet.SudioniciListNaziv>
  <DomainObject.Predmet.SudioniciListAdressOIB>
    <izvorni_sadrzaj>
      <item>Financijska agencija, OIB 85821130368, Ulica grada Vukovara 70,10000 Zagreb</item>
      <item>BULE j.d.o.o. za ugostiteljstvo, OIB 99235856092, Nikole Zrinskog 91,35000 Slavonski Brod</item>
      <item>Mile Bule, OIB 37036441187, Nikole Zrinskog 91,35000 Slavonski Brod</item>
      <item>Mato Šimunović, OIB 04279740780</item>
    </izvorni_sadrzaj>
    <derivirana_varijabla naziv="DomainObject.Predmet.SudioniciListAdressOIB_1">
      <item>Financijska agencija, OIB 85821130368, Ulica grada Vukovara 70,10000 Zagreb</item>
      <item>BULE j.d.o.o. za ugostiteljstvo, OIB 99235856092, Nikole Zrinskog 91,35000 Slavonski Brod</item>
      <item>Mile Bule, OIB 37036441187, Nikole Zrinskog 91,35000 Slavonski Brod</item>
      <item>Mato Šimunović, OIB 04279740780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99235856092</item>
      <item>, OIB 37036441187</item>
      <item>, OIB 04279740780</item>
    </izvorni_sadrzaj>
    <derivirana_varijabla naziv="DomainObject.Predmet.SudioniciListNazivOIB_1">
      <item>, OIB 85821130368</item>
      <item>, OIB 99235856092</item>
      <item>, OIB 37036441187</item>
      <item>, OIB 04279740780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440</properties:Words>
  <properties:Characters>2557</properties:Characters>
  <properties:Lines>78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2018-05-08T06:42:00Z</dcterms:created>
  <dc:creator>Korisnik</dc:creator>
  <cp:lastModifiedBy>wsadmin</cp:lastModifiedBy>
  <cp:lastPrinted>2018-05-14T11:58:00Z</cp:lastPrinted>
  <dcterms:modified xmlns:xsi="http://www.w3.org/2001/XMLSchema-instance" xsi:type="dcterms:W3CDTF">2018-05-14T11:58:00Z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PRIVR.STEČ.St 1558-17.docx)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