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D6AC5" w:rsidR="000A3243" w:rsidRPr="000A3243">
        <w:tc>
          <w:tcPr>
            <w:tcW w:type="dxa" w:w="2829"/>
            <w:shd w:fill="auto" w:color="auto" w:val="clear"/>
          </w:tcPr>
          <w:p w:rsidRDefault="000A3243" w:rsidP="000A3243" w:rsidR="000A3243" w:rsidRPr="000A3243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A3243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3243" w:rsidP="000A3243" w:rsidR="000A3243" w:rsidRPr="000A3243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3243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A3243" w:rsidP="000A3243" w:rsidR="000A3243" w:rsidRPr="000A3243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3243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0A3243" w:rsidP="000A3243" w:rsidR="000A3243" w:rsidRPr="000A3243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3243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68c211" w14:paraId="968c211" w:rsidRDefault="000A3243" w:rsidP="000A3243" w:rsidR="000A3243" w:rsidRPr="000A3243">
      <w:pPr>
        <w:tabs>
          <w:tab w:pos="5781" w:val="left"/>
        </w:tabs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0A3243">
        <w:rPr>
          <w:rFonts w:cs="Times New Roman" w:hAnsi="Times New Roman" w:ascii="Times New Roman"/>
          <w:sz w:val="24"/>
          <w:szCs w:val="24"/>
        </w:rPr>
        <w:tab/>
      </w:r>
    </w:p>
    <w:p w:rsidRDefault="000A3243" w:rsidP="000A3243" w:rsidR="000A3243" w:rsidRPr="000A32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3243">
        <w:rPr>
          <w:rFonts w:cs="Times New Roman" w:hAnsi="Times New Roman" w:ascii="Times New Roman"/>
          <w:sz w:val="24"/>
          <w:szCs w:val="24"/>
        </w:rPr>
        <w:tab/>
      </w:r>
      <w:r w:rsidRPr="000A3243">
        <w:rPr>
          <w:rFonts w:cs="Times New Roman" w:hAnsi="Times New Roman" w:ascii="Times New Roman"/>
          <w:sz w:val="24"/>
          <w:szCs w:val="24"/>
        </w:rPr>
        <w:tab/>
      </w:r>
      <w:r w:rsidRPr="000A3243">
        <w:rPr>
          <w:rFonts w:cs="Times New Roman" w:hAnsi="Times New Roman" w:ascii="Times New Roman"/>
          <w:sz w:val="24"/>
          <w:szCs w:val="24"/>
        </w:rPr>
        <w:tab/>
      </w:r>
      <w:r w:rsidRPr="000A3243">
        <w:rPr>
          <w:rFonts w:cs="Times New Roman" w:hAnsi="Times New Roman" w:ascii="Times New Roman"/>
          <w:sz w:val="24"/>
          <w:szCs w:val="24"/>
        </w:rPr>
        <w:tab/>
      </w:r>
      <w:r w:rsidRPr="000A3243">
        <w:rPr>
          <w:rFonts w:cs="Times New Roman" w:hAnsi="Times New Roman" w:ascii="Times New Roman"/>
          <w:sz w:val="24"/>
          <w:szCs w:val="24"/>
        </w:rPr>
        <w:tab/>
      </w:r>
    </w:p>
    <w:p w:rsidRDefault="000A3243" w:rsidP="000A3243" w:rsidR="000A3243" w:rsidRPr="000A32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3243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0A3243" w:rsidP="000A3243" w:rsidR="000A3243" w:rsidRPr="000A32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3243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A3243" w:rsidP="000A3243" w:rsidR="000A3243" w:rsidRPr="000A32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3243" w:rsidP="000A3243" w:rsidR="000A3243" w:rsidRPr="00C56B35">
      <w:pPr>
        <w:pStyle w:val="Naslov2"/>
        <w:rPr>
          <w:b w:val="false"/>
          <w:szCs w:val="24"/>
        </w:rPr>
      </w:pPr>
      <w:r w:rsidRPr="00C56B35">
        <w:rPr>
          <w:b w:val="false"/>
          <w:szCs w:val="24"/>
        </w:rPr>
        <w:t>R J E Š E NJ E</w:t>
      </w:r>
    </w:p>
    <w:p w:rsidRDefault="00762AAA" w:rsidP="00762AAA" w:rsidR="00762AAA" w:rsidRPr="00C56B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56B35" w:rsidP="000A3243" w:rsidR="000A3243" w:rsidRPr="00C56B35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56B35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 za pokretanje stečajnog postupka nad dužnikom AGROTEC EUROPA j.d.o.o., Jug II 10, Prelog, OIB: 67261133888, </w:t>
      </w:r>
      <w:r w:rsidR="00782BCC" w:rsidRPr="00C56B35">
        <w:rPr>
          <w:rFonts w:cs="Times New Roman" w:hAnsi="Times New Roman" w:ascii="Times New Roman"/>
          <w:sz w:val="24"/>
          <w:szCs w:val="24"/>
        </w:rPr>
        <w:t>2</w:t>
      </w:r>
      <w:r w:rsidRPr="00C56B35">
        <w:rPr>
          <w:rFonts w:cs="Times New Roman" w:hAnsi="Times New Roman" w:ascii="Times New Roman"/>
          <w:sz w:val="24"/>
          <w:szCs w:val="24"/>
        </w:rPr>
        <w:t>2</w:t>
      </w:r>
      <w:r w:rsidR="00782BCC" w:rsidRPr="00C56B35">
        <w:rPr>
          <w:rFonts w:cs="Times New Roman" w:hAnsi="Times New Roman" w:ascii="Times New Roman"/>
          <w:sz w:val="24"/>
          <w:szCs w:val="24"/>
        </w:rPr>
        <w:t>. ožujka</w:t>
      </w:r>
      <w:r w:rsidR="000A3243" w:rsidRPr="00C56B35">
        <w:rPr>
          <w:rFonts w:cs="Times New Roman" w:hAnsi="Times New Roman" w:ascii="Times New Roman"/>
          <w:sz w:val="24"/>
          <w:szCs w:val="24"/>
        </w:rPr>
        <w:t xml:space="preserve"> 2018.               </w:t>
      </w:r>
    </w:p>
    <w:p w:rsidRDefault="00B51D49" w:rsidP="00B51D49" w:rsidR="00B51D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51D49" w:rsidP="00B51D49" w:rsidR="00B51D4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nad dužnikom </w:t>
      </w:r>
      <w:r w:rsidR="00C56B35" w:rsidRPr="00C56B35">
        <w:rPr>
          <w:rFonts w:cs="Times New Roman" w:hAnsi="Times New Roman" w:ascii="Times New Roman"/>
          <w:sz w:val="24"/>
          <w:szCs w:val="24"/>
        </w:rPr>
        <w:t>AGROTEC EUROPA j.d.o.o., Jug II 10, Prelog, OIB: 67261133888</w:t>
      </w:r>
      <w:r w:rsidR="00C56B3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zakazuje se za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82BCC" w:rsidP="00B51D49" w:rsidR="00B51D49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27. travnja</w:t>
      </w:r>
      <w:r w:rsidR="000A3243">
        <w:rPr>
          <w:rFonts w:cs="Times New Roman" w:hAnsi="Times New Roman" w:ascii="Times New Roman"/>
          <w:sz w:val="24"/>
          <w:szCs w:val="24"/>
        </w:rPr>
        <w:t xml:space="preserve"> 2018</w:t>
      </w:r>
      <w:r w:rsidR="00B51D49">
        <w:rPr>
          <w:rFonts w:cs="Times New Roman" w:hAnsi="Times New Roman" w:ascii="Times New Roman"/>
          <w:sz w:val="24"/>
          <w:szCs w:val="24"/>
        </w:rPr>
        <w:t xml:space="preserve">. u </w:t>
      </w:r>
      <w:r w:rsidR="00C56B35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:</w:t>
      </w:r>
      <w:r w:rsidR="00B51D49">
        <w:rPr>
          <w:rFonts w:cs="Times New Roman" w:hAnsi="Times New Roman" w:ascii="Times New Roman"/>
          <w:sz w:val="24"/>
          <w:szCs w:val="24"/>
        </w:rPr>
        <w:t>00 sati</w:t>
      </w:r>
    </w:p>
    <w:p w:rsidRDefault="00B51D49" w:rsidP="00B51D49" w:rsidR="00B51D49" w:rsidRPr="00C56B3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 w:rsidRPr="00C56B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6B35">
        <w:rPr>
          <w:rFonts w:cs="Times New Roman" w:hAnsi="Times New Roman" w:ascii="Times New Roman"/>
          <w:sz w:val="24"/>
          <w:szCs w:val="24"/>
        </w:rPr>
        <w:t xml:space="preserve">kod Trgovačkog suda u Varaždinu, Braće Radić 2, sudnica broj 230/II kat, a na koje se dostavom ovoga rješenja pozivaju: </w:t>
      </w:r>
    </w:p>
    <w:p w:rsidRDefault="00B51D49" w:rsidP="00B51D49" w:rsidR="00B51D49" w:rsidRPr="00C56B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B35" w:rsidP="00C56B35" w:rsidR="00C56B35" w:rsidRPr="00C56B35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6B35">
        <w:rPr>
          <w:rFonts w:cs="Times New Roman" w:hAnsi="Times New Roman" w:ascii="Times New Roman"/>
          <w:sz w:val="24"/>
          <w:szCs w:val="24"/>
        </w:rPr>
        <w:t>predlagatelj po ŽDO Varaždin, Građansko upravni odjel,</w:t>
      </w:r>
    </w:p>
    <w:p w:rsidRDefault="00C56B35" w:rsidP="00C56B35" w:rsidR="00C56B35" w:rsidRPr="00C56B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6B35">
        <w:rPr>
          <w:rFonts w:cs="Times New Roman" w:hAnsi="Times New Roman" w:ascii="Times New Roman"/>
          <w:sz w:val="24"/>
          <w:szCs w:val="24"/>
        </w:rPr>
        <w:t xml:space="preserve">direktor dužnika </w:t>
      </w:r>
      <w:proofErr w:type="spellStart"/>
      <w:r w:rsidRPr="00C56B35">
        <w:rPr>
          <w:rFonts w:cs="Times New Roman" w:hAnsi="Times New Roman" w:ascii="Times New Roman"/>
          <w:sz w:val="24"/>
          <w:szCs w:val="24"/>
        </w:rPr>
        <w:t>László</w:t>
      </w:r>
      <w:proofErr w:type="spellEnd"/>
      <w:r w:rsidRPr="00C56B3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56B35">
        <w:rPr>
          <w:rFonts w:cs="Times New Roman" w:hAnsi="Times New Roman" w:ascii="Times New Roman"/>
          <w:sz w:val="24"/>
          <w:szCs w:val="24"/>
        </w:rPr>
        <w:t>Klavács</w:t>
      </w:r>
      <w:proofErr w:type="spellEnd"/>
      <w:r w:rsidRPr="00C56B3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C56B35">
        <w:rPr>
          <w:rFonts w:cs="Times New Roman" w:hAnsi="Times New Roman" w:ascii="Times New Roman"/>
          <w:sz w:val="24"/>
          <w:szCs w:val="24"/>
        </w:rPr>
        <w:t>Prohászka</w:t>
      </w:r>
      <w:proofErr w:type="spellEnd"/>
      <w:r w:rsidRPr="00C56B3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56B35">
        <w:rPr>
          <w:rFonts w:cs="Times New Roman" w:hAnsi="Times New Roman" w:ascii="Times New Roman"/>
          <w:sz w:val="24"/>
          <w:szCs w:val="24"/>
        </w:rPr>
        <w:t>Otókár</w:t>
      </w:r>
      <w:proofErr w:type="spellEnd"/>
      <w:r w:rsidRPr="00C56B35">
        <w:rPr>
          <w:rFonts w:cs="Times New Roman" w:hAnsi="Times New Roman" w:ascii="Times New Roman"/>
          <w:sz w:val="24"/>
          <w:szCs w:val="24"/>
        </w:rPr>
        <w:t xml:space="preserve"> Ut. 2, 8000 </w:t>
      </w:r>
      <w:proofErr w:type="spellStart"/>
      <w:r w:rsidRPr="00C56B35">
        <w:rPr>
          <w:rFonts w:cs="Times New Roman" w:hAnsi="Times New Roman" w:ascii="Times New Roman"/>
          <w:sz w:val="24"/>
          <w:szCs w:val="24"/>
        </w:rPr>
        <w:t>Székesfehérvár</w:t>
      </w:r>
      <w:proofErr w:type="spellEnd"/>
      <w:r w:rsidRPr="00C56B35">
        <w:rPr>
          <w:rFonts w:cs="Times New Roman" w:hAnsi="Times New Roman" w:ascii="Times New Roman"/>
          <w:sz w:val="24"/>
          <w:szCs w:val="24"/>
        </w:rPr>
        <w:t>, Mađarska</w:t>
      </w:r>
    </w:p>
    <w:p w:rsidRDefault="00B51D49" w:rsidP="00B51D49" w:rsidR="00B51D49" w:rsidRPr="00C56B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B35" w:rsidP="00B51D49" w:rsidR="00B51D49" w:rsidRPr="00C56B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56B35">
        <w:rPr>
          <w:rFonts w:cs="Times New Roman" w:hAnsi="Times New Roman" w:ascii="Times New Roman"/>
          <w:sz w:val="24"/>
          <w:szCs w:val="24"/>
        </w:rPr>
        <w:t>U Varaždinu 22.</w:t>
      </w:r>
      <w:r w:rsidR="00782BCC" w:rsidRPr="00C56B35">
        <w:rPr>
          <w:rFonts w:cs="Times New Roman" w:hAnsi="Times New Roman" w:ascii="Times New Roman"/>
          <w:sz w:val="24"/>
          <w:szCs w:val="24"/>
        </w:rPr>
        <w:t xml:space="preserve"> ožujka</w:t>
      </w:r>
      <w:r w:rsidR="000A3243" w:rsidRPr="00C56B35">
        <w:rPr>
          <w:rFonts w:cs="Times New Roman" w:hAnsi="Times New Roman" w:ascii="Times New Roman"/>
          <w:sz w:val="24"/>
          <w:szCs w:val="24"/>
        </w:rPr>
        <w:t xml:space="preserve"> 2018</w:t>
      </w:r>
      <w:r w:rsidR="00B51D49" w:rsidRPr="00C56B35">
        <w:rPr>
          <w:rFonts w:cs="Times New Roman" w:hAnsi="Times New Roman" w:ascii="Times New Roman"/>
          <w:sz w:val="24"/>
          <w:szCs w:val="24"/>
        </w:rPr>
        <w:t>.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1D49" w:rsidP="00251689" w:rsidR="00AD3F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AD3F30">
        <w:rPr>
          <w:rFonts w:cs="Times New Roman" w:hAnsi="Times New Roman" w:ascii="Times New Roman"/>
          <w:sz w:val="24"/>
          <w:szCs w:val="24"/>
        </w:rPr>
        <w:t xml:space="preserve">Iris Hatvalić Nemec 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B35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B51D4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51D49" w:rsidP="00B51D49" w:rsidR="00B51D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B35" w:rsidP="00C56B35" w:rsidR="00C56B35" w:rsidRPr="00C56B35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6B35">
        <w:rPr>
          <w:rFonts w:cs="Times New Roman" w:hAnsi="Times New Roman" w:ascii="Times New Roman"/>
          <w:sz w:val="24"/>
          <w:szCs w:val="24"/>
        </w:rPr>
        <w:t>predlagatelj po ŽDO Varaždin, Građansko upravni odjel,</w:t>
      </w:r>
    </w:p>
    <w:p w:rsidRDefault="00C56B35" w:rsidP="00C56B35" w:rsidR="00C56B35" w:rsidRPr="00C56B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6B35">
        <w:rPr>
          <w:rFonts w:cs="Times New Roman" w:hAnsi="Times New Roman" w:ascii="Times New Roman"/>
          <w:sz w:val="24"/>
          <w:szCs w:val="24"/>
        </w:rPr>
        <w:t xml:space="preserve">direktor dužnika </w:t>
      </w:r>
      <w:proofErr w:type="spellStart"/>
      <w:r w:rsidRPr="00C56B35">
        <w:rPr>
          <w:rFonts w:cs="Times New Roman" w:hAnsi="Times New Roman" w:ascii="Times New Roman"/>
          <w:sz w:val="24"/>
          <w:szCs w:val="24"/>
        </w:rPr>
        <w:t>László</w:t>
      </w:r>
      <w:proofErr w:type="spellEnd"/>
      <w:r w:rsidRPr="00C56B3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56B35">
        <w:rPr>
          <w:rFonts w:cs="Times New Roman" w:hAnsi="Times New Roman" w:ascii="Times New Roman"/>
          <w:sz w:val="24"/>
          <w:szCs w:val="24"/>
        </w:rPr>
        <w:t>Klavács</w:t>
      </w:r>
      <w:proofErr w:type="spellEnd"/>
      <w:r w:rsidRPr="00C56B3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C56B35">
        <w:rPr>
          <w:rFonts w:cs="Times New Roman" w:hAnsi="Times New Roman" w:ascii="Times New Roman"/>
          <w:sz w:val="24"/>
          <w:szCs w:val="24"/>
        </w:rPr>
        <w:t>Prohászka</w:t>
      </w:r>
      <w:proofErr w:type="spellEnd"/>
      <w:r w:rsidRPr="00C56B3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56B35">
        <w:rPr>
          <w:rFonts w:cs="Times New Roman" w:hAnsi="Times New Roman" w:ascii="Times New Roman"/>
          <w:sz w:val="24"/>
          <w:szCs w:val="24"/>
        </w:rPr>
        <w:t>Otókár</w:t>
      </w:r>
      <w:proofErr w:type="spellEnd"/>
      <w:r w:rsidRPr="00C56B35">
        <w:rPr>
          <w:rFonts w:cs="Times New Roman" w:hAnsi="Times New Roman" w:ascii="Times New Roman"/>
          <w:sz w:val="24"/>
          <w:szCs w:val="24"/>
        </w:rPr>
        <w:t xml:space="preserve"> Ut. 2, 8000 </w:t>
      </w:r>
      <w:proofErr w:type="spellStart"/>
      <w:r w:rsidRPr="00C56B35">
        <w:rPr>
          <w:rFonts w:cs="Times New Roman" w:hAnsi="Times New Roman" w:ascii="Times New Roman"/>
          <w:sz w:val="24"/>
          <w:szCs w:val="24"/>
        </w:rPr>
        <w:t>Székesfehérvár</w:t>
      </w:r>
      <w:proofErr w:type="spellEnd"/>
      <w:r w:rsidRPr="00C56B35">
        <w:rPr>
          <w:rFonts w:cs="Times New Roman" w:hAnsi="Times New Roman" w:ascii="Times New Roman"/>
          <w:sz w:val="24"/>
          <w:szCs w:val="24"/>
        </w:rPr>
        <w:t>, Mađarska</w:t>
      </w:r>
    </w:p>
    <w:p w:rsidRDefault="00B3696E" w:rsidP="00831DE6" w:rsidR="00B3696E" w:rsidRPr="00EB77A5">
      <w:pPr>
        <w:spacing w:lineRule="auto" w:line="240" w:after="0"/>
        <w:ind w:left="1395"/>
        <w:jc w:val="both"/>
        <w:rPr>
          <w:rFonts w:cs="Times New Roman" w:hAnsi="Times New Roman" w:ascii="Times New Roman"/>
          <w:sz w:val="24"/>
          <w:szCs w:val="24"/>
        </w:rPr>
      </w:pPr>
    </w:p>
    <w:sectPr w:rsidSect="00C56B35" w:rsidR="00B3696E" w:rsidRPr="00EB77A5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261" w:rsidR="003019EE">
      <w:pPr>
        <w:spacing w:lineRule="auto" w:line="240" w:after="0"/>
      </w:pPr>
      <w:r>
        <w:separator/>
      </w:r>
    </w:p>
  </w:endnote>
  <w:endnote w:id="0" w:type="continuationSeparator">
    <w:p w:rsidRDefault="002B5261" w:rsidR="003019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261" w:rsidR="003019EE">
      <w:pPr>
        <w:spacing w:lineRule="auto" w:line="240" w:after="0"/>
      </w:pPr>
      <w:r>
        <w:separator/>
      </w:r>
    </w:p>
  </w:footnote>
  <w:footnote w:id="0" w:type="continuationSeparator">
    <w:p w:rsidRDefault="002B5261" w:rsidR="003019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560" w:rsidR="007A34B9">
    <w:pPr>
      <w:pStyle w:val="Zaglavlje"/>
    </w:pPr>
  </w:p>
  <w:p w:rsidRDefault="00762AAA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C56B35">
      <w:rPr>
        <w:rFonts w:cs="Times New Roman" w:hAnsi="Times New Roman" w:ascii="Times New Roman"/>
        <w:sz w:val="24"/>
        <w:szCs w:val="24"/>
      </w:rPr>
      <w:t>640</w:t>
    </w:r>
    <w:r w:rsidR="00782BCC">
      <w:rPr>
        <w:rFonts w:cs="Times New Roman" w:hAnsi="Times New Roman" w:ascii="Times New Roman"/>
        <w:sz w:val="24"/>
        <w:szCs w:val="24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">
    <w:nsid w:val="44536A2F"/>
    <w:multiLevelType w:val="hybridMultilevel"/>
    <w:tmpl w:val="8B84F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7C5086"/>
    <w:multiLevelType w:val="hybridMultilevel"/>
    <w:tmpl w:val="897A6D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E43893"/>
    <w:multiLevelType w:val="hybridMultilevel"/>
    <w:tmpl w:val="3132CD62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B90CB2"/>
    <w:multiLevelType w:val="hybridMultilevel"/>
    <w:tmpl w:val="D4A697AA"/>
    <w:lvl w:tplc="098A663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84F"/>
    <w:rsid w:val="00024AF0"/>
    <w:rsid w:val="000A3243"/>
    <w:rsid w:val="0012128D"/>
    <w:rsid w:val="001B0599"/>
    <w:rsid w:val="00251689"/>
    <w:rsid w:val="002536EB"/>
    <w:rsid w:val="002B5261"/>
    <w:rsid w:val="003019DB"/>
    <w:rsid w:val="003019EE"/>
    <w:rsid w:val="00345006"/>
    <w:rsid w:val="00504560"/>
    <w:rsid w:val="00557A33"/>
    <w:rsid w:val="00567B94"/>
    <w:rsid w:val="005D1AFC"/>
    <w:rsid w:val="0064218B"/>
    <w:rsid w:val="007107B2"/>
    <w:rsid w:val="007432C4"/>
    <w:rsid w:val="00762AAA"/>
    <w:rsid w:val="00777F22"/>
    <w:rsid w:val="00782BCC"/>
    <w:rsid w:val="00822597"/>
    <w:rsid w:val="00831DE6"/>
    <w:rsid w:val="008D3949"/>
    <w:rsid w:val="00A01E1A"/>
    <w:rsid w:val="00AD3F30"/>
    <w:rsid w:val="00B3696E"/>
    <w:rsid w:val="00B51D49"/>
    <w:rsid w:val="00BC39F9"/>
    <w:rsid w:val="00C56B35"/>
    <w:rsid w:val="00DC03EF"/>
    <w:rsid w:val="00E75A61"/>
    <w:rsid w:val="00EB77A5"/>
    <w:rsid w:val="00FB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AAA"/>
  </w:style>
  <w:style w:styleId="Naslov2" w:type="paragraph">
    <w:name w:val="heading 2"/>
    <w:basedOn w:val="Normal"/>
    <w:next w:val="Normal"/>
    <w:link w:val="Naslov2Char"/>
    <w:semiHidden/>
    <w:unhideWhenUsed/>
    <w:qFormat/>
    <w:rsid w:val="000A3243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36EB"/>
  </w:style>
  <w:style w:customStyle="true" w:styleId="Naslov2Char" w:type="character">
    <w:name w:val="Naslov 2 Char"/>
    <w:basedOn w:val="Zadanifontodlomka"/>
    <w:link w:val="Naslov2"/>
    <w:semiHidden/>
    <w:rsid w:val="000A3243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5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5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5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5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AAA"/>
  </w:style>
  <w:style w:styleId="Naslov2" w:type="paragraph">
    <w:name w:val="heading 2"/>
    <w:basedOn w:val="Normal"/>
    <w:next w:val="Normal"/>
    <w:link w:val="Naslov2Char"/>
    <w:semiHidden/>
    <w:unhideWhenUsed/>
    <w:qFormat/>
    <w:rsid w:val="000A3243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36EB"/>
  </w:style>
  <w:style w:customStyle="1" w:styleId="Naslov2Char" w:type="character">
    <w:name w:val="Naslov 2 Char"/>
    <w:basedOn w:val="Zadanifontodlomka"/>
    <w:link w:val="Naslov2"/>
    <w:semiHidden/>
    <w:rsid w:val="000A3243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5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5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5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5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598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27.4.18.</izvorni_sadrzaj>
    <derivirana_varijabla naziv="DomainObject.Primjedba_1">-poziv za 27.4.18.</derivirana_varijabla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 27.7.2017</izvorni_sadrzaj>
    <derivirana_varijabla naziv="DomainObject.Predmet.Opis_1">Zahtjev za otvaranje st. postupka 27.7.2017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AGROTEC EUROPA jednostavno društvo s ograničenom odgovornošću za trgovinu i usluge zastupanog po punomoćniku László Klavács</izvorni_sadrzaj>
    <derivirana_varijabla naziv="DomainObject.Predmet.ProtustrankaFormated_1">  AGROTEC EUROPA jednostavno društvo s ograničenom odgovornošću za trgovinu i usluge zastupanog po punomoćniku László Klavács</derivirana_varijabla>
  </DomainObject.Predmet.ProtustrankaFormated>
  <DomainObject.Predmet.ProtustrankaFormatedOIB>
    <izvorni_sadrzaj>  AGROTEC EUROPA jednostavno društvo s ograničenom odgovornošću za trgovinu i usluge, OIB 67261133888 zastupanog po punomoćniku László Klavács</izvorni_sadrzaj>
    <derivirana_varijabla naziv="DomainObject.Predmet.ProtustrankaFormatedOIB_1">  AGROTEC EUROPA jednostavno društvo s ograničenom odgovornošću za trgovinu i usluge, OIB 67261133888 zastupanog po punomoćniku László Klavács</derivirana_varijabla>
  </DomainObject.Predmet.ProtustrankaFormatedOIB>
  <DomainObject.Predmet.ProtustrankaFormatedWithAdress>
    <izvorni_sadrzaj> AGROTEC EUROPA jednostavno društvo s ograničenom odgovornošću za trgovinu i usluge, Jug II 10, 40323 Prelog zastupanog po punomoćniku László Klavács</izvorni_sadrzaj>
    <derivirana_varijabla naziv="DomainObject.Predmet.ProtustrankaFormatedWithAdress_1"> AGROTEC EUROPA jednostavno društvo s ograničenom odgovornošću za trgovinu i usluge, Jug II 10, 40323 Prelog zastupanog po punomoćniku László Klavács</derivirana_varijabla>
  </DomainObject.Predmet.ProtustrankaFormatedWithAdress>
  <DomainObject.Predmet.ProtustrankaFormatedWithAdressOIB>
    <izvorni_sadrzaj> AGROTEC EUROPA jednostavno društvo s ograničenom odgovornošću za trgovinu i usluge, OIB 67261133888, Jug II 10, 40323 Prelog zastupanog po punomoćniku László Klavács</izvorni_sadrzaj>
    <derivirana_varijabla naziv="DomainObject.Predmet.ProtustrankaFormatedWithAdressOIB_1"> AGROTEC EUROPA jednostavno društvo s ograničenom odgovornošću za trgovinu i usluge, OIB 67261133888, Jug II 10, 40323 Prelog zastupanog po punomoćniku László Klavács</derivirana_varijabla>
  </DomainObject.Predmet.ProtustrankaFormatedWithAdressOIB>
  <DomainObject.Predmet.ProtustrankaWithAdress>
    <izvorni_sadrzaj>AGROTEC EUROPA jednostavno društvo s ograničenom odgovornošću za trgovinu i usluge Jug II 10, 40323 Prelog</izvorni_sadrzaj>
    <derivirana_varijabla naziv="DomainObject.Predmet.ProtustrankaWithAdress_1">AGROTEC EUROPA jednostavno društvo s ograničenom odgovornošću za trgovinu i usluge Jug II 10, 40323 Prelog</derivirana_varijabla>
  </DomainObject.Predmet.ProtustrankaWithAdress>
  <DomainObject.Predmet.ProtustrankaWithAdressOIB>
    <izvorni_sadrzaj>AGROTEC EUROPA jednostavno društvo s ograničenom odgovornošću za trgovinu i usluge, OIB 67261133888, Jug II 10, 40323 Prelog</izvorni_sadrzaj>
    <derivirana_varijabla naziv="DomainObject.Predmet.ProtustrankaWithAdressOIB_1">AGROTEC EUROPA jednostavno društvo s ograničenom odgovornošću za trgovinu i usluge, OIB 67261133888, Jug II 10, 40323 Prelog</derivirana_varijabla>
  </DomainObject.Predmet.ProtustrankaWithAdressOIB>
  <DomainObject.Predmet.ProtustrankaNazivFormated>
    <izvorni_sadrzaj>AGROTEC EUROPA jednostavno društvo s ograničenom odgovornošću za trgovinu i usluge</izvorni_sadrzaj>
    <derivirana_varijabla naziv="DomainObject.Predmet.ProtustrankaNazivFormated_1">AGROTEC EUROPA jednostavno društvo s ograničenom odgovornošću za trgovinu i usluge</derivirana_varijabla>
  </DomainObject.Predmet.ProtustrankaNazivFormated>
  <DomainObject.Predmet.ProtustrankaNazivFormatedOIB>
    <izvorni_sadrzaj>AGROTEC EUROPA jednostavno društvo s ograničenom odgovornošću za trgovinu i usluge, OIB 67261133888</izvorni_sadrzaj>
    <derivirana_varijabla naziv="DomainObject.Predmet.ProtustrankaNazivFormatedOIB_1">AGROTEC EUROPA jednostavno društvo s ograničenom odgovornošću za trgovinu i usluge, OIB 67261133888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11206986.89</izvorni_sadrzaj>
    <derivirana_varijabla naziv="DomainObject.Predmet.TrenutnaVrijednost_1">11206986.89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AGROTEC EUROPA jednostavno društvo s ograničenom odgovornošću za trgovinu i usluge zastupanog po punomoćniku László Klavács</item>
    </izvorni_sadrzaj>
    <derivirana_varijabla naziv="DomainObject.Predmet.ProtuStrankaListFormated_1">
      <item>AGROTEC EUROPA jednostavno društvo s ograničenom odgovornošću za trgovinu i usluge zastupanog po punomoćniku László Klavács</item>
    </derivirana_varijabla>
  </DomainObject.Predmet.ProtuStrankaListFormated>
  <DomainObject.Predmet.ProtuStrankaListFormatedOIB>
    <izvorni_sadrzaj>
      <item>AGROTEC EUROPA jednostavno društvo s ograničenom odgovornošću za trgovinu i usluge, OIB 67261133888 zastupanog po punomoćniku László Klavács</item>
    </izvorni_sadrzaj>
    <derivirana_varijabla naziv="DomainObject.Predmet.ProtuStrankaListFormatedOIB_1">
      <item>AGROTEC EUROPA jednostavno društvo s ograničenom odgovornošću za trgovinu i usluge, OIB 67261133888 zastupanog po punomoćniku László Klavács</item>
    </derivirana_varijabla>
  </DomainObject.Predmet.ProtuStrankaListFormatedOIB>
  <DomainObject.Predmet.ProtuStrankaListFormatedWithAdress>
    <izvorni_sadrzaj>
      <item>AGROTEC EUROPA jednostavno društvo s ograničenom odgovornošću za trgovinu i usluge, Jug II 10, 40323 Prelog zastupanog po punomoćniku László Klavács</item>
    </izvorni_sadrzaj>
    <derivirana_varijabla naziv="DomainObject.Predmet.ProtuStrankaListFormatedWithAdress_1">
      <item>AGROTEC EUROPA jednostavno društvo s ograničenom odgovornošću za trgovinu i usluge, Jug II 10, 40323 Prelog zastupanog po punomoćniku László Klavács</item>
    </derivirana_varijabla>
  </DomainObject.Predmet.ProtuStrankaListFormatedWithAdress>
  <DomainObject.Predmet.ProtuStrankaListFormatedWithAdressOIB>
    <izvorni_sadrzaj>
      <item>AGROTEC EUROPA jednostavno društvo s ograničenom odgovornošću za trgovinu i usluge, OIB 67261133888, Jug II 10, 40323 Prelog zastupanog po punomoćniku László Klavács</item>
    </izvorni_sadrzaj>
    <derivirana_varijabla naziv="DomainObject.Predmet.ProtuStrankaListFormatedWithAdressOIB_1">
      <item>AGROTEC EUROPA jednostavno društvo s ograničenom odgovornošću za trgovinu i usluge, OIB 67261133888, Jug II 10, 40323 Prelog zastupanog po punomoćniku László Klavács</item>
    </derivirana_varijabla>
  </DomainObject.Predmet.ProtuStrankaListFormatedWithAdressOIB>
  <DomainObject.Predmet.ProtuStrankaListNazivFormated>
    <izvorni_sadrzaj>
      <item>AGROTEC EUROPA jednostavno društvo s ograničenom odgovornošću za trgovinu i usluge</item>
    </izvorni_sadrzaj>
    <derivirana_varijabla naziv="DomainObject.Predmet.ProtuStrankaListNazivFormated_1">
      <item>AGROTEC EUROPA jednostavno društvo s ograničenom odgovornošću za trgovinu i usluge</item>
    </derivirana_varijabla>
  </DomainObject.Predmet.ProtuStrankaListNazivFormated>
  <DomainObject.Predmet.ProtuStrankaListNazivFormatedOIB>
    <izvorni_sadrzaj>
      <item>AGROTEC EUROPA jednostavno društvo s ograničenom odgovornošću za trgovinu i usluge, OIB 67261133888</item>
    </izvorni_sadrzaj>
    <derivirana_varijabla naziv="DomainObject.Predmet.ProtuStrankaListNazivFormatedOIB_1">
      <item>AGROTEC EUROPA jednostavno društvo s ograničenom odgovornošću za trgovinu i usluge, OIB 67261133888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Sudski registar Trgovačkog suda u Varaždinu</item>
      <item>Financijska agencija</item>
      <item>László Klavács punomoćnik sudionika u postupku AGROTEC EUROPA jednostavno društvo s ograničenom odgovornošću za trgovinu i usluge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Sudski registar Trgovačkog suda u Varaždinu</item>
      <item>Financijska agencija</item>
      <item>László Klavács punomoćnik sudionika u postupku AGROTEC EUROPA jednostavno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Sudski registar Trgovačkog suda u Varaždinu</item>
      <item>Financijska agencija, OIB 85821130368</item>
      <item>László Klavács, OIB 65239205672 punomoćnik sudionika u postupku AGROTEC EUROPA jednostavno društvo s ograničenom odgovornošću za trgovinu i usluge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Sudski registar Trgovačkog suda u Varaždinu</item>
      <item>Financijska agencija, OIB 85821130368</item>
      <item>László Klavács, OIB 65239205672 punomoćnik sudionika u postupku AGROTEC EUROPA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Ulica grada Vukovara 70, 10000 Zagreb</item>
      <item>László Klavács, Prohászka Otókár Ut. 2/AS 1a, 8000 Székesfehérvár punomoćnik sudionika u postupku AGROTEC EUROPA jednostavno društvo s ograničenom odgovornošću za trgovinu i usluge</item>
    </izvorni_sadrzaj>
    <derivirana_varijabla naziv="DomainObject.Predmet.OstaliListFormatedWithAdress_1"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Ulica grada Vukovara 70, 10000 Zagreb</item>
      <item>László Klavács, Prohászka Otókár Ut. 2/AS 1a, 8000 Székesfehérvár punomoćnik sudionika u postupku AGROTEC EUROPA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OIB 85821130368, Ulica grada Vukovara 70, 10000 Zagreb</item>
      <item>László Klavács, OIB 65239205672, Prohászka Otókár Ut. 2/AS 1a, 8000 Székesfehérvár punomoćnik sudionika u postupku AGROTEC EUROPA jednostavno društvo s ograničenom odgovornošću za trgovinu i usluge</item>
    </izvorni_sadrzaj>
    <derivirana_varijabla naziv="DomainObject.Predmet.OstaliListFormatedWithAdressOIB_1"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OIB 85821130368, Ulica grada Vukovara 70, 10000 Zagreb</item>
      <item>László Klavács, OIB 65239205672, Prohászka Otókár Ut. 2/AS 1a, 8000 Székesfehérvár punomoćnik sudionika u postupku AGROTEC EUROPA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  <item>Financijska agencija</item>
      <item>László Klavács</item>
    </izvorni_sadrzaj>
    <derivirana_varijabla naziv="DomainObject.Predmet.OstaliListNazivFormated_1">
      <item>Županijsko državno odvjetništvo u Varaždinu</item>
      <item>Sudski registar Trgovačkog suda u Varaždinu</item>
      <item>Financijska agencija</item>
      <item>László Klavács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  <item>Financijska agencija, OIB 85821130368</item>
      <item>László Klavács, OIB 65239205672</item>
    </izvorni_sadrzaj>
    <derivirana_varijabla naziv="DomainObject.Predmet.OstaliListNazivFormatedOIB_1">
      <item>Županijsko državno odvjetništvo u Varaždinu</item>
      <item>Sudski registar Trgovačkog suda u Varaždinu</item>
      <item>Financijska agencija, OIB 85821130368</item>
      <item>László Klavács, OIB 65239205672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AGROTEC EUROPA jednostavno društvo s ograničenom odgovornošću za trgovinu i usluge</izvorni_sadrzaj>
    <derivirana_varijabla naziv="DomainObject.Predmet.ProtustrankaIDrugi_1">AGROTEC EUROPA jednostavno društvo s ograničenom odgovornošću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AGROTEC EUROPA jednostavno društvo s ograničenom odgovornošću za trgovinu i usluge, OIB 67261133888, Jug II 10, 40323 Prelog</izvorni_sadrzaj>
    <derivirana_varijabla naziv="DomainObject.Predmet.ProtustrankaIDrugiAdressOIB_1">AGROTEC EUROPA jednostavno društvo s ograničenom odgovornošću za trgovinu i usluge, OIB 67261133888,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AGROTEC EUROPA jednostavno društvo s ograničenom odgovornošću za trgovinu i usluge</item>
      <item>RH Ministarstvo financija - Porezna uprava, područni ured sjeverna Hrvatska</item>
      <item>Županijsko državno odvjetništvo u Varaždinu</item>
      <item>Sudski registar Trgovačkog suda u Varaždinu</item>
      <item>Financijska agencija</item>
      <item>László Klavács</item>
    </izvorni_sadrzaj>
    <derivirana_varijabla naziv="DomainObject.Predmet.SudioniciListNaziv_1">
      <item>AGROTEC EUROPA jednostavno društvo s ograničenom odgovornošću za trgovinu i usluge</item>
      <item>RH Ministarstvo financija - Porezna uprava, područni ured sjeverna Hrvatska</item>
      <item>Županijsko državno odvjetništvo u Varaždinu</item>
      <item>Sudski registar Trgovačkog suda u Varaždinu</item>
      <item>Financijska agencija</item>
      <item>László Klavács</item>
    </derivirana_varijabla>
  </DomainObject.Predmet.SudioniciListNaziv>
  <DomainObject.Predmet.SudioniciListAdressOIB>
    <izvorni_sadrzaj>
      <item>AGROTEC EUROPA jednostavno društvo s ograničenom odgovornošću za trgovinu i usluge, OIB 67261133888, Jug II 10,40323 Prelog</item>
      <item>RH Ministarstvo financija - Porezna uprava, područni ured sjeverna Hrvatska, OIB 18683136487, Graberje 1,42000 Varaždin</item>
      <item>Županijsko državno odvjetništvo u Varaždinu, Braće Radića 2,42000 Varaždin</item>
      <item>Sudski registar Trgovačkog suda u Varaždinu, B.Radića 2,42000 Varaždin</item>
      <item>Financijska agencija, OIB 85821130368, Ulica grada Vukovara 70,10000 Zagreb</item>
      <item>László Klavács, OIB 65239205672, Prohászka Otókár Ut. 2/AS 1a,8000 Székesfehérvár</item>
    </izvorni_sadrzaj>
    <derivirana_varijabla naziv="DomainObject.Predmet.SudioniciListAdressOIB_1">
      <item>AGROTEC EUROPA jednostavno društvo s ograničenom odgovornošću za trgovinu i usluge, OIB 67261133888, Jug II 10,40323 Prelog</item>
      <item>RH Ministarstvo financija - Porezna uprava, područni ured sjeverna Hrvatska, OIB 18683136487, Graberje 1,42000 Varaždin</item>
      <item>Županijsko državno odvjetništvo u Varaždinu, Braće Radića 2,42000 Varaždin</item>
      <item>Sudski registar Trgovačkog suda u Varaždinu, B.Radića 2,42000 Varaždin</item>
      <item>Financijska agencija, OIB 85821130368, Ulica grada Vukovara 70,10000 Zagreb</item>
      <item>László Klavács, OIB 65239205672, Prohászka Otókár Ut. 2/AS 1a,8000 Székesfehérvár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67261133888</item>
      <item>, OIB 18683136487</item>
      <item>, OIB null</item>
      <item>, OIB null</item>
      <item>, OIB 85821130368</item>
      <item>, OIB 65239205672</item>
    </izvorni_sadrzaj>
    <derivirana_varijabla naziv="DomainObject.Predmet.SudioniciListNazivOIB_1">
      <item>, OIB 67261133888</item>
      <item>, OIB 18683136487</item>
      <item>, OIB null</item>
      <item>, OIB null</item>
      <item>, OIB 85821130368</item>
      <item>, OIB 65239205672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7006FF-37D7-4373-A926-3CB848CE4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1137</properties:Characters>
  <properties:Lines>46</properties:Lines>
  <properties:Paragraphs>20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2016-06-13T08:02:00Z</dcterms:created>
  <dc:creator>Tihana Martinez</dc:creator>
  <dc:description/>
  <cp:keywords/>
  <cp:lastModifiedBy>Tihana Martinez</cp:lastModifiedBy>
  <cp:lastPrinted>2018-03-22T11:39:00Z</cp:lastPrinted>
  <dcterms:modified xmlns:xsi="http://www.w3.org/2001/XMLSchema-instance" xsi:type="dcterms:W3CDTF">2018-03-22T11:39:00Z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(St-640-17-5- Rješenje - poziv na ročište radi rasprave -po 123. i 128. SZ-a za 27.4.18..docx)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