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e8cc" w14:paraId="553e8cc" w:rsidRDefault="007D65B8" w:rsidP="00F0523F" w:rsidR="00DC2A67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8492D" w:rsidP="00A8492D" w:rsidR="00A8492D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koju zastupa Županijsko državno odvjetništvo u Osijek, OIB: 52634238587, za otvaranje stečajnog postupka nad dužnikom Print Scr j.d.o.o., Laslovo, Kolodvorska 33, MBS: 030156032, OIB: 57919507158</w:t>
      </w:r>
      <w:r>
        <w:rPr>
          <w:color w:val="000000"/>
        </w:rPr>
        <w:t>, dana 6. rujna 2018. godine</w:t>
      </w:r>
    </w:p>
    <w:p w:rsidRDefault="00A8492D" w:rsidP="00A8492D" w:rsidR="00A8492D">
      <w:pPr>
        <w:jc w:val="both"/>
      </w:pPr>
    </w:p>
    <w:p w:rsidRDefault="00A8492D" w:rsidP="00A8492D" w:rsidR="00A8492D">
      <w:pPr>
        <w:jc w:val="both"/>
      </w:pPr>
    </w:p>
    <w:p w:rsidRDefault="00A8492D" w:rsidP="00A8492D" w:rsidR="00A8492D">
      <w:pPr>
        <w:jc w:val="center"/>
      </w:pPr>
      <w:r>
        <w:t>r i j e š i o  j e</w:t>
      </w:r>
    </w:p>
    <w:p w:rsidRDefault="00A8492D" w:rsidP="00A8492D" w:rsidR="00A8492D">
      <w:pPr>
        <w:jc w:val="center"/>
      </w:pPr>
      <w:r>
        <w:tab/>
      </w:r>
      <w:r>
        <w:tab/>
      </w:r>
    </w:p>
    <w:p w:rsidRDefault="00A8492D" w:rsidP="00A8492D" w:rsidR="00A8492D">
      <w:pPr>
        <w:jc w:val="center"/>
      </w:pPr>
      <w:r>
        <w:tab/>
      </w:r>
      <w:r>
        <w:tab/>
      </w:r>
      <w:r>
        <w:tab/>
      </w:r>
    </w:p>
    <w:p w:rsidRDefault="00A8492D" w:rsidP="00A8492D" w:rsidR="00A8492D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Print Scr j.d.o.o., Laslovo, Kolodvorska 33, MBS: 030156032, OIB: 57919507158, za dan</w:t>
      </w:r>
    </w:p>
    <w:p w:rsidRDefault="00A8492D" w:rsidP="00A8492D" w:rsidR="00A8492D">
      <w:pPr>
        <w:jc w:val="both"/>
      </w:pPr>
    </w:p>
    <w:p w:rsidRDefault="00A8492D" w:rsidP="00A8492D" w:rsidR="00A8492D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27. rujan 2018. u 10,20 sati</w:t>
      </w:r>
    </w:p>
    <w:p w:rsidRDefault="00A8492D" w:rsidP="00A8492D" w:rsidR="00A8492D">
      <w:pPr>
        <w:jc w:val="center"/>
      </w:pPr>
    </w:p>
    <w:p w:rsidRDefault="00A8492D" w:rsidP="00A8492D" w:rsidR="00A8492D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A8492D" w:rsidP="00A8492D" w:rsidR="00A8492D"/>
    <w:p w:rsidRDefault="00A8492D" w:rsidP="00A8492D" w:rsidR="00A8492D"/>
    <w:p w:rsidRDefault="00A8492D" w:rsidP="00A8492D" w:rsidR="00A8492D">
      <w:r>
        <w:t>Na ročište se pozivaju:</w:t>
      </w:r>
    </w:p>
    <w:p w:rsidRDefault="00A8492D" w:rsidP="00A8492D" w:rsidR="00A8492D">
      <w:pPr>
        <w:jc w:val="both"/>
      </w:pPr>
      <w:r>
        <w:t>-FINA</w:t>
      </w:r>
    </w:p>
    <w:p w:rsidRDefault="00A8492D" w:rsidP="00A8492D" w:rsidR="00A8492D">
      <w:pPr>
        <w:jc w:val="both"/>
      </w:pPr>
      <w:r>
        <w:t xml:space="preserve">-ŽDO GUO Osijek </w:t>
      </w:r>
    </w:p>
    <w:p w:rsidRDefault="00A8492D" w:rsidP="00A8492D" w:rsidR="00A8492D">
      <w:pPr>
        <w:jc w:val="both"/>
      </w:pPr>
      <w:r>
        <w:t>-zakonski zastupnik dužnika Dražen Havrljuk, OIB: 66212589421, Laslovo, Kolodvorska 33</w:t>
      </w:r>
    </w:p>
    <w:p w:rsidRDefault="00A8492D" w:rsidP="00A8492D" w:rsidR="00A8492D">
      <w:pPr>
        <w:jc w:val="both"/>
      </w:pPr>
    </w:p>
    <w:p w:rsidRDefault="00C1071A" w:rsidP="00A8492D" w:rsidR="00C1071A">
      <w:pPr>
        <w:jc w:val="both"/>
      </w:pPr>
    </w:p>
    <w:p w:rsidRDefault="00A8492D" w:rsidP="00A8492D" w:rsidR="00A8492D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D2143C">
        <w:t>6. rujna</w:t>
      </w:r>
      <w:r>
        <w:t xml:space="preserve"> 2018. </w:t>
      </w:r>
    </w:p>
    <w:p w:rsidRDefault="00A8492D" w:rsidP="00C5392B" w:rsidR="00A8492D">
      <w:pPr>
        <w:jc w:val="both"/>
      </w:pPr>
    </w:p>
    <w:p w:rsidRDefault="00A8492D" w:rsidP="00A8492D" w:rsidR="00A8492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A8492D" w:rsidP="00A8492D" w:rsidR="00A8492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A8492D" w:rsidP="00A8492D" w:rsidR="00A8492D">
      <w:pPr>
        <w:jc w:val="both"/>
      </w:pPr>
    </w:p>
    <w:p w:rsidRDefault="00A8492D" w:rsidP="00A8492D" w:rsidR="00A8492D">
      <w:pPr>
        <w:jc w:val="both"/>
      </w:pPr>
      <w:r>
        <w:t>Zapisničar: Danijela Špeletić</w:t>
      </w:r>
    </w:p>
    <w:p w:rsidRDefault="00EC7CBD" w:rsidP="00A8492D" w:rsidR="00EC7CBD">
      <w:pPr>
        <w:jc w:val="both"/>
      </w:pPr>
    </w:p>
    <w:p w:rsidRDefault="00A8492D" w:rsidP="00A8492D" w:rsidR="00A8492D">
      <w:pPr>
        <w:jc w:val="both"/>
      </w:pPr>
      <w:r>
        <w:t>DNA:</w:t>
      </w:r>
    </w:p>
    <w:p w:rsidRDefault="00A8492D" w:rsidP="00A8492D" w:rsidR="00A8492D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A8492D" w:rsidP="00A8492D" w:rsidR="0084049F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r w:rsidRPr="0084049F">
        <w:rPr>
          <w:color w:val="000000"/>
        </w:rPr>
        <w:t xml:space="preserve">ŽDO GUO Osijek </w:t>
      </w:r>
    </w:p>
    <w:p w:rsidRDefault="00A8492D" w:rsidP="00A8492D" w:rsidR="00A8492D" w:rsidRPr="0084049F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r w:rsidRPr="0084049F">
        <w:rPr>
          <w:color w:val="000000"/>
        </w:rPr>
        <w:t>eOgl. ploča</w:t>
      </w:r>
    </w:p>
    <w:p w:rsidRDefault="00A8492D" w:rsidP="00A8492D" w:rsidR="00A8492D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zz dužnika</w:t>
      </w:r>
      <w:r>
        <w:t xml:space="preserve"> Dražen Havrljuk, Laslovo, Kolodvorska 33</w:t>
      </w:r>
    </w:p>
    <w:p w:rsidRDefault="00A8492D" w:rsidP="00A8492D" w:rsidR="00A8492D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R </w:t>
      </w:r>
      <w:r w:rsidR="009A3A5F">
        <w:rPr>
          <w:color w:val="000000"/>
        </w:rPr>
        <w:t>27.09.2018. u 10</w:t>
      </w:r>
      <w:r>
        <w:rPr>
          <w:color w:val="000000"/>
        </w:rPr>
        <w:t>,20</w:t>
      </w:r>
      <w:r w:rsidR="009A3A5F">
        <w:rPr>
          <w:color w:val="000000"/>
        </w:rPr>
        <w:t xml:space="preserve"> sati</w:t>
      </w:r>
    </w:p>
    <w:p w:rsidRDefault="00687A19" w:rsidP="00A8492D" w:rsidR="00687A19">
      <w:pPr>
        <w:ind w:firstLine="708"/>
        <w:jc w:val="both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089" w:rsidR="003F0089">
      <w:r>
        <w:separator/>
      </w:r>
    </w:p>
  </w:endnote>
  <w:endnote w:id="0" w:type="continuationSeparator">
    <w:p w:rsidRDefault="003F0089" w:rsidR="003F0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089" w:rsidR="003F0089">
      <w:r>
        <w:separator/>
      </w:r>
    </w:p>
  </w:footnote>
  <w:footnote w:id="0" w:type="continuationSeparator">
    <w:p w:rsidRDefault="003F0089" w:rsidR="003F0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4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7CBD" w:rsidP="00EC7CBD" w:rsidR="00EC7CBD">
    <w:pPr>
      <w:jc w:val="right"/>
    </w:pPr>
    <w:r>
      <w:t>7 St-271/18-25</w:t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A5F" w:rsidP="009A3A5F" w:rsidR="009A3A5F">
    <w:pPr>
      <w:jc w:val="right"/>
    </w:pPr>
    <w:r>
      <w:t>7 St-271/18-25</w:t>
    </w: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E4C50"/>
    <w:rsid w:val="003E7952"/>
    <w:rsid w:val="003F0089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5188A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049F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281"/>
    <w:rsid w:val="00A519A7"/>
    <w:rsid w:val="00A53600"/>
    <w:rsid w:val="00A6281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92B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2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12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2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2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2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2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12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2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2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2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St-271/2018-25</izvorni_sadrzaj>
    <derivirana_varijabla naziv="DomainObject.Oznaka_1">St-271/2018-25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Print Scr j.d.o.o. za računalne djelatnosti zastupanog po punomoćniku Dražen Havrljuk</izvorni_sadrzaj>
    <derivirana_varijabla naziv="DomainObject.Predmet.ProtustrankaFormated_1">  Print Scr j.d.o.o. za računalne djelatnosti zastupanog po punomoćniku Dražen Havrljuk</derivirana_varijabla>
  </DomainObject.Predmet.ProtustrankaFormated>
  <DomainObject.Predmet.ProtustrankaFormatedOIB>
    <izvorni_sadrzaj>  Print Scr j.d.o.o. za računalne djelatnosti, OIB 57919507158 zastupanog po punomoćniku Dražen Havrljuk</izvorni_sadrzaj>
    <derivirana_varijabla naziv="DomainObject.Predmet.ProtustrankaFormatedOIB_1">  Print Scr j.d.o.o. za računalne djelatnosti, OIB 57919507158 zastupanog po punomoćniku Dražen Havrljuk</derivirana_varijabla>
  </DomainObject.Predmet.ProtustrankaFormatedOIB>
  <DomainObject.Predmet.ProtustrankaFormatedWithAdress>
    <izvorni_sadrzaj> Print Scr j.d.o.o. za računalne djelatnosti, Kolodvorska 33, 31207 Laslovo zastupanog po punomoćniku Dražen Havrljuk</izvorni_sadrzaj>
    <derivirana_varijabla naziv="DomainObject.Predmet.ProtustrankaFormatedWithAdress_1"> Print Scr j.d.o.o. za računalne djelatnosti, Kolodvorska 33, 31207 Laslovo zastupanog po punomoćniku Dražen Havrljuk</derivirana_varijabla>
  </DomainObject.Predmet.ProtustrankaFormatedWithAdress>
  <DomainObject.Predmet.ProtustrankaFormatedWithAdressOIB>
    <izvorni_sadrzaj> Print Scr j.d.o.o. za računalne djelatnosti, OIB 57919507158, Kolodvorska 33, 31207 Laslovo zastupanog po punomoćniku Dražen Havrljuk</izvorni_sadrzaj>
    <derivirana_varijabla naziv="DomainObject.Predmet.ProtustrankaFormatedWithAdressOIB_1"> Print Scr j.d.o.o. za računalne djelatnosti, OIB 57919507158, Kolodvorska 33, 31207 Laslovo zastupanog po punomoćniku Dražen Havrljuk</derivirana_varijabla>
  </DomainObject.Predmet.ProtustrankaFormatedWithAdressOIB>
  <DomainObject.Predmet.ProtustrankaWithAdress>
    <izvorni_sadrzaj>Print Scr j.d.o.o. za računalne djelatnosti Kolodvorska 33, 31207 Laslovo</izvorni_sadrzaj>
    <derivirana_varijabla naziv="DomainObject.Predmet.ProtustrankaWithAdress_1">Print Scr j.d.o.o. za računalne djelatnosti Kolodvorska 33, 31207 Laslovo</derivirana_varijabla>
  </DomainObject.Predmet.ProtustrankaWithAdress>
  <DomainObject.Predmet.ProtustrankaWithAdressOIB>
    <izvorni_sadrzaj>Print Scr j.d.o.o. za računalne djelatnosti, OIB 57919507158, Kolodvorska 33, 31207 Laslovo</izvorni_sadrzaj>
    <derivirana_varijabla naziv="DomainObject.Predmet.ProtustrankaWithAdressOIB_1">Print Scr j.d.o.o. za računalne djelatnosti, OIB 57919507158, Kolodvorska 33, 31207 Laslovo</derivirana_varijabla>
  </DomainObject.Predmet.ProtustrankaWithAdressOIB>
  <DomainObject.Predmet.ProtustrankaNazivFormated>
    <izvorni_sadrzaj>Print Scr j.d.o.o. za računalne djelatnosti</izvorni_sadrzaj>
    <derivirana_varijabla naziv="DomainObject.Predmet.ProtustrankaNazivFormated_1">Print Scr j.d.o.o. za računalne djelatnosti</derivirana_varijabla>
  </DomainObject.Predmet.ProtustrankaNazivFormated>
  <DomainObject.Predmet.ProtustrankaNazivFormatedOIB>
    <izvorni_sadrzaj>Print Scr j.d.o.o. za računalne djelatnosti, OIB 57919507158</izvorni_sadrzaj>
    <derivirana_varijabla naziv="DomainObject.Predmet.ProtustrankaNazivFormatedOIB_1">Print Scr j.d.o.o. za računalne djelatnosti, OIB 57919507158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Print Scr j.d.o.o. za računalne djelatnosti zastupanog po punomoćniku Dražen Havrljuk</item>
    </izvorni_sadrzaj>
    <derivirana_varijabla naziv="DomainObject.Predmet.ProtuStrankaListFormated_1">
      <item>Print Scr j.d.o.o. za računalne djelatnosti zastupanog po punomoćniku Dražen Havrljuk</item>
    </derivirana_varijabla>
  </DomainObject.Predmet.ProtuStrankaListFormated>
  <DomainObject.Predmet.ProtuStrankaListFormatedOIB>
    <izvorni_sadrzaj>
      <item>Print Scr j.d.o.o. za računalne djelatnosti, OIB 57919507158 zastupanog po punomoćniku Dražen Havrljuk</item>
    </izvorni_sadrzaj>
    <derivirana_varijabla naziv="DomainObject.Predmet.ProtuStrankaListFormatedOIB_1">
      <item>Print Scr j.d.o.o. za računalne djelatnosti, OIB 57919507158 zastupanog po punomoćniku Dražen Havrljuk</item>
    </derivirana_varijabla>
  </DomainObject.Predmet.ProtuStrankaListFormatedOIB>
  <DomainObject.Predmet.ProtuStrankaListFormatedWithAdress>
    <izvorni_sadrzaj>
      <item>Print Scr j.d.o.o. za računalne djelatnosti, Kolodvorska 33, 31207 Laslovo zastupanog po punomoćniku Dražen Havrljuk</item>
    </izvorni_sadrzaj>
    <derivirana_varijabla naziv="DomainObject.Predmet.ProtuStrankaListFormatedWithAdress_1">
      <item>Print Scr j.d.o.o. za računalne djelatnosti, Kolodvorska 33, 31207 Laslovo zastupanog po punomoćniku Dražen Havrljuk</item>
    </derivirana_varijabla>
  </DomainObject.Predmet.ProtuStrankaListFormatedWithAdress>
  <DomainObject.Predmet.ProtuStrankaListFormatedWithAdressOIB>
    <izvorni_sadrzaj>
      <item>Print Scr j.d.o.o. za računalne djelatnosti, OIB 57919507158, Kolodvorska 33, 31207 Laslovo zastupanog po punomoćniku Dražen Havrljuk</item>
    </izvorni_sadrzaj>
    <derivirana_varijabla naziv="DomainObject.Predmet.ProtuStrankaListFormatedWithAdressOIB_1">
      <item>Print Scr j.d.o.o. za računalne djelatnosti, OIB 57919507158, Kolodvorska 33, 31207 Laslovo zastupanog po punomoćniku Dražen Havrljuk</item>
    </derivirana_varijabla>
  </DomainObject.Predmet.ProtuStrankaListFormatedWithAdressOIB>
  <DomainObject.Predmet.ProtuStrankaListNazivFormated>
    <izvorni_sadrzaj>
      <item>Print Scr j.d.o.o. za računalne djelatnosti</item>
    </izvorni_sadrzaj>
    <derivirana_varijabla naziv="DomainObject.Predmet.ProtuStrankaListNazivFormated_1">
      <item>Print Scr j.d.o.o. za računalne djelatnosti</item>
    </derivirana_varijabla>
  </DomainObject.Predmet.ProtuStrankaListNazivFormated>
  <DomainObject.Predmet.ProtuStrankaListNazivFormatedOIB>
    <izvorni_sadrzaj>
      <item>Print Scr j.d.o.o. za računalne djelatnosti, OIB 57919507158</item>
    </izvorni_sadrzaj>
    <derivirana_varijabla naziv="DomainObject.Predmet.ProtuStrankaListNazivFormatedOIB_1">
      <item>Print Scr j.d.o.o. za računalne djelatnosti, OIB 57919507158</item>
    </derivirana_varijabla>
  </DomainObject.Predmet.ProtuStrankaListNazivFormatedOIB>
  <DomainObject.Predmet.OstaliListFormated>
    <izvorni_sadrzaj>
      <item>Dražen Havrljuk punomoćnik sudionika u postupku Print Scr j.d.o.o. za računalne djelatnosti</item>
      <item>Županijsko državno odvjetništvo u Osijeku</item>
    </izvorni_sadrzaj>
    <derivirana_varijabla naziv="DomainObject.Predmet.OstaliListFormated_1">
      <item>Dražen Havrljuk punomoćnik sudionika u postupku Print Scr j.d.o.o. za računalne djelatnosti</item>
      <item>Županijsko državno odvjetništvo u Osijeku</item>
    </derivirana_varijabla>
  </DomainObject.Predmet.OstaliListFormated>
  <DomainObject.Predmet.OstaliListFormatedOIB>
    <izvorni_sadrzaj>
      <item>Dražen Havrljuk, OIB 66212589421 punomoćnik sudionika u postupku Print Scr j.d.o.o. za računalne djelatnosti</item>
      <item>Županijsko državno odvjetništvo u Osijeku, OIB 61379160880</item>
    </izvorni_sadrzaj>
    <derivirana_varijabla naziv="DomainObject.Predmet.OstaliListFormatedOIB_1">
      <item>Dražen Havrljuk, OIB 66212589421 punomoćnik sudionika u postupku Print Scr j.d.o.o. za računalne djelatnosti</item>
      <item>Županijsko državno odvjetništvo u Osijeku, OIB 61379160880</item>
    </derivirana_varijabla>
  </DomainObject.Predmet.OstaliListFormatedOIB>
  <DomainObject.Predmet.OstaliListFormatedWithAdress>
    <izvorni_sadrzaj>
      <item>Dražen Havrljuk, Kolodvorska 33, 31207 Laslovo punomoćnik sudionika u postupku Print Scr j.d.o.o. za računalne djelatnosti</item>
      <item>Županijsko državno odvjetništvo u Osijeku, Kapucinska 21, 31000 Osijek</item>
    </izvorni_sadrzaj>
    <derivirana_varijabla naziv="DomainObject.Predmet.OstaliListFormatedWithAdress_1">
      <item>Dražen Havrljuk, Kolodvorska 33, 31207 Laslovo punomoćnik sudionika u postupku Print Scr j.d.o.o. za računalne djelatnosti</item>
      <item>Županijsko državno odvjetništvo u Osijeku, Kapucinska 21, 31000 Osijek</item>
    </derivirana_varijabla>
  </DomainObject.Predmet.OstaliListFormatedWithAdress>
  <DomainObject.Predmet.OstaliListFormatedWithAdressOIB>
    <izvorni_sadrzaj>
      <item>Dražen Havrljuk, OIB 66212589421, Kolodvorska 33, 31207 Laslovo punomoćnik sudionika u postupku Print Scr j.d.o.o. za računalne djelatnosti</item>
      <item>Županijsko državno odvjetništvo u Osijeku, OIB 61379160880, Kapucinska 21, 31000 Osijek</item>
    </izvorni_sadrzaj>
    <derivirana_varijabla naziv="DomainObject.Predmet.OstaliListFormatedWithAdressOIB_1">
      <item>Dražen Havrljuk, OIB 66212589421, Kolodvorska 33, 31207 Laslovo punomoćnik sudionika u postupku Print Scr j.d.o.o. za računalne djelatnosti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Dražen Havrljuk</item>
      <item>Županijsko državno odvjetništvo u Osijeku</item>
    </izvorni_sadrzaj>
    <derivirana_varijabla naziv="DomainObject.Predmet.OstaliListNazivFormated_1">
      <item>Dražen Havrljuk</item>
      <item>Županijsko državno odvjetništvo u Osijeku</item>
    </derivirana_varijabla>
  </DomainObject.Predmet.OstaliListNazivFormated>
  <DomainObject.Predmet.OstaliListNazivFormatedOIB>
    <izvorni_sadrzaj>
      <item>Dražen Havrljuk, OIB 66212589421</item>
      <item>Županijsko državno odvjetništvo u Osijeku, OIB 61379160880</item>
    </izvorni_sadrzaj>
    <derivirana_varijabla naziv="DomainObject.Predmet.OstaliListNazivFormatedOIB_1">
      <item>Dražen Havrljuk, OIB 66212589421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St-271/2018-25</izvorni_sadrzaj>
    <derivirana_varijabla naziv="DomainObject.PoslovniBrojDokumenta_1">St-271/2018-25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Print Scr j.d.o.o. za računalne djelatnosti</izvorni_sadrzaj>
    <derivirana_varijabla naziv="DomainObject.Predmet.ProtustrankaIDrugi_1">Print Scr j.d.o.o. za računalne djelatnosti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Print Scr j.d.o.o. za računalne djelatnosti, OIB 57919507158, Kolodvorska 33, 31207 Laslovo</izvorni_sadrzaj>
    <derivirana_varijabla naziv="DomainObject.Predmet.ProtustrankaIDrugiAdressOIB_1">Print Scr j.d.o.o. za računalne djelatnosti, OIB 57919507158, Kolodvorska 33,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Print Scr j.d.o.o. za računalne djelatnosti</item>
      <item>RH MF PU PODRUČNI URED OSIJEK</item>
      <item>Dražen Havrljuk</item>
      <item>Županijsko državno odvjetništvo u Osijeku</item>
    </izvorni_sadrzaj>
    <derivirana_varijabla naziv="DomainObject.Predmet.SudioniciListNaziv_1">
      <item>Print Scr j.d.o.o. za računalne djelatnosti</item>
      <item>RH MF PU PODRUČNI URED OSIJEK</item>
      <item>Dražen Havrljuk</item>
      <item>Županijsko državno odvjetništvo u Osijeku</item>
    </derivirana_varijabla>
  </DomainObject.Predmet.SudioniciListNaziv>
  <DomainObject.Predmet.SudioniciListAdressOIB>
    <izvorni_sadrzaj>
      <item>Print Scr j.d.o.o. za računalne djelatnosti, OIB 57919507158, Kolodvorska 33,31207 Laslovo</item>
      <item>RH MF PU PODRUČNI URED OSIJEK, OIB 52634238587</item>
      <item>Dražen Havrljuk, OIB 66212589421, Kolodvorska 33,31207 Laslovo</item>
      <item>Županijsko državno odvjetništvo u Osijeku, OIB 61379160880, Kapucinska 21,31000 Osijek</item>
    </izvorni_sadrzaj>
    <derivirana_varijabla naziv="DomainObject.Predmet.SudioniciListAdressOIB_1">
      <item>Print Scr j.d.o.o. za računalne djelatnosti, OIB 57919507158, Kolodvorska 33,31207 Laslovo</item>
      <item>RH MF PU PODRUČNI URED OSIJEK, OIB 52634238587</item>
      <item>Dražen Havrljuk, OIB 66212589421, Kolodvorska 33,31207 Laslovo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57919507158</item>
      <item>, OIB 52634238587</item>
      <item>, OIB 66212589421</item>
      <item>, OIB 61379160880</item>
    </izvorni_sadrzaj>
    <derivirana_varijabla naziv="DomainObject.Predmet.SudioniciListNazivOIB_1">
      <item>, OIB 57919507158</item>
      <item>, OIB 52634238587</item>
      <item>, OIB 66212589421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74626-CFB3-435B-A25A-96B07D79B0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182</properties:Words>
  <properties:Characters>1000</properties:Characters>
  <properties:Lines>47</properties:Lines>
  <properties:Paragraphs>23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2018-03-05T08:55:00Z</cp:lastPrinted>
  <dcterms:modified xmlns:xsi="http://www.w3.org/2001/XMLSchema-instance" xsi:type="dcterms:W3CDTF">2018-09-06T11:38:00Z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St-271/2018-25 / Odluka - Ostalo (271-18_(-25)_Print_Scr_j.d.o.o..docx)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