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c7fa" w14:paraId="68ac7fa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-31/2014-11.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</w:t>
      </w:r>
      <w:proofErr w:type="spellStart"/>
      <w:r>
        <w:t>predstečajne</w:t>
      </w:r>
      <w:proofErr w:type="spellEnd"/>
      <w:r>
        <w:t xml:space="preserve"> nagodbe </w:t>
      </w:r>
      <w:r w:rsidR="00876230">
        <w:t xml:space="preserve">nad dužnikom </w:t>
      </w:r>
      <w:r w:rsidR="00876230" w:rsidRPr="00876230">
        <w:t>EUROPROMET društvo s ograničenom odgovornošću za usluge, građevinarstvo i trgovinu</w:t>
      </w:r>
      <w:r w:rsidR="00876230">
        <w:t>,</w:t>
      </w:r>
      <w:r w:rsidR="00876230" w:rsidRPr="00876230">
        <w:t xml:space="preserve"> </w:t>
      </w:r>
      <w:r w:rsidR="00876230">
        <w:t>Kapelica, Kapelica 38</w:t>
      </w:r>
      <w:r>
        <w:t xml:space="preserve">, OIB </w:t>
      </w:r>
      <w:r w:rsidR="00876230" w:rsidRPr="00876230">
        <w:t>45136523744</w:t>
      </w:r>
      <w:r>
        <w:t>, dana 1</w:t>
      </w:r>
      <w:r w:rsidR="00876230">
        <w:t>6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</w:t>
      </w:r>
      <w:proofErr w:type="spellStart"/>
      <w:r w:rsidR="00876230">
        <w:t>predstečajne</w:t>
      </w:r>
      <w:proofErr w:type="spellEnd"/>
      <w:r w:rsidR="00876230">
        <w:t xml:space="preserve"> nagodbe određuje se za </w:t>
      </w:r>
      <w:r w:rsidR="00876230">
        <w:rPr>
          <w:b/>
        </w:rPr>
        <w:t>dan 12. listopada 2015. godine u 10,00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876230" w:rsidRPr="00876230">
        <w:t xml:space="preserve">EUROPROMET </w:t>
      </w:r>
      <w:r w:rsidR="00876230">
        <w:t>d.o.o.</w:t>
      </w:r>
      <w:r w:rsidR="00876230" w:rsidRPr="00876230">
        <w:t xml:space="preserve"> </w:t>
      </w:r>
      <w:r w:rsidR="00876230">
        <w:t xml:space="preserve">Kapelica, Kapelica 38, OIB </w:t>
      </w:r>
      <w:r w:rsidR="00876230" w:rsidRPr="00876230">
        <w:t>45136523744</w:t>
      </w:r>
      <w:r w:rsidR="00876230">
        <w:t xml:space="preserve">, MBS </w:t>
      </w:r>
      <w:r w:rsidR="00876230" w:rsidRPr="00876230">
        <w:t>010080612</w:t>
      </w:r>
      <w:r w:rsidR="00876230">
        <w:t xml:space="preserve"> dostavio je </w:t>
      </w:r>
      <w:r w:rsidR="00920F80">
        <w:t xml:space="preserve">dana 29. srpnja 2014. godine </w:t>
      </w:r>
      <w:r w:rsidR="00876230">
        <w:t xml:space="preserve">ovom sudu prijedlog za sklapanje </w:t>
      </w:r>
      <w:proofErr w:type="spellStart"/>
      <w:r w:rsidR="00876230">
        <w:t>predstečajne</w:t>
      </w:r>
      <w:proofErr w:type="spellEnd"/>
      <w:r w:rsidR="00876230">
        <w:t xml:space="preserve">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 xml:space="preserve">Stoga je sud temeljem čl. 66. Zakona o financijskom poslovanju i </w:t>
      </w:r>
      <w:proofErr w:type="spellStart"/>
      <w:r>
        <w:t>predstečajnoj</w:t>
      </w:r>
      <w:proofErr w:type="spellEnd"/>
      <w:r>
        <w:t xml:space="preserve">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ED62FE">
        <w:t>6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4B7C4B">
      <w:pPr>
        <w:jc w:val="both"/>
      </w:pPr>
    </w:p>
    <w:p w:rsidRDefault="00BB3568" w:rsidR="00BB3568"/>
    <w:sectPr w:rsidSect="00C51AB9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1078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39F" w:rsidR="00000000">
      <w:r>
        <w:separator/>
      </w:r>
    </w:p>
  </w:endnote>
  <w:endnote w:id="0" w:type="continuationSeparator">
    <w:p w:rsidRDefault="00F5739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739F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3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39F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39F" w:rsidR="00000000">
      <w:r>
        <w:separator/>
      </w:r>
    </w:p>
  </w:footnote>
  <w:footnote w:id="0" w:type="continuationSeparator">
    <w:p w:rsidRDefault="00F5739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739F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170CF1"/>
    <w:rsid w:val="005046C0"/>
    <w:rsid w:val="00876230"/>
    <w:rsid w:val="00920F80"/>
    <w:rsid w:val="00B0374C"/>
    <w:rsid w:val="00BA1EF0"/>
    <w:rsid w:val="00BB3568"/>
    <w:rsid w:val="00ED62FE"/>
    <w:rsid w:val="00F5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2014.</izvorni_sadrzaj>
    <derivirana_varijabla naziv="DomainObject.Predmet.DatumOsnivanja_1">29.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Stpn-31/2014</izvorni_sadrzaj>
    <derivirana_varijabla naziv="DomainObject.Predmet.OznakaBroj_1">Stpn-31/2014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EUROPROMET društvo s ograničenom odgovornošću za usluge, građevinarstvo i trgovinu KAPELICA</izvorni_sadrzaj>
    <derivirana_varijabla naziv="DomainObject.Predmet.StrankaFormated_1">  EUROPROMET društvo s ograničenom odgovornošću za usluge, građevinarstvo i trgovinu KAPELICA</derivirana_varijabla>
  </DomainObject.Predmet.StrankaFormated>
  <DomainObject.Predmet.StrankaFormatedOIB>
    <izvorni_sadrzaj>  EUROPROMET društvo s ograničenom odgovornošću za usluge, građevinarstvo i trgovinu KAPELICA, OIB 45136523744</izvorni_sadrzaj>
    <derivirana_varijabla naziv="DomainObject.Predmet.StrankaFormatedOIB_1">  EUROPROMET društvo s ograničenom odgovornošću za usluge, građevinarstvo i trgovinu KAPELICA, OIB 45136523744</derivirana_varijabla>
  </DomainObject.Predmet.StrankaFormatedOIB>
  <DomainObject.Predmet.StrankaFormatedWithAdress>
    <izvorni_sadrzaj> EUROPROMET društvo s ograničenom odgovornošću za usluge, građevinarstvo i trgovinu KAPELICA, Kapelica 38, 43280 Kapelica</izvorni_sadrzaj>
    <derivirana_varijabla naziv="DomainObject.Predmet.StrankaFormatedWithAdress_1"> EUROPROMET društvo s ograničenom odgovornošću za usluge, građevinarstvo i trgovinu KAPELICA, Kapelica 38, 43280 Kapelica</derivirana_varijabla>
  </DomainObject.Predmet.StrankaFormatedWithAdress>
  <DomainObject.Predmet.StrankaFormatedWithAdressOIB>
    <izvorni_sadrzaj> EUROPROMET društvo s ograničenom odgovornošću za usluge, građevinarstvo i trgovinu KAPELICA, OIB 45136523744, Kapelica 38, 43280 Kapelica</izvorni_sadrzaj>
    <derivirana_varijabla naziv="DomainObject.Predmet.StrankaFormatedWithAdressOIB_1"> EUROPROMET društvo s ograničenom odgovornošću za usluge, građevinarstvo i trgovinu KAPELICA, OIB 45136523744, Kapelica 38, 43280 Kapelica</derivirana_varijabla>
  </DomainObject.Predmet.StrankaFormatedWithAdressOIB>
  <DomainObject.Predmet.StrankaWithAdress>
    <izvorni_sadrzaj>EUROPROMET društvo s ograničenom odgovornošću za usluge, građevinarstvo i trgovinu KAPELICA Kapelica 38,43280 Kapelica</izvorni_sadrzaj>
    <derivirana_varijabla naziv="DomainObject.Predmet.StrankaWithAdress_1">EUROPROMET društvo s ograničenom odgovornošću za usluge, građevinarstvo i trgovinu KAPELICA Kapelica 38,43280 Kapelica</derivirana_varijabla>
  </DomainObject.Predmet.StrankaWithAdress>
  <DomainObject.Predmet.StrankaWithAdressOIB>
    <izvorni_sadrzaj>EUROPROMET društvo s ograničenom odgovornošću za usluge, građevinarstvo i trgovinu KAPELICA, OIB 45136523744, Kapelica 38,43280 Kapelica</izvorni_sadrzaj>
    <derivirana_varijabla naziv="DomainObject.Predmet.StrankaWithAdressOIB_1">EUROPROMET društvo s ograničenom odgovornošću za usluge, građevinarstvo i trgovinu KAPELICA, OIB 45136523744, Kapelica 38,43280 Kapelica</derivirana_varijabla>
  </DomainObject.Predmet.StrankaWithAdressOIB>
  <DomainObject.Predmet.StrankaNazivFormated>
    <izvorni_sadrzaj>EUROPROMET društvo s ograničenom odgovornošću za usluge, građevinarstvo i trgovinu KAPELICA</izvorni_sadrzaj>
    <derivirana_varijabla naziv="DomainObject.Predmet.StrankaNazivFormated_1">EUROPROMET društvo s ograničenom odgovornošću za usluge, građevinarstvo i trgovinu KAPELICA</derivirana_varijabla>
  </DomainObject.Predmet.StrankaNazivFormated>
  <DomainObject.Predmet.StrankaNazivFormatedOIB>
    <izvorni_sadrzaj>EUROPROMET društvo s ograničenom odgovornošću za usluge, građevinarstvo i trgovinu KAPELICA, OIB 45136523744</izvorni_sadrzaj>
    <derivirana_varijabla naziv="DomainObject.Predmet.StrankaNazivFormatedOIB_1">EUROPROMET društvo s ograničenom odgovornošću za usluge, građevinarstvo i trgovinu KAPELICA, OIB 45136523744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EUROPROMET društvo s ograničenom odgovornošću za usluge, građevinarstvo i trgovinu KAPELICA</item>
    </izvorni_sadrzaj>
    <derivirana_varijabla naziv="DomainObject.Predmet.StrankaListFormated_1">
      <item>EUROPROMET društvo s ograničenom odgovornošću za usluge, građevinarstvo i trgovinu KAPELICA</item>
    </derivirana_varijabla>
  </DomainObject.Predmet.StrankaListFormated>
  <DomainObject.Predmet.StrankaListFormatedOIB>
    <izvorni_sadrzaj>
      <item>EUROPROMET društvo s ograničenom odgovornošću za usluge, građevinarstvo i trgovinu KAPELICA, OIB 45136523744</item>
    </izvorni_sadrzaj>
    <derivirana_varijabla naziv="DomainObject.Predmet.StrankaListFormatedOIB_1">
      <item>EUROPROMET društvo s ograničenom odgovornošću za usluge, građevinarstvo i trgovinu KAPELICA, OIB 45136523744</item>
    </derivirana_varijabla>
  </DomainObject.Predmet.StrankaListFormatedOIB>
  <DomainObject.Predmet.StrankaListFormatedWithAdress>
    <izvorni_sadrzaj>
      <item>EUROPROMET društvo s ograničenom odgovornošću za usluge, građevinarstvo i trgovinu KAPELICA, Kapelica 38, 43280 Kapelica</item>
    </izvorni_sadrzaj>
    <derivirana_varijabla naziv="DomainObject.Predmet.StrankaListFormatedWithAdress_1">
      <item>EUROPROMET društvo s ograničenom odgovornošću za usluge, građevinarstvo i trgovinu KAPELICA, Kapelica 38, 43280 Kapelica</item>
    </derivirana_varijabla>
  </DomainObject.Predmet.StrankaListFormatedWithAdress>
  <DomainObject.Predmet.StrankaListFormatedWithAdressOIB>
    <izvorni_sadrzaj>
      <item>EUROPROMET društvo s ograničenom odgovornošću za usluge, građevinarstvo i trgovinu KAPELICA, OIB 45136523744, Kapelica 38, 43280 Kapelica</item>
    </izvorni_sadrzaj>
    <derivirana_varijabla naziv="DomainObject.Predmet.StrankaListFormatedWithAdressOIB_1">
      <item>EUROPROMET društvo s ograničenom odgovornošću za usluge, građevinarstvo i trgovinu KAPELICA, OIB 45136523744, Kapelica 38, 43280 Kapelica</item>
    </derivirana_varijabla>
  </DomainObject.Predmet.StrankaListFormatedWithAdressOIB>
  <DomainObject.Predmet.StrankaListNazivFormated>
    <izvorni_sadrzaj>
      <item>EUROPROMET društvo s ograničenom odgovornošću za usluge, građevinarstvo i trgovinu KAPELICA</item>
    </izvorni_sadrzaj>
    <derivirana_varijabla naziv="DomainObject.Predmet.StrankaListNazivFormated_1">
      <item>EUROPROMET društvo s ograničenom odgovornošću za usluge, građevinarstvo i trgovinu KAPELICA</item>
    </derivirana_varijabla>
  </DomainObject.Predmet.StrankaListNazivFormated>
  <DomainObject.Predmet.StrankaListNazivFormatedOIB>
    <izvorni_sadrzaj>
      <item>EUROPROMET društvo s ograničenom odgovornošću za usluge, građevinarstvo i trgovinu KAPELICA, OIB 45136523744</item>
    </izvorni_sadrzaj>
    <derivirana_varijabla naziv="DomainObject.Predmet.StrankaListNazivFormatedOIB_1">
      <item>EUROPROMET društvo s ograničenom odgovornošću za usluge, građevinarstvo i trgovinu KAPELICA, OIB 45136523744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uprava, PU Bjelovar</item>
      <item>PBZ LEASING d.o.o. Zagreb</item>
      <item>Ivan Pavlinovac</item>
    </izvorni_sadrzaj>
    <derivirana_varijabla naziv="DomainObject.Predmet.OstaliListFormated_1">
      <item>Porezna uprava, PU Bjelovar</item>
      <item>PBZ LEASING d.o.o. Zagreb</item>
      <item>Ivan Pavlinovac</item>
    </derivirana_varijabla>
  </DomainObject.Predmet.OstaliListFormated>
  <DomainObject.Predmet.OstaliListFormatedOIB>
    <izvorni_sadrzaj>
      <item>Porezna uprava, PU Bjelovar</item>
      <item>PBZ LEASING d.o.o. Zagreb</item>
      <item>Ivan Pavlinovac</item>
    </izvorni_sadrzaj>
    <derivirana_varijabla naziv="DomainObject.Predmet.OstaliListFormatedOIB_1">
      <item>Porezna uprava, PU Bjelovar</item>
      <item>PBZ LEASING d.o.o. Zagreb</item>
      <item>Ivan Pavlinovac</item>
    </derivirana_varijabla>
  </DomainObject.Predmet.OstaliListFormatedOIB>
  <DomainObject.Predmet.OstaliListFormatedWithAdress>
    <izvorni_sadrzaj>
      <item>Porezna uprava, PU Bjelovar, po pun. Snježana Čorić, 43000 Bjelovar</item>
      <item>PBZ LEASING d.o.o. Zagreb, po pun. Marko Jovović, 10000 Zagreb</item>
      <item>Ivan Pavlinovac, Kapelica 38, 43280 Garešnica</item>
    </izvorni_sadrzaj>
    <derivirana_varijabla naziv="DomainObject.Predmet.OstaliListFormatedWithAdress_1">
      <item>Porezna uprava, PU Bjelovar, po pun. Snježana Čorić, 43000 Bjelovar</item>
      <item>PBZ LEASING d.o.o. Zagreb, po pun. Marko Jovović, 10000 Zagreb</item>
      <item>Ivan Pavlinovac, Kapelica 38, 43280 Garešnica</item>
    </derivirana_varijabla>
  </DomainObject.Predmet.OstaliListFormatedWithAdress>
  <DomainObject.Predmet.OstaliListFormatedWithAdressOIB>
    <izvorni_sadrzaj>
      <item>Porezna uprava, PU Bjelovar, po pun. Snježana Čorić, 43000 Bjelovar</item>
      <item>PBZ LEASING d.o.o. Zagreb, po pun. Marko Jovović, 10000 Zagreb</item>
      <item>Ivan Pavlinovac, Kapelica 38, 43280 Garešnica</item>
    </izvorni_sadrzaj>
    <derivirana_varijabla naziv="DomainObject.Predmet.OstaliListFormatedWithAdressOIB_1">
      <item>Porezna uprava, PU Bjelovar, po pun. Snježana Čorić, 43000 Bjelovar</item>
      <item>PBZ LEASING d.o.o. Zagreb, po pun. Marko Jovović, 10000 Zagreb</item>
      <item>Ivan Pavlinovac, Kapelica 38, 43280 Garešnica</item>
    </derivirana_varijabla>
  </DomainObject.Predmet.OstaliListFormatedWithAdressOIB>
  <DomainObject.Predmet.OstaliListNazivFormated>
    <izvorni_sadrzaj>
      <item>Porezna uprava, PU Bjelovar</item>
      <item>PBZ LEASING d.o.o. Zagreb</item>
      <item>Ivan Pavlinovac</item>
    </izvorni_sadrzaj>
    <derivirana_varijabla naziv="DomainObject.Predmet.OstaliListNazivFormated_1">
      <item>Porezna uprava, PU Bjelovar</item>
      <item>PBZ LEASING d.o.o. Zagreb</item>
      <item>Ivan Pavlinovac</item>
    </derivirana_varijabla>
  </DomainObject.Predmet.OstaliListNazivFormated>
  <DomainObject.Predmet.OstaliListNazivFormatedOIB>
    <izvorni_sadrzaj>
      <item>Porezna uprava, PU Bjelovar</item>
      <item>PBZ LEASING d.o.o. Zagreb</item>
      <item>Ivan Pavlinovac</item>
    </izvorni_sadrzaj>
    <derivirana_varijabla naziv="DomainObject.Predmet.OstaliListNazivFormatedOIB_1">
      <item>Porezna uprava, PU Bjelovar</item>
      <item>PBZ LEASING d.o.o. Zagreb</item>
      <item>Ivan Pavlinovac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EUROPROMET društvo s ograničenom odgovornošću za usluge, građevinarstvo i trgovinu KAPELICA</izvorni_sadrzaj>
    <derivirana_varijabla naziv="DomainObject.Predmet.StrankaIDrugi_1">EUROPROMET društvo s ograničenom odgovornošću za usluge, građevinarstvo i trgovinu KAPELICA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EUROPROMET društvo s ograničenom odgovornošću za usluge, građevinarstvo i trgovinu KAPELICA, OIB 45136523744, Kapelica 38, 43280 Kapelica</izvorni_sadrzaj>
    <derivirana_varijabla naziv="DomainObject.Predmet.StrankaIDrugiAdressOIB_1">EUROPROMET društvo s ograničenom odgovornošću za usluge, građevinarstvo i trgovinu KAPELICA, OIB 45136523744, Kapelica 38, 43280 Kapelica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EUROPROMET društvo s ograničenom odgovornošću za usluge, građevinarstvo i trgovinu KAPELICA</item>
      <item>Porezna uprava, PU Bjelovar</item>
      <item>PBZ LEASING d.o.o. Zagreb</item>
      <item>Ivan Pavlinovac</item>
    </izvorni_sadrzaj>
    <derivirana_varijabla naziv="DomainObject.Predmet.SudioniciListNaziv_1">
      <item>EUROPROMET društvo s ograničenom odgovornošću za usluge, građevinarstvo i trgovinu KAPELICA</item>
      <item>Porezna uprava, PU Bjelovar</item>
      <item>PBZ LEASING d.o.o. Zagreb</item>
      <item>Ivan Pavlinovac</item>
    </derivirana_varijabla>
  </DomainObject.Predmet.SudioniciListNaziv>
  <DomainObject.Predmet.SudioniciListAdressOIB>
    <izvorni_sadrzaj>
      <item>EUROPROMET društvo s ograničenom odgovornošću za usluge, građevinarstvo i trgovinu KAPELICA, OIB 45136523744, Kapelica 38,43280 Kapelica</item>
      <item>Porezna uprava, PU Bjelovar, po pun. Snježana Čorić,43000 Bjelovar</item>
      <item>PBZ LEASING d.o.o. Zagreb, po pun. Marko Jovović,10000 Zagreb</item>
      <item>Ivan Pavlinovac, Kapelica 38,43280 Garešnica</item>
    </izvorni_sadrzaj>
    <derivirana_varijabla naziv="DomainObject.Predmet.SudioniciListAdressOIB_1">
      <item>EUROPROMET društvo s ograničenom odgovornošću za usluge, građevinarstvo i trgovinu KAPELICA, OIB 45136523744, Kapelica 38,43280 Kapelica</item>
      <item>Porezna uprava, PU Bjelovar, po pun. Snježana Čorić,43000 Bjelovar</item>
      <item>PBZ LEASING d.o.o. Zagreb, po pun. Marko Jovović,10000 Zagreb</item>
      <item>Ivan Pavlinovac, Kapelica 38,43280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45136523744</item>
      <item>, OIB null</item>
      <item>, OIB null</item>
      <item>, OIB null</item>
    </izvorni_sadrzaj>
    <derivirana_varijabla naziv="DomainObject.Predmet.SudioniciListNazivOIB_1">
      <item>, OIB 45136523744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783</properties:Characters>
  <properties:Lines>40</properties:Lines>
  <properties:Paragraphs>13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2015-09-16T09:39:00Z</dcterms:created>
  <dc:creator>Romana Tremski</dc:creator>
  <cp:lastModifiedBy>Romana Tremski</cp:lastModifiedBy>
  <dcterms:modified xmlns:xsi="http://www.w3.org/2001/XMLSchema-instance" xsi:type="dcterms:W3CDTF">2015-09-16T09:57:00Z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