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fb47d" w14:paraId="a3fb47d" w:rsidRDefault="00EB2108" w:rsidP="00EB2108" w:rsidR="00EB2108">
      <w:pPr>
        <w:pStyle w:val="Naslov1"/>
        <w:jc w:val="left"/>
        <w15:collapsed w:val="false"/>
      </w:pPr>
      <w:bookmarkStart w:name="_GoBack" w:id="0"/>
      <w:bookmarkEnd w:id="0"/>
      <w:r>
        <w:tab/>
      </w:r>
      <w:r>
        <w:tab/>
      </w:r>
      <w:r>
        <w:tab/>
      </w:r>
      <w:r>
        <w:tab/>
      </w:r>
      <w:r>
        <w:tab/>
      </w:r>
      <w:r>
        <w:tab/>
      </w:r>
      <w:r>
        <w:tab/>
      </w:r>
      <w:r>
        <w:tab/>
      </w:r>
      <w:r>
        <w:tab/>
      </w:r>
      <w:r>
        <w:tab/>
        <w:t>1.St-728/2011</w:t>
      </w:r>
    </w:p>
    <w:p w:rsidRDefault="00EB2108" w:rsidP="00EB2108" w:rsidR="00EB2108">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B2108" w:rsidP="00EB2108" w:rsidR="00EB2108">
      <w:pPr>
        <w:pStyle w:val="Naslov1"/>
        <w:jc w:val="left"/>
      </w:pPr>
    </w:p>
    <w:p w:rsidRDefault="00EB2108" w:rsidP="00EB2108" w:rsidR="00EB2108">
      <w:pPr>
        <w:pStyle w:val="Naslov1"/>
        <w:jc w:val="left"/>
      </w:pPr>
      <w:r>
        <w:t>REPUBLIKA HRVATSKA</w:t>
      </w:r>
      <w:r>
        <w:tab/>
      </w:r>
    </w:p>
    <w:p w:rsidRDefault="00EB2108" w:rsidP="00EB2108" w:rsidR="00EB2108">
      <w:pPr>
        <w:rPr>
          <w:b/>
        </w:rPr>
      </w:pPr>
      <w:r>
        <w:rPr>
          <w:b/>
        </w:rPr>
        <w:t>TRGOVAČKI SUD U SPLITU</w:t>
      </w:r>
      <w:r>
        <w:rPr>
          <w:b/>
        </w:rPr>
        <w:tab/>
      </w:r>
      <w:r>
        <w:rPr>
          <w:b/>
        </w:rPr>
        <w:tab/>
      </w:r>
      <w:r>
        <w:rPr>
          <w:b/>
        </w:rPr>
        <w:tab/>
      </w:r>
      <w:r>
        <w:rPr>
          <w:b/>
        </w:rPr>
        <w:tab/>
      </w:r>
      <w:r>
        <w:rPr>
          <w:b/>
        </w:rPr>
        <w:tab/>
      </w:r>
    </w:p>
    <w:p w:rsidRDefault="00EB2108" w:rsidP="00EB2108" w:rsidR="00EB2108">
      <w:pPr>
        <w:rPr>
          <w:b/>
        </w:rPr>
      </w:pPr>
      <w:r>
        <w:rPr>
          <w:b/>
        </w:rPr>
        <w:t>Split, Sukoišanska 6</w:t>
      </w:r>
    </w:p>
    <w:p w:rsidRDefault="00EB2108" w:rsidP="00EB2108" w:rsidR="00EB2108" w:rsidRPr="00EB2108">
      <w:pPr>
        <w:rPr>
          <w:b/>
        </w:rPr>
      </w:pPr>
    </w:p>
    <w:p w:rsidRDefault="00EB2108" w:rsidP="00EB2108" w:rsidR="00EB2108">
      <w:pPr>
        <w:pStyle w:val="Naslov1"/>
        <w:spacing w:after="200" w:before="200"/>
        <w:rPr>
          <w:spacing w:val="60"/>
        </w:rPr>
      </w:pPr>
      <w:r>
        <w:rPr>
          <w:spacing w:val="60"/>
        </w:rPr>
        <w:t>REPUBLIKA HRVATSKA</w:t>
      </w:r>
    </w:p>
    <w:p w:rsidRDefault="00EB2108" w:rsidP="00EB2108" w:rsidR="00EB2108">
      <w:pPr>
        <w:spacing w:after="200" w:before="200"/>
        <w:jc w:val="center"/>
        <w:rPr>
          <w:b/>
        </w:rPr>
      </w:pPr>
      <w:r>
        <w:rPr>
          <w:b/>
          <w:spacing w:val="60"/>
        </w:rPr>
        <w:t>RJEŠENJE</w:t>
      </w:r>
    </w:p>
    <w:p w:rsidRDefault="00EB2108" w:rsidP="00EB2108" w:rsidR="00EB2108">
      <w:pPr>
        <w:ind w:firstLine="708"/>
        <w:jc w:val="both"/>
      </w:pPr>
      <w:r>
        <w:t>Trgovački sud u Splitu, po sucu Velimiru Vuković, kao stečajnom sucu, u postupku nad dužnikom u stečajnom postupku nad dužnikom TRIMOT d.d. u stečaju Imotski, Hercegovačka 5, OIB: 69629690664, dana 26. ožujka  2018. godine</w:t>
      </w:r>
    </w:p>
    <w:p w:rsidRDefault="00EB2108" w:rsidP="00EB2108" w:rsidR="00EB2108">
      <w:pPr>
        <w:ind w:firstLine="708"/>
        <w:jc w:val="both"/>
        <w:rPr>
          <w:bCs/>
        </w:rPr>
      </w:pPr>
    </w:p>
    <w:p w:rsidRDefault="00EB2108" w:rsidP="00EB2108" w:rsidR="00EB2108">
      <w:pPr>
        <w:spacing w:after="100" w:before="100"/>
        <w:jc w:val="center"/>
      </w:pPr>
      <w:r>
        <w:t xml:space="preserve">r i j e š i o   j e </w:t>
      </w:r>
    </w:p>
    <w:p w:rsidRDefault="00EB2108" w:rsidP="00EB2108" w:rsidR="00EB2108">
      <w:pPr>
        <w:spacing w:after="100" w:before="100"/>
        <w:jc w:val="center"/>
      </w:pPr>
    </w:p>
    <w:p w:rsidRDefault="00EB2108" w:rsidP="00EB2108" w:rsidR="00EB2108">
      <w:pPr>
        <w:pStyle w:val="Uvuenotijeloteksta"/>
        <w:ind w:firstLine="708" w:left="0"/>
        <w:jc w:val="both"/>
      </w:pPr>
      <w:r>
        <w:t xml:space="preserve">I. </w:t>
      </w:r>
      <w:r w:rsidRPr="000E3463">
        <w:t xml:space="preserve">Određuje se prodaja </w:t>
      </w:r>
      <w:r>
        <w:t xml:space="preserve">imovine dužnika </w:t>
      </w:r>
      <w:r w:rsidRPr="000E3463">
        <w:t>u stečajnom po</w:t>
      </w:r>
      <w:r>
        <w:t>stupku uz odgovarajuću primjenu pravila ovršnog postupka o ovrsi na nekretninama  i to:</w:t>
      </w:r>
    </w:p>
    <w:p w:rsidRDefault="00EB2108" w:rsidP="00EB2108" w:rsidR="00EB2108">
      <w:r>
        <w:t>-  čest. zem. 4115/9, ZU 2812 k.o. Imotski-Glavina, pašnjak, površine 8628 m2,</w:t>
      </w:r>
    </w:p>
    <w:p w:rsidRDefault="00EB2108" w:rsidP="00EB2108" w:rsidR="00EB2108">
      <w:r>
        <w:t xml:space="preserve"> - čest. zem. 2944/9, ZU 2813 k.o. Imotski-Glavina, pašnjak, površine 9285 m2, </w:t>
      </w:r>
      <w:r w:rsidRPr="001E3517">
        <w:t>, za cijelo</w:t>
      </w:r>
      <w:r>
        <w:t>. Prodaja će se provesti sukladno čl. 247 a u vezi čl. 441 Stečajnog zakona (NN 71/15) a prema vrijednosti utvrđenoj u nalazu i mišljenju sudskog vještaka Jure Malenice od 04.09.2012.godine, dostavljeno sudu podneskom od 12.09.2012.godine.</w:t>
      </w:r>
    </w:p>
    <w:p w:rsidRDefault="00EB2108" w:rsidP="00EB2108" w:rsidR="00EB2108">
      <w:pPr>
        <w:pStyle w:val="Uvuenotijeloteksta"/>
        <w:spacing w:after="0" w:before="160"/>
        <w:ind w:firstLine="709" w:left="0"/>
        <w:jc w:val="both"/>
      </w:pPr>
      <w:r w:rsidRPr="000E3463">
        <w:t xml:space="preserve">Na </w:t>
      </w:r>
      <w:r>
        <w:t>predmetn</w:t>
      </w:r>
      <w:r w:rsidR="00112674">
        <w:t>im</w:t>
      </w:r>
      <w:r>
        <w:t xml:space="preserve"> nekretnin</w:t>
      </w:r>
      <w:r w:rsidR="00112674">
        <w:t>ama</w:t>
      </w:r>
      <w:r>
        <w:t xml:space="preserve"> upisano je razlučno pravo u korist Republike Hrvatske, Ministarstvo financija </w:t>
      </w:r>
      <w:r w:rsidR="00112674">
        <w:t>( upis pod Z-192</w:t>
      </w:r>
      <w:r w:rsidR="00A362C0">
        <w:t xml:space="preserve">/09, Z-393/09, </w:t>
      </w:r>
      <w:r w:rsidR="00FE3228">
        <w:t xml:space="preserve">Z-393/09 i Z-788/09). </w:t>
      </w:r>
    </w:p>
    <w:p w:rsidRDefault="00EB2108" w:rsidP="00EB2108" w:rsidR="00EB2108">
      <w:pPr>
        <w:pStyle w:val="Uvuenotijeloteksta"/>
        <w:spacing w:before="220"/>
        <w:ind w:firstLine="708" w:left="0"/>
        <w:jc w:val="both"/>
      </w:pPr>
      <w:r>
        <w:t xml:space="preserve">II. </w:t>
      </w:r>
      <w:r w:rsidRPr="000E3463">
        <w:t xml:space="preserve">Određuje se upis zabilježbe ovog </w:t>
      </w:r>
      <w:r>
        <w:t xml:space="preserve">rješenja na nekretnini opisanoj pod točkom I. ovog rješenja </w:t>
      </w:r>
      <w:r w:rsidRPr="000E3463">
        <w:t>u zemlji</w:t>
      </w:r>
      <w:r>
        <w:t>šnoj</w:t>
      </w:r>
      <w:r w:rsidRPr="000E3463">
        <w:t xml:space="preserve"> knji</w:t>
      </w:r>
      <w:r>
        <w:t xml:space="preserve">zi za K.O. </w:t>
      </w:r>
      <w:r w:rsidR="00FE3228">
        <w:t>Imotski-Glavina</w:t>
      </w:r>
      <w:r>
        <w:t xml:space="preserve">, a što će Općinski  sud u </w:t>
      </w:r>
      <w:r w:rsidR="00FE3228">
        <w:t>Splitu</w:t>
      </w:r>
      <w:r>
        <w:t xml:space="preserve"> - Zemljišnoknjižni odjel </w:t>
      </w:r>
      <w:r w:rsidR="00FE3228">
        <w:t>Imotski</w:t>
      </w:r>
      <w:r>
        <w:t xml:space="preserve"> izvršiti po službenoj dužnosti</w:t>
      </w:r>
      <w:r w:rsidRPr="000E3463">
        <w:t>.</w:t>
      </w:r>
    </w:p>
    <w:p w:rsidRDefault="00EB2108" w:rsidP="00EB2108" w:rsidR="00EB2108" w:rsidRPr="000E3463">
      <w:pPr>
        <w:spacing w:before="220"/>
        <w:ind w:firstLine="709"/>
        <w:jc w:val="both"/>
      </w:pPr>
      <w:r>
        <w:t xml:space="preserve">III. </w:t>
      </w:r>
      <w:r w:rsidRPr="000E3463">
        <w:t>Zaključkom o prodaji utvrdit će se vrijednost nekretnin</w:t>
      </w:r>
      <w:r w:rsidR="00FE3228">
        <w:t>a</w:t>
      </w:r>
      <w:r>
        <w:t xml:space="preserve"> koj</w:t>
      </w:r>
      <w:r w:rsidR="00FE3228">
        <w:t>e</w:t>
      </w:r>
      <w:r>
        <w:t xml:space="preserve"> </w:t>
      </w:r>
      <w:r w:rsidR="00FE3228">
        <w:t>su</w:t>
      </w:r>
      <w:r>
        <w:t xml:space="preserve"> predmet prodaje te</w:t>
      </w:r>
      <w:r w:rsidRPr="000E3463">
        <w:t xml:space="preserve"> način i uvjeti prodaje. </w:t>
      </w:r>
    </w:p>
    <w:p w:rsidRDefault="00EB2108" w:rsidP="00EB2108" w:rsidR="00EB2108" w:rsidRPr="00D92D1F">
      <w:pPr>
        <w:spacing w:after="160" w:before="240"/>
        <w:jc w:val="center"/>
      </w:pPr>
      <w:r w:rsidRPr="00D92D1F">
        <w:t>Obrazloženje</w:t>
      </w:r>
    </w:p>
    <w:p w:rsidRDefault="00EB2108" w:rsidP="00EB2108" w:rsidR="00EB2108" w:rsidRPr="000C6B38">
      <w:pPr>
        <w:spacing w:before="160"/>
        <w:ind w:firstLine="708"/>
        <w:jc w:val="both"/>
      </w:pPr>
      <w:r w:rsidRPr="000C6B38">
        <w:t>Rješenjem ovoga suda 1</w:t>
      </w:r>
      <w:r w:rsidR="00EB0162">
        <w:t>4</w:t>
      </w:r>
      <w:r w:rsidRPr="000C6B38">
        <w:t>.St-</w:t>
      </w:r>
      <w:r w:rsidR="00EB0162">
        <w:t>728</w:t>
      </w:r>
      <w:r>
        <w:t>/201</w:t>
      </w:r>
      <w:r w:rsidR="00EB0162">
        <w:t>1</w:t>
      </w:r>
      <w:r w:rsidRPr="000C6B38">
        <w:t xml:space="preserve"> </w:t>
      </w:r>
      <w:r w:rsidRPr="001E3517">
        <w:t xml:space="preserve">od </w:t>
      </w:r>
      <w:r w:rsidR="00EB0162">
        <w:t>19</w:t>
      </w:r>
      <w:r w:rsidRPr="001E3517">
        <w:t xml:space="preserve">. </w:t>
      </w:r>
      <w:r w:rsidR="00EB0162">
        <w:t>prosinca</w:t>
      </w:r>
      <w:r w:rsidRPr="001E3517">
        <w:t xml:space="preserve"> 201</w:t>
      </w:r>
      <w:r w:rsidR="00EB0162">
        <w:t>1</w:t>
      </w:r>
      <w:r>
        <w:t>.</w:t>
      </w:r>
      <w:r w:rsidRPr="000C6B38">
        <w:t xml:space="preserve"> otvoren je</w:t>
      </w:r>
      <w:r>
        <w:t xml:space="preserve"> stečajni postupak nad dužnikom</w:t>
      </w:r>
      <w:r w:rsidRPr="000C20BA">
        <w:t xml:space="preserve"> </w:t>
      </w:r>
      <w:r w:rsidR="001865BA">
        <w:t xml:space="preserve">TRIMOT d.d. u stečaju Imotski, Hercegovačka 5, OIB: 69629690664. </w:t>
      </w:r>
      <w:r w:rsidRPr="000C6B38">
        <w:t xml:space="preserve"> </w:t>
      </w:r>
    </w:p>
    <w:p w:rsidRDefault="00EB2108" w:rsidP="00EB2108" w:rsidR="00EB2108">
      <w:pPr>
        <w:spacing w:before="200"/>
        <w:ind w:firstLine="709"/>
        <w:jc w:val="both"/>
      </w:pPr>
      <w:r>
        <w:t>Tijekom stečajnog postupka utvrđeno je da stečajnu masu čin</w:t>
      </w:r>
      <w:r w:rsidR="001865BA">
        <w:t>e</w:t>
      </w:r>
      <w:r>
        <w:t xml:space="preserve"> nekretnin</w:t>
      </w:r>
      <w:r w:rsidR="001865BA">
        <w:t>e</w:t>
      </w:r>
      <w:r>
        <w:t xml:space="preserve"> opisana pod točkom I. izreke rješenja.</w:t>
      </w:r>
    </w:p>
    <w:p w:rsidRDefault="00EB2108" w:rsidP="00EB2108" w:rsidR="00EB2108">
      <w:pPr>
        <w:pStyle w:val="Uvuenotijeloteksta"/>
        <w:spacing w:after="0" w:before="200"/>
        <w:ind w:firstLine="708" w:left="0"/>
        <w:jc w:val="both"/>
      </w:pPr>
      <w:r>
        <w:t xml:space="preserve">Iz izvatka iz zemljišne knjige za nekretninu koja je predmet prodaje </w:t>
      </w:r>
      <w:r w:rsidRPr="00B56E0B">
        <w:t xml:space="preserve">proizlazi da </w:t>
      </w:r>
      <w:r>
        <w:t>je ista opterećena razlučnim pravom u korist</w:t>
      </w:r>
      <w:r w:rsidR="001865BA">
        <w:t xml:space="preserve"> Republike Hrvatske, Ministarstvo financija</w:t>
      </w:r>
      <w:r>
        <w:t>.</w:t>
      </w:r>
    </w:p>
    <w:p w:rsidRDefault="00EB2108" w:rsidP="00EB2108" w:rsidR="00EB2108">
      <w:pPr>
        <w:spacing w:before="200"/>
        <w:ind w:firstLine="709"/>
        <w:jc w:val="both"/>
      </w:pPr>
      <w:r>
        <w:lastRenderedPageBreak/>
        <w:t xml:space="preserve">Na </w:t>
      </w:r>
      <w:r w:rsidR="001865BA">
        <w:t xml:space="preserve">Skupštini vjerovnika </w:t>
      </w:r>
      <w:r>
        <w:t>održano</w:t>
      </w:r>
      <w:r w:rsidR="001865BA">
        <w:t>j</w:t>
      </w:r>
      <w:r>
        <w:t xml:space="preserve"> 2</w:t>
      </w:r>
      <w:r w:rsidR="001865BA">
        <w:t>6</w:t>
      </w:r>
      <w:r>
        <w:t xml:space="preserve">. </w:t>
      </w:r>
      <w:r w:rsidR="001865BA">
        <w:t>ožujka</w:t>
      </w:r>
      <w:r w:rsidRPr="00B34E6D">
        <w:t xml:space="preserve"> 201</w:t>
      </w:r>
      <w:r w:rsidR="001865BA">
        <w:t>8</w:t>
      </w:r>
      <w:r>
        <w:t>.</w:t>
      </w:r>
      <w:r w:rsidR="001865BA">
        <w:t>godine</w:t>
      </w:r>
      <w:r>
        <w:t>, a na prijedlog stečajnog upravitelja, donesena je odluka da će se nekretnin</w:t>
      </w:r>
      <w:r w:rsidR="001865BA">
        <w:t>e</w:t>
      </w:r>
      <w:r>
        <w:t xml:space="preserve"> u vlasništvu stečajnog dužnika opisan</w:t>
      </w:r>
      <w:r w:rsidR="002D7A35">
        <w:t>e</w:t>
      </w:r>
      <w:r>
        <w:t xml:space="preserve"> pod točkom I. izreke ovog rješenja prodavati u stečajnom postupku uz odgovarajuću primjenu pravila ovršnog postupka o ovrsi na nekretnini.</w:t>
      </w:r>
    </w:p>
    <w:p w:rsidRDefault="00EB2108" w:rsidP="00EB2108" w:rsidR="00EB2108">
      <w:pPr>
        <w:spacing w:before="200"/>
        <w:ind w:firstLine="709"/>
        <w:jc w:val="both"/>
      </w:pPr>
      <w:r>
        <w:t xml:space="preserve">Odredbom čl. 247. </w:t>
      </w:r>
      <w:r w:rsidRPr="0032578D">
        <w:t xml:space="preserve">Stečajnog zakona („Narodne novine“ </w:t>
      </w:r>
      <w:r>
        <w:t>71/15 i 104/17; dalje SZ) propisano je da se nekretnina na kojoj postoji razlučno pravo prodaje u stečajnom postupku, na prijedlog stečajnog upravitelja ili razlučnog vjerovnika, uz odgovarajuću primjenu pravila ovršnog postupka u ovrsi na nekretnini.</w:t>
      </w:r>
    </w:p>
    <w:p w:rsidRDefault="00EB2108" w:rsidP="00EB2108" w:rsidR="00EB2108">
      <w:pPr>
        <w:spacing w:before="200"/>
        <w:ind w:firstLine="709"/>
        <w:jc w:val="both"/>
      </w:pPr>
      <w:r>
        <w:t>Slijedom navedenog, odlučeno je kao u izreci ovog rješenja.</w:t>
      </w:r>
    </w:p>
    <w:p w:rsidRDefault="00EB2108" w:rsidP="00EB2108" w:rsidR="00EB2108" w:rsidRPr="00707EB7">
      <w:pPr>
        <w:pStyle w:val="Tijeloteksta"/>
        <w:tabs>
          <w:tab w:pos="1276" w:val="left"/>
        </w:tabs>
        <w:spacing w:before="200"/>
        <w:jc w:val="center"/>
      </w:pPr>
      <w:r w:rsidRPr="00D92D1F">
        <w:t xml:space="preserve">U </w:t>
      </w:r>
      <w:r w:rsidRPr="00707EB7">
        <w:t>Splitu</w:t>
      </w:r>
      <w:r>
        <w:t xml:space="preserve"> </w:t>
      </w:r>
      <w:r w:rsidR="001865BA">
        <w:t>26</w:t>
      </w:r>
      <w:r>
        <w:t xml:space="preserve">. </w:t>
      </w:r>
      <w:r w:rsidR="001865BA">
        <w:t>ožujka</w:t>
      </w:r>
      <w:r>
        <w:t xml:space="preserve"> 2018.</w:t>
      </w:r>
      <w:r w:rsidR="001865BA">
        <w:t>godine</w:t>
      </w:r>
    </w:p>
    <w:p w:rsidRDefault="00EB2108" w:rsidP="00EB2108" w:rsidR="00EB2108" w:rsidRPr="00D92D1F">
      <w:pPr>
        <w:pStyle w:val="Tijeloteksta"/>
        <w:tabs>
          <w:tab w:pos="1276" w:val="left"/>
        </w:tabs>
      </w:pPr>
    </w:p>
    <w:p w:rsidRDefault="00EB2108" w:rsidP="001865BA" w:rsidR="00EB2108" w:rsidRPr="00D92D1F">
      <w:pPr>
        <w:pStyle w:val="Tijeloteksta"/>
        <w:tabs>
          <w:tab w:pos="1276" w:val="left"/>
        </w:tabs>
        <w:ind w:left="6372"/>
      </w:pPr>
      <w:r w:rsidRPr="00D92D1F">
        <w:t>S</w:t>
      </w:r>
      <w:r w:rsidR="00076224">
        <w:t xml:space="preserve"> U D A C</w:t>
      </w:r>
    </w:p>
    <w:p w:rsidRDefault="00076224" w:rsidP="00076224" w:rsidR="00076224">
      <w:pPr>
        <w:pStyle w:val="Tijeloteksta"/>
        <w:tabs>
          <w:tab w:pos="1276" w:val="left"/>
        </w:tabs>
        <w:ind w:left="6372"/>
      </w:pPr>
    </w:p>
    <w:p w:rsidRDefault="00076224" w:rsidP="00076224" w:rsidR="00076224" w:rsidRPr="00D92D1F">
      <w:pPr>
        <w:pStyle w:val="Tijeloteksta"/>
        <w:tabs>
          <w:tab w:pos="1276" w:val="left"/>
        </w:tabs>
        <w:ind w:left="6372"/>
      </w:pPr>
      <w:r>
        <w:t>Velimir Vuković</w:t>
      </w:r>
    </w:p>
    <w:p w:rsidRDefault="00EB2108" w:rsidP="00EB2108" w:rsidR="00EB2108" w:rsidRPr="00D92D1F">
      <w:pPr>
        <w:pStyle w:val="Tijeloteksta"/>
        <w:jc w:val="center"/>
      </w:pPr>
    </w:p>
    <w:p w:rsidRDefault="00EB2108" w:rsidP="00EB2108" w:rsidR="00EB2108" w:rsidRPr="00C41898">
      <w:pPr>
        <w:pStyle w:val="Tijeloteksta"/>
        <w:spacing w:before="240"/>
      </w:pPr>
      <w:r w:rsidRPr="00C41898">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B2108" w:rsidP="00EB2108" w:rsidR="00EB2108" w:rsidRPr="00D92D1F">
      <w:pPr>
        <w:pStyle w:val="Tijeloteksta"/>
        <w:spacing w:before="240"/>
      </w:pPr>
      <w:r>
        <w:t>Dna</w:t>
      </w:r>
      <w:r w:rsidRPr="00D92D1F">
        <w:t>:</w:t>
      </w:r>
    </w:p>
    <w:p w:rsidRDefault="00EB2108" w:rsidP="00EB2108" w:rsidR="00EB2108">
      <w:pPr>
        <w:pStyle w:val="Tijeloteksta"/>
      </w:pPr>
      <w:r w:rsidRPr="00D92D1F">
        <w:t xml:space="preserve">- </w:t>
      </w:r>
      <w:r>
        <w:t xml:space="preserve">stečajnom upravitelju </w:t>
      </w:r>
      <w:r w:rsidR="00076224">
        <w:t>Ljiljana Poljanić</w:t>
      </w:r>
    </w:p>
    <w:p w:rsidRDefault="00EB2108" w:rsidP="00EB2108" w:rsidR="00076224">
      <w:pPr>
        <w:pStyle w:val="Tijeloteksta"/>
      </w:pPr>
      <w:r>
        <w:t xml:space="preserve">- </w:t>
      </w:r>
      <w:r w:rsidR="00076224">
        <w:t>Županijsko državno odvjetništvo u Splitu</w:t>
      </w:r>
    </w:p>
    <w:p w:rsidRDefault="00EB2108" w:rsidP="00EB2108" w:rsidR="00EB2108">
      <w:pPr>
        <w:pStyle w:val="Tijeloteksta"/>
      </w:pPr>
      <w:r>
        <w:t xml:space="preserve">- </w:t>
      </w:r>
      <w:r w:rsidRPr="00AE16D7">
        <w:t xml:space="preserve">Općinski građanski sud u </w:t>
      </w:r>
      <w:r w:rsidR="00076224">
        <w:t>Splitu</w:t>
      </w:r>
      <w:r w:rsidRPr="00AE16D7">
        <w:t xml:space="preserve"> - Zemljišnoknjižni odjel </w:t>
      </w:r>
      <w:r w:rsidR="00076224">
        <w:t>Imotski</w:t>
      </w:r>
    </w:p>
    <w:p w:rsidRDefault="00EB2108" w:rsidP="00EB2108" w:rsidR="00EB2108" w:rsidRPr="00D92D1F">
      <w:pPr>
        <w:pStyle w:val="Tijeloteksta"/>
      </w:pPr>
      <w:r>
        <w:t>- mrežna</w:t>
      </w:r>
      <w:r w:rsidRPr="002F0931">
        <w:t xml:space="preserve"> stra</w:t>
      </w:r>
      <w:r>
        <w:t>nica e-Oglasna ploča sudova</w:t>
      </w:r>
    </w:p>
    <w:p w:rsidRDefault="00EB2108" w:rsidP="00EB2108" w:rsidR="00EB2108" w:rsidRPr="00D92D1F">
      <w:pPr>
        <w:pStyle w:val="Tijeloteksta"/>
      </w:pPr>
      <w:r w:rsidRPr="00D92D1F">
        <w:t>- u spis</w:t>
      </w:r>
    </w:p>
    <w:p w:rsidRDefault="00EB2108" w:rsidP="00EB2108" w:rsidR="00EB2108" w:rsidRPr="00D92D1F">
      <w:pPr>
        <w:pStyle w:val="Tijeloteksta"/>
        <w:tabs>
          <w:tab w:pos="6810" w:val="clear"/>
        </w:tabs>
      </w:pPr>
    </w:p>
    <w:p w:rsidRDefault="00F53219" w:rsidR="00F53219"/>
    <w:sectPr w:rsidSect="00D92D1F" w:rsidR="00F53219">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4EB9" w:rsidP="001865BA" w:rsidR="00BC4EB9">
      <w:r>
        <w:separator/>
      </w:r>
    </w:p>
  </w:endnote>
  <w:endnote w:id="0" w:type="continuationSeparator">
    <w:p w:rsidRDefault="00BC4EB9" w:rsidP="001865BA" w:rsidR="00BC4E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4EB9" w:rsidP="001865BA" w:rsidR="00BC4EB9">
      <w:r>
        <w:separator/>
      </w:r>
    </w:p>
  </w:footnote>
  <w:footnote w:id="0" w:type="continuationSeparator">
    <w:p w:rsidRDefault="00BC4EB9" w:rsidP="001865BA" w:rsidR="00BC4E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37E"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67442"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37E"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7442">
      <w:rPr>
        <w:rStyle w:val="Brojstranice"/>
        <w:noProof/>
      </w:rPr>
      <w:t>2</w:t>
    </w:r>
    <w:r>
      <w:rPr>
        <w:rStyle w:val="Brojstranice"/>
      </w:rPr>
      <w:fldChar w:fldCharType="end"/>
    </w:r>
  </w:p>
  <w:p w:rsidRDefault="00C5237E" w:rsidP="00B44741" w:rsidR="00B44741">
    <w:pPr>
      <w:pStyle w:val="Zaglavlje"/>
      <w:jc w:val="right"/>
    </w:pPr>
    <w:r>
      <w:t>1.St-</w:t>
    </w:r>
    <w:r w:rsidR="001865BA">
      <w:t>728</w:t>
    </w:r>
    <w:r>
      <w:t>/201</w:t>
    </w:r>
    <w:r w:rsidR="001865BA">
      <w:t>1</w:t>
    </w:r>
  </w:p>
  <w:p w:rsidRDefault="00067442" w:rsidR="00176DC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108"/>
    <w:rsid w:val="00067442"/>
    <w:rsid w:val="00076224"/>
    <w:rsid w:val="00112674"/>
    <w:rsid w:val="001865BA"/>
    <w:rsid w:val="002D7A35"/>
    <w:rsid w:val="00A362C0"/>
    <w:rsid w:val="00BC4EB9"/>
    <w:rsid w:val="00C5237E"/>
    <w:rsid w:val="00EB0162"/>
    <w:rsid w:val="00EB2108"/>
    <w:rsid w:val="00F53219"/>
    <w:rsid w:val="00FE32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108"/>
    <w:rPr>
      <w:rFonts w:eastAsia="Times New Roman"/>
      <w:lang w:eastAsia="hr-HR"/>
    </w:rPr>
  </w:style>
  <w:style w:styleId="Naslov1" w:type="paragraph">
    <w:name w:val="heading 1"/>
    <w:basedOn w:val="Normal"/>
    <w:next w:val="Normal"/>
    <w:link w:val="Naslov1Char"/>
    <w:qFormat/>
    <w:rsid w:val="00EB2108"/>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EB2108"/>
    <w:pPr>
      <w:tabs>
        <w:tab w:pos="6810" w:val="left"/>
      </w:tabs>
      <w:jc w:val="both"/>
    </w:pPr>
  </w:style>
  <w:style w:customStyle="true" w:styleId="TijelotekstaChar" w:type="character">
    <w:name w:val="Tijelo teksta Char"/>
    <w:basedOn w:val="Zadanifontodlomka"/>
    <w:link w:val="Tijeloteksta"/>
    <w:rsid w:val="00EB2108"/>
    <w:rPr>
      <w:rFonts w:eastAsia="Times New Roman"/>
      <w:lang w:eastAsia="hr-HR"/>
    </w:rPr>
  </w:style>
  <w:style w:styleId="Zaglavlje" w:type="paragraph">
    <w:name w:val="header"/>
    <w:basedOn w:val="Normal"/>
    <w:link w:val="ZaglavljeChar"/>
    <w:rsid w:val="00EB2108"/>
    <w:pPr>
      <w:tabs>
        <w:tab w:pos="4320" w:val="center"/>
        <w:tab w:pos="8640" w:val="right"/>
      </w:tabs>
    </w:pPr>
  </w:style>
  <w:style w:customStyle="true" w:styleId="ZaglavljeChar" w:type="character">
    <w:name w:val="Zaglavlje Char"/>
    <w:basedOn w:val="Zadanifontodlomka"/>
    <w:link w:val="Zaglavlje"/>
    <w:rsid w:val="00EB2108"/>
    <w:rPr>
      <w:rFonts w:eastAsia="Times New Roman"/>
      <w:lang w:eastAsia="hr-HR"/>
    </w:rPr>
  </w:style>
  <w:style w:styleId="Brojstranice" w:type="character">
    <w:name w:val="page number"/>
    <w:basedOn w:val="Zadanifontodlomka"/>
    <w:rsid w:val="00EB2108"/>
  </w:style>
  <w:style w:styleId="Uvuenotijeloteksta" w:type="paragraph">
    <w:name w:val="Body Text Indent"/>
    <w:basedOn w:val="Normal"/>
    <w:link w:val="UvuenotijelotekstaChar"/>
    <w:rsid w:val="00EB2108"/>
    <w:pPr>
      <w:spacing w:after="120"/>
      <w:ind w:left="283"/>
    </w:pPr>
  </w:style>
  <w:style w:customStyle="true" w:styleId="UvuenotijelotekstaChar" w:type="character">
    <w:name w:val="Uvučeno tijelo teksta Char"/>
    <w:basedOn w:val="Zadanifontodlomka"/>
    <w:link w:val="Uvuenotijeloteksta"/>
    <w:rsid w:val="00EB2108"/>
    <w:rPr>
      <w:rFonts w:eastAsia="Times New Roman"/>
      <w:lang w:eastAsia="hr-HR"/>
    </w:rPr>
  </w:style>
  <w:style w:customStyle="true" w:styleId="Naslov1Char" w:type="character">
    <w:name w:val="Naslov 1 Char"/>
    <w:basedOn w:val="Zadanifontodlomka"/>
    <w:link w:val="Naslov1"/>
    <w:rsid w:val="00EB2108"/>
    <w:rPr>
      <w:rFonts w:eastAsia="Times New Roman"/>
      <w:b/>
      <w:bCs/>
      <w:lang w:eastAsia="hr-HR"/>
    </w:rPr>
  </w:style>
  <w:style w:styleId="Tekstbalonia" w:type="paragraph">
    <w:name w:val="Balloon Text"/>
    <w:basedOn w:val="Normal"/>
    <w:link w:val="TekstbaloniaChar"/>
    <w:uiPriority w:val="99"/>
    <w:semiHidden/>
    <w:unhideWhenUsed/>
    <w:rsid w:val="00EB21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2108"/>
    <w:rPr>
      <w:rFonts w:cs="Tahoma" w:eastAsia="Times New Roman" w:hAnsi="Tahoma" w:ascii="Tahoma"/>
      <w:sz w:val="16"/>
      <w:szCs w:val="16"/>
      <w:lang w:eastAsia="hr-HR"/>
    </w:rPr>
  </w:style>
  <w:style w:styleId="Odlomakpopisa" w:type="paragraph">
    <w:name w:val="List Paragraph"/>
    <w:basedOn w:val="Normal"/>
    <w:uiPriority w:val="34"/>
    <w:qFormat/>
    <w:rsid w:val="00EB2108"/>
    <w:pPr>
      <w:ind w:left="720"/>
      <w:contextualSpacing/>
    </w:pPr>
  </w:style>
  <w:style w:styleId="Podnoje" w:type="paragraph">
    <w:name w:val="footer"/>
    <w:basedOn w:val="Normal"/>
    <w:link w:val="PodnojeChar"/>
    <w:uiPriority w:val="99"/>
    <w:unhideWhenUsed/>
    <w:rsid w:val="001865BA"/>
    <w:pPr>
      <w:tabs>
        <w:tab w:pos="4536" w:val="center"/>
        <w:tab w:pos="9072" w:val="right"/>
      </w:tabs>
    </w:pPr>
  </w:style>
  <w:style w:customStyle="true" w:styleId="PodnojeChar" w:type="character">
    <w:name w:val="Podnožje Char"/>
    <w:basedOn w:val="Zadanifontodlomka"/>
    <w:link w:val="Podnoje"/>
    <w:uiPriority w:val="99"/>
    <w:rsid w:val="001865BA"/>
    <w:rPr>
      <w:rFonts w:eastAsia="Times New Roman"/>
      <w:lang w:eastAsia="hr-HR"/>
    </w:rPr>
  </w:style>
  <w:style w:styleId="Tekstrezerviranogmjesta" w:type="character">
    <w:name w:val="Placeholder Text"/>
    <w:basedOn w:val="Zadanifontodlomka"/>
    <w:uiPriority w:val="99"/>
    <w:semiHidden/>
    <w:rsid w:val="00067442"/>
    <w:rPr>
      <w:color w:val="808080"/>
      <w:bdr w:space="0" w:sz="0" w:color="auto" w:val="none"/>
      <w:shd w:fill="auto" w:color="auto" w:val="clear"/>
    </w:rPr>
  </w:style>
  <w:style w:customStyle="true" w:styleId="eSPISCCParagraphDefaultFont" w:type="character">
    <w:name w:val="eSPIS_CC_Paragraph Default Font"/>
    <w:basedOn w:val="Zadanifontodlomka"/>
    <w:rsid w:val="000674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7442"/>
    <w:rPr>
      <w:bdr w:space="0" w:sz="0" w:color="auto" w:val="none"/>
      <w:shd w:fill="FFFFCC" w:color="auto" w:val="clear"/>
      <w:lang w:val="hr-HR"/>
    </w:rPr>
  </w:style>
  <w:style w:customStyle="true" w:styleId="PozadinaSvijetloCrvena" w:type="character">
    <w:name w:val="Pozadina_SvijetloCrvena"/>
    <w:basedOn w:val="eSPISCCParagraphDefaultFont"/>
    <w:rsid w:val="000674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74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108"/>
    <w:rPr>
      <w:rFonts w:eastAsia="Times New Roman"/>
      <w:lang w:eastAsia="hr-HR"/>
    </w:rPr>
  </w:style>
  <w:style w:styleId="Naslov1" w:type="paragraph">
    <w:name w:val="heading 1"/>
    <w:basedOn w:val="Normal"/>
    <w:next w:val="Normal"/>
    <w:link w:val="Naslov1Char"/>
    <w:qFormat/>
    <w:rsid w:val="00EB2108"/>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EB2108"/>
    <w:pPr>
      <w:tabs>
        <w:tab w:pos="6810" w:val="left"/>
      </w:tabs>
      <w:jc w:val="both"/>
    </w:pPr>
  </w:style>
  <w:style w:customStyle="1" w:styleId="TijelotekstaChar" w:type="character">
    <w:name w:val="Tijelo teksta Char"/>
    <w:basedOn w:val="Zadanifontodlomka"/>
    <w:link w:val="Tijeloteksta"/>
    <w:rsid w:val="00EB2108"/>
    <w:rPr>
      <w:rFonts w:eastAsia="Times New Roman"/>
      <w:lang w:eastAsia="hr-HR"/>
    </w:rPr>
  </w:style>
  <w:style w:styleId="Zaglavlje" w:type="paragraph">
    <w:name w:val="header"/>
    <w:basedOn w:val="Normal"/>
    <w:link w:val="ZaglavljeChar"/>
    <w:rsid w:val="00EB2108"/>
    <w:pPr>
      <w:tabs>
        <w:tab w:pos="4320" w:val="center"/>
        <w:tab w:pos="8640" w:val="right"/>
      </w:tabs>
    </w:pPr>
  </w:style>
  <w:style w:customStyle="1" w:styleId="ZaglavljeChar" w:type="character">
    <w:name w:val="Zaglavlje Char"/>
    <w:basedOn w:val="Zadanifontodlomka"/>
    <w:link w:val="Zaglavlje"/>
    <w:rsid w:val="00EB2108"/>
    <w:rPr>
      <w:rFonts w:eastAsia="Times New Roman"/>
      <w:lang w:eastAsia="hr-HR"/>
    </w:rPr>
  </w:style>
  <w:style w:styleId="Brojstranice" w:type="character">
    <w:name w:val="page number"/>
    <w:basedOn w:val="Zadanifontodlomka"/>
    <w:rsid w:val="00EB2108"/>
  </w:style>
  <w:style w:styleId="Uvuenotijeloteksta" w:type="paragraph">
    <w:name w:val="Body Text Indent"/>
    <w:basedOn w:val="Normal"/>
    <w:link w:val="UvuenotijelotekstaChar"/>
    <w:rsid w:val="00EB2108"/>
    <w:pPr>
      <w:spacing w:after="120"/>
      <w:ind w:left="283"/>
    </w:pPr>
  </w:style>
  <w:style w:customStyle="1" w:styleId="UvuenotijelotekstaChar" w:type="character">
    <w:name w:val="Uvučeno tijelo teksta Char"/>
    <w:basedOn w:val="Zadanifontodlomka"/>
    <w:link w:val="Uvuenotijeloteksta"/>
    <w:rsid w:val="00EB2108"/>
    <w:rPr>
      <w:rFonts w:eastAsia="Times New Roman"/>
      <w:lang w:eastAsia="hr-HR"/>
    </w:rPr>
  </w:style>
  <w:style w:customStyle="1" w:styleId="Naslov1Char" w:type="character">
    <w:name w:val="Naslov 1 Char"/>
    <w:basedOn w:val="Zadanifontodlomka"/>
    <w:link w:val="Naslov1"/>
    <w:rsid w:val="00EB2108"/>
    <w:rPr>
      <w:rFonts w:eastAsia="Times New Roman"/>
      <w:b/>
      <w:bCs/>
      <w:lang w:eastAsia="hr-HR"/>
    </w:rPr>
  </w:style>
  <w:style w:styleId="Tekstbalonia" w:type="paragraph">
    <w:name w:val="Balloon Text"/>
    <w:basedOn w:val="Normal"/>
    <w:link w:val="TekstbaloniaChar"/>
    <w:uiPriority w:val="99"/>
    <w:semiHidden/>
    <w:unhideWhenUsed/>
    <w:rsid w:val="00EB2108"/>
    <w:rPr>
      <w:rFonts w:ascii="Tahoma" w:cs="Tahoma" w:hAnsi="Tahoma"/>
      <w:sz w:val="16"/>
      <w:szCs w:val="16"/>
    </w:rPr>
  </w:style>
  <w:style w:customStyle="1" w:styleId="TekstbaloniaChar" w:type="character">
    <w:name w:val="Tekst balončića Char"/>
    <w:basedOn w:val="Zadanifontodlomka"/>
    <w:link w:val="Tekstbalonia"/>
    <w:uiPriority w:val="99"/>
    <w:semiHidden/>
    <w:rsid w:val="00EB2108"/>
    <w:rPr>
      <w:rFonts w:ascii="Tahoma" w:cs="Tahoma" w:eastAsia="Times New Roman" w:hAnsi="Tahoma"/>
      <w:sz w:val="16"/>
      <w:szCs w:val="16"/>
      <w:lang w:eastAsia="hr-HR"/>
    </w:rPr>
  </w:style>
  <w:style w:styleId="Odlomakpopisa" w:type="paragraph">
    <w:name w:val="List Paragraph"/>
    <w:basedOn w:val="Normal"/>
    <w:uiPriority w:val="34"/>
    <w:qFormat/>
    <w:rsid w:val="00EB2108"/>
    <w:pPr>
      <w:ind w:left="720"/>
      <w:contextualSpacing/>
    </w:pPr>
  </w:style>
  <w:style w:styleId="Podnoje" w:type="paragraph">
    <w:name w:val="footer"/>
    <w:basedOn w:val="Normal"/>
    <w:link w:val="PodnojeChar"/>
    <w:uiPriority w:val="99"/>
    <w:unhideWhenUsed/>
    <w:rsid w:val="001865BA"/>
    <w:pPr>
      <w:tabs>
        <w:tab w:pos="4536" w:val="center"/>
        <w:tab w:pos="9072" w:val="right"/>
      </w:tabs>
    </w:pPr>
  </w:style>
  <w:style w:customStyle="1" w:styleId="PodnojeChar" w:type="character">
    <w:name w:val="Podnožje Char"/>
    <w:basedOn w:val="Zadanifontodlomka"/>
    <w:link w:val="Podnoje"/>
    <w:uiPriority w:val="99"/>
    <w:rsid w:val="001865BA"/>
    <w:rPr>
      <w:rFonts w:eastAsia="Times New Roman"/>
      <w:lang w:eastAsia="hr-HR"/>
    </w:rPr>
  </w:style>
  <w:style w:styleId="Tekstrezerviranogmjesta" w:type="character">
    <w:name w:val="Placeholder Text"/>
    <w:basedOn w:val="Zadanifontodlomka"/>
    <w:uiPriority w:val="99"/>
    <w:semiHidden/>
    <w:rsid w:val="00067442"/>
    <w:rPr>
      <w:color w:val="808080"/>
      <w:bdr w:color="auto" w:space="0" w:sz="0" w:val="none"/>
      <w:shd w:color="auto" w:fill="auto" w:val="clear"/>
    </w:rPr>
  </w:style>
  <w:style w:customStyle="1" w:styleId="eSPISCCParagraphDefaultFont" w:type="character">
    <w:name w:val="eSPIS_CC_Paragraph Default Font"/>
    <w:basedOn w:val="Zadanifontodlomka"/>
    <w:rsid w:val="000674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7442"/>
    <w:rPr>
      <w:bdr w:color="auto" w:space="0" w:sz="0" w:val="none"/>
      <w:shd w:color="auto" w:fill="FFFFCC" w:val="clear"/>
      <w:lang w:val="hr-HR"/>
    </w:rPr>
  </w:style>
  <w:style w:customStyle="1" w:styleId="PozadinaSvijetloCrvena" w:type="character">
    <w:name w:val="Pozadina_SvijetloCrvena"/>
    <w:basedOn w:val="eSPISCCParagraphDefaultFont"/>
    <w:rsid w:val="000674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74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2011.</izvorni_sadrzaj>
    <derivirana_varijabla naziv="DomainObject.Predmet.DatumOsnivanja_1">10.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St-728/2011</izvorni_sadrzaj>
    <derivirana_varijabla naziv="DomainObject.Predmet.OznakaBroj_1">St-728/2011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TRIMOT poduzeće za proizvodnju trikotaže, konfekcije i pozamanterije, d.d.u stečaju</izvorni_sadrzaj>
    <derivirana_varijabla naziv="DomainObject.Predmet.ProtustrankaFormated_1">  TRIMOT poduzeće za proizvodnju trikotaže, konfekcije i pozamanterije, d.d.u stečaju</derivirana_varijabla>
  </DomainObject.Predmet.ProtustrankaFormated>
  <DomainObject.Predmet.ProtustrankaFormatedOIB>
    <izvorni_sadrzaj>  TRIMOT poduzeće za proizvodnju trikotaže, konfekcije i pozamanterije, d.d.u stečaju, OIB 69629690664</izvorni_sadrzaj>
    <derivirana_varijabla naziv="DomainObject.Predmet.ProtustrankaFormatedOIB_1">  TRIMOT poduzeće za proizvodnju trikotaže, konfekcije i pozamanterije, d.d.u stečaju, OIB 69629690664</derivirana_varijabla>
  </DomainObject.Predmet.ProtustrankaFormatedOIB>
  <DomainObject.Predmet.ProtustrankaFormatedWithAdress>
    <izvorni_sadrzaj> TRIMOT poduzeće za proizvodnju trikotaže, konfekcije i pozamanterije, d.d.u stečaju, Hercegovačka 5, 21260 Imotski</izvorni_sadrzaj>
    <derivirana_varijabla naziv="DomainObject.Predmet.ProtustrankaFormatedWithAdress_1"> TRIMOT poduzeće za proizvodnju trikotaže, konfekcije i pozamanterije, d.d.u stečaju, Hercegovačka 5, 21260 Imotski</derivirana_varijabla>
  </DomainObject.Predmet.ProtustrankaFormatedWithAdress>
  <DomainObject.Predmet.ProtustrankaFormatedWithAdressOIB>
    <izvorni_sadrzaj> TRIMOT poduzeće za proizvodnju trikotaže, konfekcije i pozamanterije, d.d.u stečaju, OIB 69629690664, Hercegovačka 5, 21260 Imotski</izvorni_sadrzaj>
    <derivirana_varijabla naziv="DomainObject.Predmet.ProtustrankaFormatedWithAdressOIB_1"> TRIMOT poduzeće za proizvodnju trikotaže, konfekcije i pozamanterije, d.d.u stečaju, OIB 69629690664, Hercegovačka 5, 21260 Imotski</derivirana_varijabla>
  </DomainObject.Predmet.ProtustrankaFormatedWithAdressOIB>
  <DomainObject.Predmet.ProtustrankaWithAdress>
    <izvorni_sadrzaj>TRIMOT poduzeće za proizvodnju trikotaže, konfekcije i pozamanterije, d.d.u stečaju Hercegovačka 5, 21260 Imotski</izvorni_sadrzaj>
    <derivirana_varijabla naziv="DomainObject.Predmet.ProtustrankaWithAdress_1">TRIMOT poduzeće za proizvodnju trikotaže, konfekcije i pozamanterije, d.d.u stečaju Hercegovačka 5, 21260 Imotski</derivirana_varijabla>
  </DomainObject.Predmet.ProtustrankaWithAdress>
  <DomainObject.Predmet.ProtustrankaWithAdressOIB>
    <izvorni_sadrzaj>TRIMOT poduzeće za proizvodnju trikotaže, konfekcije i pozamanterije, d.d.u stečaju, OIB 69629690664, Hercegovačka 5, 21260 Imotski</izvorni_sadrzaj>
    <derivirana_varijabla naziv="DomainObject.Predmet.ProtustrankaWithAdressOIB_1">TRIMOT poduzeće za proizvodnju trikotaže, konfekcije i pozamanterije, d.d.u stečaju, OIB 69629690664, Hercegovačka 5, 21260 Imotski</derivirana_varijabla>
  </DomainObject.Predmet.ProtustrankaWithAdressOIB>
  <DomainObject.Predmet.ProtustrankaNazivFormated>
    <izvorni_sadrzaj>TRIMOT poduzeće za proizvodnju trikotaže, konfekcije i pozamanterije, d.d.u stečaju</izvorni_sadrzaj>
    <derivirana_varijabla naziv="DomainObject.Predmet.ProtustrankaNazivFormated_1">TRIMOT poduzeće za proizvodnju trikotaže, konfekcije i pozamanterije, d.d.u stečaju</derivirana_varijabla>
  </DomainObject.Predmet.ProtustrankaNazivFormated>
  <DomainObject.Predmet.ProtustrankaNazivFormatedOIB>
    <izvorni_sadrzaj>TRIMOT poduzeće za proizvodnju trikotaže, konfekcije i pozamanterije, d.d.u stečaju, OIB 69629690664</izvorni_sadrzaj>
    <derivirana_varijabla naziv="DomainObject.Predmet.ProtustrankaNazivFormatedOIB_1">TRIMOT poduzeće za proizvodnju trikotaže, konfekcije i pozamanterije, d.d.u stečaju, OIB 69629690664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ŽDO zastupanog po punomoćniku ŽUPANIJSKO DRŽAVNO ODVJETNIŠTVO; Sudska stečajna pisarnica; Oglasna ploča; Ovršni odjel; Registar suda; NARODNE NOVINE d.d.; Stečajna upraviteljiica Ljiljana Poljanić; POREZNA UPRAVA; FINA; Računovodstvo suda; LUKA PRNJAK; Zoran Radeljić; Anka Vuković; Blaž Šimić; Roza Skako; HYPO ALPE-ADRIA-BANK dioničko društvo; KONZUM, trgovina na veliko i malo d.d.; Antonija Mustapić; Ivan Karin; HRVAT. ZAVOD ZA ZAPOŠLJAVANJE; REVIZIJA ŠUŠNJAR - društvo s ograničenom odgovornošću za poslove revizije; HRVATSKE ŠUME d.o.o.; PRIVREDNA BANKA ZAGREB - DIONIČKO DRUŠTVO; Luka Budimir; GALEB PROMET d.o.o.</izvorni_sadrzaj>
    <derivirana_varijabla naziv="DomainObject.Predmet.StrankaFormated_1">  ŽDO zastupanog po punomoćniku ŽUPANIJSKO DRŽAVNO ODVJETNIŠTVO; Sudska stečajna pisarnica; Oglasna ploča; Ovršni odjel; Registar suda; NARODNE NOVINE d.d.; Stečajna upraviteljiica Ljiljana Poljanić; POREZNA UPRAVA; FINA; Računovodstvo suda; LUKA PRNJAK; Zoran Radeljić; Anka Vuković; Blaž Šimić; Roza Skako; HYPO ALPE-ADRIA-BANK dioničko društvo; KONZUM, trgovina na veliko i malo d.d.; Antonija Mustapić; Ivan Karin; HRVAT. ZAVOD ZA ZAPOŠLJAVANJE; REVIZIJA ŠUŠNJAR - društvo s ograničenom odgovornošću za poslove revizije; HRVATSKE ŠUME d.o.o.; PRIVREDNA BANKA ZAGREB - DIONIČKO DRUŠTVO; Luka Budimir; GALEB PROMET d.o.o.</derivirana_varijabla>
  </DomainObject.Predmet.StrankaFormated>
  <DomainObject.Predmet.StrankaFormatedOIB>
    <izvorni_sadrzaj>  ŽDO, OIB 70793241859 zastupanog po punomoćniku ŽUPANIJSKO DRŽAVNO ODVJETNIŠTVO; Sudska stečajna pisarnica; Oglasna ploča; Ovršni odjel; Registar suda; NARODNE NOVINE d.d., OIB 64546066176; Stečajna upraviteljiica Ljiljana Poljanić, OIB 73648398828; POREZNA UPRAVA, OIB 18683136487; FINA, OIB 85821130368; Računovodstvo suda; LUKA PRNJAK, OIB 54605484305; Zoran Radeljić, OIB 13541310072; Anka Vuković, OIB 03172537582; Blaž Šimić, OIB 41083242544; Roza Skako, OIB 48122592542; HYPO ALPE-ADRIA-BANK dioničko društvo, OIB 14036333877; KONZUM, trgovina na veliko i malo d.d., OIB 29955634590; Antonija Mustapić, OIB 21335799804; Ivan Karin, OIB 22445549539; HRVAT. ZAVOD ZA ZAPOŠLJAVANJE, OIB 91547293790; REVIZIJA ŠUŠNJAR - društvo s ograničenom odgovornošću za poslove revizije, OIB 95596812826; HRVATSKE ŠUME d.o.o., OIB 69693144506; PRIVREDNA BANKA ZAGREB - DIONIČKO DRUŠTVO, OIB 02535697732; Luka Budimir, OIB 25401209979; GALEB PROMET d.o.o., OIB 96627817240</izvorni_sadrzaj>
    <derivirana_varijabla naziv="DomainObject.Predmet.StrankaFormatedOIB_1">  ŽDO, OIB 70793241859 zastupanog po punomoćniku ŽUPANIJSKO DRŽAVNO ODVJETNIŠTVO; Sudska stečajna pisarnica; Oglasna ploča; Ovršni odjel; Registar suda; NARODNE NOVINE d.d., OIB 64546066176; Stečajna upraviteljiica Ljiljana Poljanić, OIB 73648398828; POREZNA UPRAVA, OIB 18683136487; FINA, OIB 85821130368; Računovodstvo suda; LUKA PRNJAK, OIB 54605484305; Zoran Radeljić, OIB 13541310072; Anka Vuković, OIB 03172537582; Blaž Šimić, OIB 41083242544; Roza Skako, OIB 48122592542; HYPO ALPE-ADRIA-BANK dioničko društvo, OIB 14036333877; KONZUM, trgovina na veliko i malo d.d., OIB 29955634590; Antonija Mustapić, OIB 21335799804; Ivan Karin, OIB 22445549539; HRVAT. ZAVOD ZA ZAPOŠLJAVANJE, OIB 91547293790; REVIZIJA ŠUŠNJAR - društvo s ograničenom odgovornošću za poslove revizije, OIB 95596812826; HRVATSKE ŠUME d.o.o., OIB 69693144506; PRIVREDNA BANKA ZAGREB - DIONIČKO DRUŠTVO, OIB 02535697732; Luka Budimir, OIB 25401209979; GALEB PROMET d.o.o., OIB 96627817240</derivirana_varijabla>
  </DomainObject.Predmet.StrankaFormatedOIB>
  <DomainObject.Predmet.StrankaFormatedWithAdress>
    <izvorni_sadrzaj> ŽDO, Gundulićeva 29, 21000 Split zastupanog po punomoćniku ŽUPANIJSKO DRŽAVNO ODVJETNIŠTVO; Sudska stečajna pisarnica; Oglasna ploča, ; Ovršni odjel; Registar suda; NARODNE NOVINE d.d., Savski gaj XIII. put 6, 10000 Zagreb; Stečajna upraviteljiica Ljiljana Poljanić, Vinkovačka 25, 21000 Split; POREZNA UPRAVA, 21000 Split; FINA, 21000 Split; Računovodstvo suda; LUKA PRNJAK, Makarska ulica 7, 21000 Split; Zoran Radeljić; Anka Vuković; Blaž Šimić; Roza Skako; HYPO ALPE-ADRIA-BANK dioničko društvo, Slavonska avenija 6, 10000 Zagreb; KONZUM, trgovina na veliko i malo d.d., Marijana Čavića 1/a, 10000 Zagreb; Antonija Mustapić; Ivan Karin; HRVAT. ZAVOD ZA ZAPOŠLJAVANJE, I. Lučića 2a, 10000 Zagreb; REVIZIJA ŠUŠNJAR - društvo s ograničenom odgovornošću za poslove revizije, Bruna Bušića/bb, Imotski; HRVATSKE ŠUME d.o.o., 10000 Zagreb; PRIVREDNA BANKA ZAGREB - DIONIČKO DRUŠTVO, Radnička cesta 50, 10000 Zagreb; Luka Budimir; GALEB PROMET d.o.o., Srednjaci 16, 10000 Zagreb</izvorni_sadrzaj>
    <derivirana_varijabla naziv="DomainObject.Predmet.StrankaFormatedWithAdress_1"> ŽDO, Gundulićeva 29, 21000 Split zastupanog po punomoćniku ŽUPANIJSKO DRŽAVNO ODVJETNIŠTVO; Sudska stečajna pisarnica; Oglasna ploča, ; Ovršni odjel; Registar suda; NARODNE NOVINE d.d., Savski gaj XIII. put 6, 10000 Zagreb; Stečajna upraviteljiica Ljiljana Poljanić, Vinkovačka 25, 21000 Split; POREZNA UPRAVA, 21000 Split; FINA, 21000 Split; Računovodstvo suda; LUKA PRNJAK, Makarska ulica 7, 21000 Split; Zoran Radeljić; Anka Vuković; Blaž Šimić; Roza Skako; HYPO ALPE-ADRIA-BANK dioničko društvo, Slavonska avenija 6, 10000 Zagreb; KONZUM, trgovina na veliko i malo d.d., Marijana Čavića 1/a, 10000 Zagreb; Antonija Mustapić; Ivan Karin; HRVAT. ZAVOD ZA ZAPOŠLJAVANJE, I. Lučića 2a, 10000 Zagreb; REVIZIJA ŠUŠNJAR - društvo s ograničenom odgovornošću za poslove revizije, Bruna Bušića/bb, Imotski; HRVATSKE ŠUME d.o.o., 10000 Zagreb; PRIVREDNA BANKA ZAGREB - DIONIČKO DRUŠTVO, Radnička cesta 50, 10000 Zagreb; Luka Budimir; GALEB PROMET d.o.o., Srednjaci 16, 10000 Zagreb</derivirana_varijabla>
  </DomainObject.Predmet.StrankaFormatedWithAdress>
  <DomainObject.Predmet.StrankaFormatedWithAdressOIB>
    <izvorni_sadrzaj> ŽDO, OIB 70793241859, Gundulićeva 29, 21000 Split zastupanog po punomoćniku ŽUPANIJSKO DRŽAVNO ODVJETNIŠTVO; Sudska stečajna pisarnica; Oglasna ploča, ; Ovršni odjel; Registar suda; NARODNE NOVINE d.d., OIB 64546066176, Savski gaj XIII. put 6, 10000 Zagreb; Stečajna upraviteljiica Ljiljana Poljanić, OIB 73648398828, Vinkovačka 25, 21000 Split; POREZNA UPRAVA, OIB 18683136487, 21000 Split; FINA, OIB 85821130368, 21000 Split; Računovodstvo suda; LUKA PRNJAK, OIB 54605484305, Makarska ulica 7, 21000 Split; Zoran Radeljić, OIB 13541310072; Anka Vuković, OIB 03172537582; Blaž Šimić, OIB 41083242544; Roza Skako, OIB 48122592542; HYPO ALPE-ADRIA-BANK dioničko društvo, OIB 14036333877, Slavonska avenija 6, 10000 Zagreb; KONZUM, trgovina na veliko i malo d.d., OIB 29955634590, Marijana Čavića 1/a, 10000 Zagreb; Antonija Mustapić, OIB 21335799804; Ivan Karin, OIB 22445549539; HRVAT. ZAVOD ZA ZAPOŠLJAVANJE, OIB 91547293790, I. Lučića 2a, 10000 Zagreb; REVIZIJA ŠUŠNJAR - društvo s ograničenom odgovornošću za poslove revizije, OIB 95596812826, Bruna Bušića/bb, Imotski; HRVATSKE ŠUME d.o.o., OIB 69693144506, 10000 Zagreb; PRIVREDNA BANKA ZAGREB - DIONIČKO DRUŠTVO, OIB 02535697732, Radnička cesta 50, 10000 Zagreb; Luka Budimir, OIB 25401209979; GALEB PROMET d.o.o., OIB 96627817240, Srednjaci 16, 10000 Zagreb</izvorni_sadrzaj>
    <derivirana_varijabla naziv="DomainObject.Predmet.StrankaFormatedWithAdressOIB_1"> ŽDO, OIB 70793241859, Gundulićeva 29, 21000 Split zastupanog po punomoćniku ŽUPANIJSKO DRŽAVNO ODVJETNIŠTVO; Sudska stečajna pisarnica; Oglasna ploča, ; Ovršni odjel; Registar suda; NARODNE NOVINE d.d., OIB 64546066176, Savski gaj XIII. put 6, 10000 Zagreb; Stečajna upraviteljiica Ljiljana Poljanić, OIB 73648398828, Vinkovačka 25, 21000 Split; POREZNA UPRAVA, OIB 18683136487, 21000 Split; FINA, OIB 85821130368, 21000 Split; Računovodstvo suda; LUKA PRNJAK, OIB 54605484305, Makarska ulica 7, 21000 Split; Zoran Radeljić, OIB 13541310072; Anka Vuković, OIB 03172537582; Blaž Šimić, OIB 41083242544; Roza Skako, OIB 48122592542; HYPO ALPE-ADRIA-BANK dioničko društvo, OIB 14036333877, Slavonska avenija 6, 10000 Zagreb; KONZUM, trgovina na veliko i malo d.d., OIB 29955634590, Marijana Čavića 1/a, 10000 Zagreb; Antonija Mustapić, OIB 21335799804; Ivan Karin, OIB 22445549539; HRVAT. ZAVOD ZA ZAPOŠLJAVANJE, OIB 91547293790, I. Lučića 2a, 10000 Zagreb; REVIZIJA ŠUŠNJAR - društvo s ograničenom odgovornošću za poslove revizije, OIB 95596812826, Bruna Bušića/bb, Imotski; HRVATSKE ŠUME d.o.o., OIB 69693144506, 10000 Zagreb; PRIVREDNA BANKA ZAGREB - DIONIČKO DRUŠTVO, OIB 02535697732, Radnička cesta 50, 10000 Zagreb; Luka Budimir, OIB 25401209979; GALEB PROMET d.o.o., OIB 96627817240, Srednjaci 16, 10000 Zagreb</derivirana_varijabla>
  </DomainObject.Predmet.StrankaFormatedWithAdressOIB>
  <DomainObject.Predmet.StrankaWithAdress>
    <izvorni_sadrzaj>ŽDO Gundulićeva 29,21000 Split,Sudska stečajna pisarnica ,Oglasna ploča ,Ovršni odjel ,Registar suda ,NARODNE NOVINE d.d. Savski gaj XIII. put 6,10000 Zagreb,Stečajna upraviteljiica Ljiljana Poljanić Vinkovačka 25,21000 Split,POREZNA UPRAVA 21000 Split,FINA 21000 Split,Računovodstvo suda ,LUKA PRNJAK Makarska ulica 7,21000 Split,Zoran Radeljić ,Anka Vuković ,Blaž Šimić ,Roza Skako ,HYPO ALPE-ADRIA-BANK dioničko društvo Slavonska avenija 6,10000 Zagreb,KONZUM, trgovina na veliko i malo d.d. Marijana Čavića 1/a,10000 Zagreb,Antonija Mustapić ,Ivan Karin ,HRVAT. ZAVOD ZA ZAPOŠLJAVANJE I. Lučića 2a,10000 Zagreb,REVIZIJA ŠUŠNJAR - društvo s ograničenom odgovornošću za poslove revizije Bruna Bušića/bb,Imotski,HRVATSKE ŠUME d.o.o. 10000 Zagreb,PRIVREDNA BANKA ZAGREB - DIONIČKO DRUŠTVO Radnička cesta 50,10000 Zagreb,Luka Budimir ,GALEB PROMET d.o.o. Srednjaci 16,10000 Zagreb</izvorni_sadrzaj>
    <derivirana_varijabla naziv="DomainObject.Predmet.StrankaWithAdress_1">ŽDO Gundulićeva 29,21000 Split,Sudska stečajna pisarnica ,Oglasna ploča ,Ovršni odjel ,Registar suda ,NARODNE NOVINE d.d. Savski gaj XIII. put 6,10000 Zagreb,Stečajna upraviteljiica Ljiljana Poljanić Vinkovačka 25,21000 Split,POREZNA UPRAVA 21000 Split,FINA 21000 Split,Računovodstvo suda ,LUKA PRNJAK Makarska ulica 7,21000 Split,Zoran Radeljić ,Anka Vuković ,Blaž Šimić ,Roza Skako ,HYPO ALPE-ADRIA-BANK dioničko društvo Slavonska avenija 6,10000 Zagreb,KONZUM, trgovina na veliko i malo d.d. Marijana Čavića 1/a,10000 Zagreb,Antonija Mustapić ,Ivan Karin ,HRVAT. ZAVOD ZA ZAPOŠLJAVANJE I. Lučića 2a,10000 Zagreb,REVIZIJA ŠUŠNJAR - društvo s ograničenom odgovornošću za poslove revizije Bruna Bušića/bb,Imotski,HRVATSKE ŠUME d.o.o. 10000 Zagreb,PRIVREDNA BANKA ZAGREB - DIONIČKO DRUŠTVO Radnička cesta 50,10000 Zagreb,Luka Budimir ,GALEB PROMET d.o.o. Srednjaci 16,10000 Zagreb</derivirana_varijabla>
  </DomainObject.Predmet.StrankaWithAdress>
  <DomainObject.Predmet.StrankaWithAdressOIB>
    <izvorni_sadrzaj>ŽDO, OIB 70793241859, Gundulićeva 29,21000 Split,Sudska stečajna pisarnica,Oglasna ploča, ,Ovršni odjel,Registar suda,NARODNE NOVINE d.d., OIB 64546066176, Savski gaj XIII. put 6,10000 Zagreb,Stečajna upraviteljiica Ljiljana Poljanić, OIB 73648398828, Vinkovačka 25,21000 Split,POREZNA UPRAVA, OIB 18683136487, 21000 Split,FINA, OIB 85821130368, 21000 Split,Računovodstvo suda,LUKA PRNJAK, OIB 54605484305, Makarska ulica 7,21000 Split,Zoran Radeljić, OIB 13541310072,Anka Vuković, OIB 03172537582,Blaž Šimić, OIB 41083242544,Roza Skako, OIB 48122592542,HYPO ALPE-ADRIA-BANK dioničko društvo, OIB 14036333877, Slavonska avenija 6,10000 Zagreb,KONZUM, trgovina na veliko i malo d.d., OIB 29955634590, Marijana Čavića 1/a,10000 Zagreb,Antonija Mustapić, OIB 21335799804,Ivan Karin, OIB 22445549539,HRVAT. ZAVOD ZA ZAPOŠLJAVANJE, OIB 91547293790, I. Lučića 2a,10000 Zagreb,REVIZIJA ŠUŠNJAR - društvo s ograničenom odgovornošću za poslove revizije, OIB 95596812826, Bruna Bušića/bb,Imotski,HRVATSKE ŠUME d.o.o., OIB 69693144506, 10000 Zagreb,PRIVREDNA BANKA ZAGREB - DIONIČKO DRUŠTVO, OIB 02535697732, Radnička cesta 50,10000 Zagreb,Luka Budimir, OIB 25401209979,GALEB PROMET d.o.o., OIB 96627817240, Srednjaci 16,10000 Zagreb</izvorni_sadrzaj>
    <derivirana_varijabla naziv="DomainObject.Predmet.StrankaWithAdressOIB_1">ŽDO, OIB 70793241859, Gundulićeva 29,21000 Split,Sudska stečajna pisarnica,Oglasna ploča, ,Ovršni odjel,Registar suda,NARODNE NOVINE d.d., OIB 64546066176, Savski gaj XIII. put 6,10000 Zagreb,Stečajna upraviteljiica Ljiljana Poljanić, OIB 73648398828, Vinkovačka 25,21000 Split,POREZNA UPRAVA, OIB 18683136487, 21000 Split,FINA, OIB 85821130368, 21000 Split,Računovodstvo suda,LUKA PRNJAK, OIB 54605484305, Makarska ulica 7,21000 Split,Zoran Radeljić, OIB 13541310072,Anka Vuković, OIB 03172537582,Blaž Šimić, OIB 41083242544,Roza Skako, OIB 48122592542,HYPO ALPE-ADRIA-BANK dioničko društvo, OIB 14036333877, Slavonska avenija 6,10000 Zagreb,KONZUM, trgovina na veliko i malo d.d., OIB 29955634590, Marijana Čavića 1/a,10000 Zagreb,Antonija Mustapić, OIB 21335799804,Ivan Karin, OIB 22445549539,HRVAT. ZAVOD ZA ZAPOŠLJAVANJE, OIB 91547293790, I. Lučića 2a,10000 Zagreb,REVIZIJA ŠUŠNJAR - društvo s ograničenom odgovornošću za poslove revizije, OIB 95596812826, Bruna Bušića/bb,Imotski,HRVATSKE ŠUME d.o.o., OIB 69693144506, 10000 Zagreb,PRIVREDNA BANKA ZAGREB - DIONIČKO DRUŠTVO, OIB 02535697732, Radnička cesta 50,10000 Zagreb,Luka Budimir, OIB 25401209979,GALEB PROMET d.o.o., OIB 96627817240, Srednjaci 16,10000 Zagreb</derivirana_varijabla>
  </DomainObject.Predmet.StrankaWithAdressOIB>
  <DomainObject.Predmet.StrankaNazivFormated>
    <izvorni_sadrzaj>ŽDO,Sudska stečajna pisarnica,Oglasna ploča,Ovršni odjel,Registar suda,NARODNE NOVINE d.d.,Stečajna upraviteljiica Ljiljana Poljanić,POREZNA UPRAVA,FINA,Računovodstvo suda,LUKA PRNJAK,Zoran Radeljić,Anka Vuković,Blaž Šimić,Roza Skako,HYPO ALPE-ADRIA-BANK dioničko društvo,KONZUM, trgovina na veliko i malo d.d.,Antonija Mustapić,Ivan Karin,HRVAT. ZAVOD ZA ZAPOŠLJAVANJE,REVIZIJA ŠUŠNJAR - društvo s ograničenom odgovornošću za poslove revizije,HRVATSKE ŠUME d.o.o.,PRIVREDNA BANKA ZAGREB - DIONIČKO DRUŠTVO,Luka Budimir,GALEB PROMET d.o.o.</izvorni_sadrzaj>
    <derivirana_varijabla naziv="DomainObject.Predmet.StrankaNazivFormated_1">ŽDO,Sudska stečajna pisarnica,Oglasna ploča,Ovršni odjel,Registar suda,NARODNE NOVINE d.d.,Stečajna upraviteljiica Ljiljana Poljanić,POREZNA UPRAVA,FINA,Računovodstvo suda,LUKA PRNJAK,Zoran Radeljić,Anka Vuković,Blaž Šimić,Roza Skako,HYPO ALPE-ADRIA-BANK dioničko društvo,KONZUM, trgovina na veliko i malo d.d.,Antonija Mustapić,Ivan Karin,HRVAT. ZAVOD ZA ZAPOŠLJAVANJE,REVIZIJA ŠUŠNJAR - društvo s ograničenom odgovornošću za poslove revizije,HRVATSKE ŠUME d.o.o.,PRIVREDNA BANKA ZAGREB - DIONIČKO DRUŠTVO,Luka Budimir,GALEB PROMET d.o.o.</derivirana_varijabla>
  </DomainObject.Predmet.StrankaNazivFormated>
  <DomainObject.Predmet.StrankaNazivFormatedOIB>
    <izvorni_sadrzaj>ŽDO, OIB 70793241859,Sudska stečajna pisarnica,Oglasna ploča,Ovršni odjel,Registar suda,NARODNE NOVINE d.d., OIB 64546066176,Stečajna upraviteljiica Ljiljana Poljanić, OIB 73648398828,POREZNA UPRAVA, OIB 18683136487,FINA, OIB 85821130368,Računovodstvo suda,LUKA PRNJAK, OIB 54605484305,Zoran Radeljić, OIB 13541310072,Anka Vuković, OIB 03172537582,Blaž Šimić, OIB 41083242544,Roza Skako, OIB 48122592542,HYPO ALPE-ADRIA-BANK dioničko društvo, OIB 14036333877,KONZUM, trgovina na veliko i malo d.d., OIB 29955634590,Antonija Mustapić, OIB 21335799804,Ivan Karin, OIB 22445549539,HRVAT. ZAVOD ZA ZAPOŠLJAVANJE, OIB 91547293790,REVIZIJA ŠUŠNJAR - društvo s ograničenom odgovornošću za poslove revizije, OIB 95596812826,HRVATSKE ŠUME d.o.o., OIB 69693144506,PRIVREDNA BANKA ZAGREB - DIONIČKO DRUŠTVO, OIB 02535697732,Luka Budimir, OIB 25401209979,GALEB PROMET d.o.o., OIB 96627817240</izvorni_sadrzaj>
    <derivirana_varijabla naziv="DomainObject.Predmet.StrankaNazivFormatedOIB_1">ŽDO, OIB 70793241859,Sudska stečajna pisarnica,Oglasna ploča,Ovršni odjel,Registar suda,NARODNE NOVINE d.d., OIB 64546066176,Stečajna upraviteljiica Ljiljana Poljanić, OIB 73648398828,POREZNA UPRAVA, OIB 18683136487,FINA, OIB 85821130368,Računovodstvo suda,LUKA PRNJAK, OIB 54605484305,Zoran Radeljić, OIB 13541310072,Anka Vuković, OIB 03172537582,Blaž Šimić, OIB 41083242544,Roza Skako, OIB 48122592542,HYPO ALPE-ADRIA-BANK dioničko društvo, OIB 14036333877,KONZUM, trgovina na veliko i malo d.d., OIB 29955634590,Antonija Mustapić, OIB 21335799804,Ivan Karin, OIB 22445549539,HRVAT. ZAVOD ZA ZAPOŠLJAVANJE, OIB 91547293790,REVIZIJA ŠUŠNJAR - društvo s ograničenom odgovornošću za poslove revizije, OIB 95596812826,HRVATSKE ŠUME d.o.o., OIB 69693144506,PRIVREDNA BANKA ZAGREB - DIONIČKO DRUŠTVO, OIB 02535697732,Luka Budimir, OIB 25401209979,GALEB PROMET d.o.o., OIB 96627817240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ŽDO zastupanog po punomoćniku ŽUPANIJSKO DRŽAVNO ODVJETNIŠTVO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zvorni_sadrzaj>
    <derivirana_varijabla naziv="DomainObject.Predmet.StrankaListFormated_1">
      <item>ŽDO zastupanog po punomoćniku ŽUPANIJSKO DRŽAVNO ODVJETNIŠTVO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derivirana_varijabla>
  </DomainObject.Predmet.StrankaListFormated>
  <DomainObject.Predmet.StrankaListFormatedOIB>
    <izvorni_sadrzaj>
      <item>ŽDO, OIB 70793241859 zastupanog po punomoćniku ŽUPANIJSKO DRŽAVNO ODVJETNIŠTVO</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izvorni_sadrzaj>
    <derivirana_varijabla naziv="DomainObject.Predmet.StrankaListFormatedOIB_1">
      <item>ŽDO, OIB 70793241859 zastupanog po punomoćniku ŽUPANIJSKO DRŽAVNO ODVJETNIŠTVO</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derivirana_varijabla>
  </DomainObject.Predmet.StrankaListFormatedOIB>
  <DomainObject.Predmet.StrankaListFormatedWithAdress>
    <izvorni_sadrzaj>
      <item>ŽDO, Gundulićeva 29, 21000 Split zastupanog po punomoćniku ŽUPANIJSKO DRŽAVNO ODVJETNIŠTVO</item>
      <item>Sudska stečajna pisarnica</item>
      <item>Oglasna ploča, </item>
      <item>Ovršni odjel</item>
      <item>Registar suda</item>
      <item>NARODNE NOVINE d.d., Savski gaj XIII. put 6, 10000 Zagreb</item>
      <item>Stečajna upraviteljiica Ljiljana Poljanić, Vinkovačka 25, 21000 Split</item>
      <item>POREZNA UPRAVA, 21000 Split</item>
      <item>FINA, 21000 Split</item>
      <item>Računovodstvo suda</item>
      <item>LUKA PRNJAK, Makarska ulica 7, 21000 Split</item>
      <item>Zoran Radeljić</item>
      <item>Anka Vuković</item>
      <item>Blaž Šimić</item>
      <item>Roza Skako</item>
      <item>HYPO ALPE-ADRIA-BANK dioničko društvo, Slavonska avenija 6, 10000 Zagreb</item>
      <item>KONZUM, trgovina na veliko i malo d.d., Marijana Čavića 1/a, 10000 Zagreb</item>
      <item>Antonija Mustapić</item>
      <item>Ivan Karin</item>
      <item>HRVAT. ZAVOD ZA ZAPOŠLJAVANJE, I. Lučića 2a, 10000 Zagreb</item>
      <item>REVIZIJA ŠUŠNJAR - društvo s ograničenom odgovornošću za poslove revizije, Bruna Bušića/bb, Imotski</item>
      <item>HRVATSKE ŠUME d.o.o., 10000 Zagreb</item>
      <item>PRIVREDNA BANKA ZAGREB - DIONIČKO DRUŠTVO, Radnička cesta 50, 10000 Zagreb</item>
      <item>Luka Budimir</item>
      <item>GALEB PROMET d.o.o., Srednjaci 16, 10000 Zagreb</item>
    </izvorni_sadrzaj>
    <derivirana_varijabla naziv="DomainObject.Predmet.StrankaListFormatedWithAdress_1">
      <item>ŽDO, Gundulićeva 29, 21000 Split zastupanog po punomoćniku ŽUPANIJSKO DRŽAVNO ODVJETNIŠTVO</item>
      <item>Sudska stečajna pisarnica</item>
      <item>Oglasna ploča, </item>
      <item>Ovršni odjel</item>
      <item>Registar suda</item>
      <item>NARODNE NOVINE d.d., Savski gaj XIII. put 6, 10000 Zagreb</item>
      <item>Stečajna upraviteljiica Ljiljana Poljanić, Vinkovačka 25, 21000 Split</item>
      <item>POREZNA UPRAVA, 21000 Split</item>
      <item>FINA, 21000 Split</item>
      <item>Računovodstvo suda</item>
      <item>LUKA PRNJAK, Makarska ulica 7, 21000 Split</item>
      <item>Zoran Radeljić</item>
      <item>Anka Vuković</item>
      <item>Blaž Šimić</item>
      <item>Roza Skako</item>
      <item>HYPO ALPE-ADRIA-BANK dioničko društvo, Slavonska avenija 6, 10000 Zagreb</item>
      <item>KONZUM, trgovina na veliko i malo d.d., Marijana Čavića 1/a, 10000 Zagreb</item>
      <item>Antonija Mustapić</item>
      <item>Ivan Karin</item>
      <item>HRVAT. ZAVOD ZA ZAPOŠLJAVANJE, I. Lučića 2a, 10000 Zagreb</item>
      <item>REVIZIJA ŠUŠNJAR - društvo s ograničenom odgovornošću za poslove revizije, Bruna Bušića/bb, Imotski</item>
      <item>HRVATSKE ŠUME d.o.o., 10000 Zagreb</item>
      <item>PRIVREDNA BANKA ZAGREB - DIONIČKO DRUŠTVO, Radnička cesta 50, 10000 Zagreb</item>
      <item>Luka Budimir</item>
      <item>GALEB PROMET d.o.o., Srednjaci 16, 10000 Zagreb</item>
    </derivirana_varijabla>
  </DomainObject.Predmet.StrankaListFormatedWithAdress>
  <DomainObject.Predmet.StrankaListFormatedWithAdressOIB>
    <izvorni_sadrzaj>
      <item>ŽDO, OIB 70793241859, Gundulićeva 29, 21000 Split zastupanog po punomoćniku ŽUPANIJSKO DRŽAVNO ODVJETNIŠTVO</item>
      <item>Sudska stečajna pisarnica</item>
      <item>Oglasna ploča, </item>
      <item>Ovršni odjel</item>
      <item>Registar suda</item>
      <item>NARODNE NOVINE d.d., OIB 64546066176, Savski gaj XIII. put 6, 10000 Zagreb</item>
      <item>Stečajna upraviteljiica Ljiljana Poljanić, OIB 73648398828, Vinkovačka 25, 21000 Split</item>
      <item>POREZNA UPRAVA, OIB 18683136487, 21000 Split</item>
      <item>FINA, OIB 85821130368, 21000 Split</item>
      <item>Računovodstvo suda</item>
      <item>LUKA PRNJAK, OIB 54605484305, Makarska ulica 7, 21000 Split</item>
      <item>Zoran Radeljić, OIB 13541310072</item>
      <item>Anka Vuković, OIB 03172537582</item>
      <item>Blaž Šimić, OIB 41083242544</item>
      <item>Roza Skako, OIB 48122592542</item>
      <item>HYPO ALPE-ADRIA-BANK dioničko društvo, OIB 14036333877, Slavonska avenija 6, 10000 Zagreb</item>
      <item>KONZUM, trgovina na veliko i malo d.d., OIB 29955634590, Marijana Čavića 1/a, 10000 Zagreb</item>
      <item>Antonija Mustapić, OIB 21335799804</item>
      <item>Ivan Karin, OIB 22445549539</item>
      <item>HRVAT. ZAVOD ZA ZAPOŠLJAVANJE, OIB 91547293790, I. Lučića 2a, 10000 Zagreb</item>
      <item>REVIZIJA ŠUŠNJAR - društvo s ograničenom odgovornošću za poslove revizije, OIB 95596812826, Bruna Bušića/bb, Imotski</item>
      <item>HRVATSKE ŠUME d.o.o., OIB 69693144506, 10000 Zagreb</item>
      <item>PRIVREDNA BANKA ZAGREB - DIONIČKO DRUŠTVO, OIB 02535697732, Radnička cesta 50, 10000 Zagreb</item>
      <item>Luka Budimir, OIB 25401209979</item>
      <item>GALEB PROMET d.o.o., OIB 96627817240, Srednjaci 16, 10000 Zagreb</item>
    </izvorni_sadrzaj>
    <derivirana_varijabla naziv="DomainObject.Predmet.StrankaListFormatedWithAdressOIB_1">
      <item>ŽDO, OIB 70793241859, Gundulićeva 29, 21000 Split zastupanog po punomoćniku ŽUPANIJSKO DRŽAVNO ODVJETNIŠTVO</item>
      <item>Sudska stečajna pisarnica</item>
      <item>Oglasna ploča, </item>
      <item>Ovršni odjel</item>
      <item>Registar suda</item>
      <item>NARODNE NOVINE d.d., OIB 64546066176, Savski gaj XIII. put 6, 10000 Zagreb</item>
      <item>Stečajna upraviteljiica Ljiljana Poljanić, OIB 73648398828, Vinkovačka 25, 21000 Split</item>
      <item>POREZNA UPRAVA, OIB 18683136487, 21000 Split</item>
      <item>FINA, OIB 85821130368, 21000 Split</item>
      <item>Računovodstvo suda</item>
      <item>LUKA PRNJAK, OIB 54605484305, Makarska ulica 7, 21000 Split</item>
      <item>Zoran Radeljić, OIB 13541310072</item>
      <item>Anka Vuković, OIB 03172537582</item>
      <item>Blaž Šimić, OIB 41083242544</item>
      <item>Roza Skako, OIB 48122592542</item>
      <item>HYPO ALPE-ADRIA-BANK dioničko društvo, OIB 14036333877, Slavonska avenija 6, 10000 Zagreb</item>
      <item>KONZUM, trgovina na veliko i malo d.d., OIB 29955634590, Marijana Čavića 1/a, 10000 Zagreb</item>
      <item>Antonija Mustapić, OIB 21335799804</item>
      <item>Ivan Karin, OIB 22445549539</item>
      <item>HRVAT. ZAVOD ZA ZAPOŠLJAVANJE, OIB 91547293790, I. Lučića 2a, 10000 Zagreb</item>
      <item>REVIZIJA ŠUŠNJAR - društvo s ograničenom odgovornošću za poslove revizije, OIB 95596812826, Bruna Bušića/bb, Imotski</item>
      <item>HRVATSKE ŠUME d.o.o., OIB 69693144506, 10000 Zagreb</item>
      <item>PRIVREDNA BANKA ZAGREB - DIONIČKO DRUŠTVO, OIB 02535697732, Radnička cesta 50, 10000 Zagreb</item>
      <item>Luka Budimir, OIB 25401209979</item>
      <item>GALEB PROMET d.o.o., OIB 96627817240, Srednjaci 16, 10000 Zagreb</item>
    </derivirana_varijabla>
  </DomainObject.Predmet.StrankaListFormatedWithAdressOIB>
  <DomainObject.Predmet.StrankaListNazivFormated>
    <izvorni_sadrzaj>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zvorni_sadrzaj>
    <derivirana_varijabla naziv="DomainObject.Predmet.StrankaListNazivFormated_1">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derivirana_varijabla>
  </DomainObject.Predmet.StrankaListNazivFormated>
  <DomainObject.Predmet.StrankaListNazivFormatedOIB>
    <izvorni_sadrzaj>
      <item>ŽDO, OIB 70793241859</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izvorni_sadrzaj>
    <derivirana_varijabla naziv="DomainObject.Predmet.StrankaListNazivFormatedOIB_1">
      <item>ŽDO, OIB 70793241859</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derivirana_varijabla>
  </DomainObject.Predmet.StrankaListNazivFormatedOIB>
  <DomainObject.Predmet.ProtuStrankaListFormated>
    <izvorni_sadrzaj>
      <item>TRIMOT poduzeće za proizvodnju trikotaže, konfekcije i pozamanterije, d.d.u stečaju</item>
    </izvorni_sadrzaj>
    <derivirana_varijabla naziv="DomainObject.Predmet.ProtuStrankaListFormated_1">
      <item>TRIMOT poduzeće za proizvodnju trikotaže, konfekcije i pozamanterije, d.d.u stečaju</item>
    </derivirana_varijabla>
  </DomainObject.Predmet.ProtuStrankaListFormated>
  <DomainObject.Predmet.ProtuStrankaListFormatedOIB>
    <izvorni_sadrzaj>
      <item>TRIMOT poduzeće za proizvodnju trikotaže, konfekcije i pozamanterije, d.d.u stečaju, OIB 69629690664</item>
    </izvorni_sadrzaj>
    <derivirana_varijabla naziv="DomainObject.Predmet.ProtuStrankaListFormatedOIB_1">
      <item>TRIMOT poduzeće za proizvodnju trikotaže, konfekcije i pozamanterije, d.d.u stečaju, OIB 69629690664</item>
    </derivirana_varijabla>
  </DomainObject.Predmet.ProtuStrankaListFormatedOIB>
  <DomainObject.Predmet.ProtuStrankaListFormatedWithAdress>
    <izvorni_sadrzaj>
      <item>TRIMOT poduzeće za proizvodnju trikotaže, konfekcije i pozamanterije, d.d.u stečaju, Hercegovačka 5, 21260 Imotski</item>
    </izvorni_sadrzaj>
    <derivirana_varijabla naziv="DomainObject.Predmet.ProtuStrankaListFormatedWithAdress_1">
      <item>TRIMOT poduzeće za proizvodnju trikotaže, konfekcije i pozamanterije, d.d.u stečaju, Hercegovačka 5, 21260 Imotski</item>
    </derivirana_varijabla>
  </DomainObject.Predmet.ProtuStrankaListFormatedWithAdress>
  <DomainObject.Predmet.ProtuStrankaListFormatedWithAdressOIB>
    <izvorni_sadrzaj>
      <item>TRIMOT poduzeće za proizvodnju trikotaže, konfekcije i pozamanterije, d.d.u stečaju, OIB 69629690664, Hercegovačka 5, 21260 Imotski</item>
    </izvorni_sadrzaj>
    <derivirana_varijabla naziv="DomainObject.Predmet.ProtuStrankaListFormatedWithAdressOIB_1">
      <item>TRIMOT poduzeće za proizvodnju trikotaže, konfekcije i pozamanterije, d.d.u stečaju, OIB 69629690664, Hercegovačka 5, 21260 Imotski</item>
    </derivirana_varijabla>
  </DomainObject.Predmet.ProtuStrankaListFormatedWithAdressOIB>
  <DomainObject.Predmet.ProtuStrankaListNazivFormated>
    <izvorni_sadrzaj>
      <item>TRIMOT poduzeće za proizvodnju trikotaže, konfekcije i pozamanterije, d.d.u stečaju</item>
    </izvorni_sadrzaj>
    <derivirana_varijabla naziv="DomainObject.Predmet.ProtuStrankaListNazivFormated_1">
      <item>TRIMOT poduzeće za proizvodnju trikotaže, konfekcije i pozamanterije, d.d.u stečaju</item>
    </derivirana_varijabla>
  </DomainObject.Predmet.ProtuStrankaListNazivFormated>
  <DomainObject.Predmet.ProtuStrankaListNazivFormatedOIB>
    <izvorni_sadrzaj>
      <item>TRIMOT poduzeće za proizvodnju trikotaže, konfekcije i pozamanterije, d.d.u stečaju, OIB 69629690664</item>
    </izvorni_sadrzaj>
    <derivirana_varijabla naziv="DomainObject.Predmet.ProtuStrankaListNazivFormatedOIB_1">
      <item>TRIMOT poduzeće za proizvodnju trikotaže, konfekcije i pozamanterije, d.d.u stečaju, OIB 69629690664</item>
    </derivirana_varijabla>
  </DomainObject.Predmet.ProtuStrankaListNazivFormatedOIB>
  <DomainObject.Predmet.OstaliListFormated>
    <izvorni_sadrzaj>
      <item>ŽUPANIJSKO DRŽAVNO ODVJETNIŠTVO punomoćnik sudionika u postupku ŽDO</item>
      <item>GT GLASTEX, Handelsgessellschaft, m.b. H</item>
      <item>Anita Vrsaljko</item>
    </izvorni_sadrzaj>
    <derivirana_varijabla naziv="DomainObject.Predmet.OstaliListFormated_1">
      <item>ŽUPANIJSKO DRŽAVNO ODVJETNIŠTVO punomoćnik sudionika u postupku ŽDO</item>
      <item>GT GLASTEX, Handelsgessellschaft, m.b. H</item>
      <item>Anita Vrsaljko</item>
    </derivirana_varijabla>
  </DomainObject.Predmet.OstaliListFormated>
  <DomainObject.Predmet.OstaliListFormatedOIB>
    <izvorni_sadrzaj>
      <item>ŽUPANIJSKO DRŽAVNO ODVJETNIŠTVO punomoćnik sudionika u postupku ŽDO</item>
      <item>GT GLASTEX, Handelsgessellschaft, m.b. H</item>
      <item>Anita Vrsaljko</item>
    </izvorni_sadrzaj>
    <derivirana_varijabla naziv="DomainObject.Predmet.OstaliListFormatedOIB_1">
      <item>ŽUPANIJSKO DRŽAVNO ODVJETNIŠTVO punomoćnik sudionika u postupku ŽDO</item>
      <item>GT GLASTEX, Handelsgessellschaft, m.b. H</item>
      <item>Anita Vrsaljko</item>
    </derivirana_varijabla>
  </DomainObject.Predmet.OstaliListFormatedOIB>
  <DomainObject.Predmet.OstaliListFormatedWithAdress>
    <izvorni_sadrzaj>
      <item>ŽUPANIJSKO DRŽAVNO ODVJETNIŠTVO, Split punomoćnik sudionika u postupku ŽDO</item>
      <item>GT GLASTEX, Handelsgessellschaft, m.b. H, Wulfengasse 16/2, A-9020 Klagenfurt Klagenfurt</item>
      <item>Anita Vrsaljko, Vinogradska cesta 27., 10000 Zagreb</item>
    </izvorni_sadrzaj>
    <derivirana_varijabla naziv="DomainObject.Predmet.OstaliListFormatedWithAdress_1">
      <item>ŽUPANIJSKO DRŽAVNO ODVJETNIŠTVO, Split punomoćnik sudionika u postupku ŽDO</item>
      <item>GT GLASTEX, Handelsgessellschaft, m.b. H, Wulfengasse 16/2, A-9020 Klagenfurt Klagenfurt</item>
      <item>Anita Vrsaljko, Vinogradska cesta 27., 10000 Zagreb</item>
    </derivirana_varijabla>
  </DomainObject.Predmet.OstaliListFormatedWithAdress>
  <DomainObject.Predmet.OstaliListFormatedWithAdressOIB>
    <izvorni_sadrzaj>
      <item>ŽUPANIJSKO DRŽAVNO ODVJETNIŠTVO, Split punomoćnik sudionika u postupku ŽDO</item>
      <item>GT GLASTEX, Handelsgessellschaft, m.b. H, Wulfengasse 16/2, A-9020 Klagenfurt Klagenfurt</item>
      <item>Anita Vrsaljko, Vinogradska cesta 27., 10000 Zagreb</item>
    </izvorni_sadrzaj>
    <derivirana_varijabla naziv="DomainObject.Predmet.OstaliListFormatedWithAdressOIB_1">
      <item>ŽUPANIJSKO DRŽAVNO ODVJETNIŠTVO, Split punomoćnik sudionika u postupku ŽDO</item>
      <item>GT GLASTEX, Handelsgessellschaft, m.b. H, Wulfengasse 16/2, A-9020 Klagenfurt Klagenfurt</item>
      <item>Anita Vrsaljko, Vinogradska cesta 27., 10000 Zagreb</item>
    </derivirana_varijabla>
  </DomainObject.Predmet.OstaliListFormatedWithAdressOIB>
  <DomainObject.Predmet.OstaliListNazivFormated>
    <izvorni_sadrzaj>
      <item>ŽUPANIJSKO DRŽAVNO ODVJETNIŠTVO</item>
      <item>GT GLASTEX, Handelsgessellschaft, m.b. H</item>
      <item>Anita Vrsaljko</item>
    </izvorni_sadrzaj>
    <derivirana_varijabla naziv="DomainObject.Predmet.OstaliListNazivFormated_1">
      <item>ŽUPANIJSKO DRŽAVNO ODVJETNIŠTVO</item>
      <item>GT GLASTEX, Handelsgessellschaft, m.b. H</item>
      <item>Anita Vrsaljko</item>
    </derivirana_varijabla>
  </DomainObject.Predmet.OstaliListNazivFormated>
  <DomainObject.Predmet.OstaliListNazivFormatedOIB>
    <izvorni_sadrzaj>
      <item>ŽUPANIJSKO DRŽAVNO ODVJETNIŠTVO</item>
      <item>GT GLASTEX, Handelsgessellschaft, m.b. H</item>
      <item>Anita Vrsaljko</item>
    </izvorni_sadrzaj>
    <derivirana_varijabla naziv="DomainObject.Predmet.OstaliListNazivFormatedOIB_1">
      <item>ŽUPANIJSKO DRŽAVNO ODVJETNIŠTVO</item>
      <item>GT GLASTEX, Handelsgessellschaft, m.b. H</item>
      <item>Anita Vrsaljko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TRIMOT poduzeće za proizvodnju trikotaže, konfekcije i pozamanterije, d.d.u stečaju</izvorni_sadrzaj>
    <derivirana_varijabla naziv="DomainObject.Predmet.ProtustrankaIDrugi_1">TRIMOT poduzeće za proizvodnju trikotaže, konfekcije i pozamanterije, d.d.u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TRIMOT poduzeće za proizvodnju trikotaže, konfekcije i pozamanterije, d.d.u stečaju, OIB 69629690664, Hercegovačka 5, 21260 Imotski</izvorni_sadrzaj>
    <derivirana_varijabla naziv="DomainObject.Predmet.ProtustrankaIDrugiAdressOIB_1">TRIMOT poduzeće za proizvodnju trikotaže, konfekcije i pozamanterije, d.d.u stečaju, OIB 69629690664, Hercegovačka 5,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TRIMOT poduzeće za proizvodnju trikotaže, konfekcije i pozamanterije, d.d.u stečaju</item>
      <item>ŽUPANIJSKO DRŽAVNO ODVJETNIŠTVO</item>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tem>GT GLASTEX, Handelsgessellschaft, m.b. H</item>
      <item>Anita Vrsaljko</item>
    </izvorni_sadrzaj>
    <derivirana_varijabla naziv="DomainObject.Predmet.SudioniciListNaziv_1">
      <item>TRIMOT poduzeće za proizvodnju trikotaže, konfekcije i pozamanterije, d.d.u stečaju</item>
      <item>ŽUPANIJSKO DRŽAVNO ODVJETNIŠTVO</item>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tem>GT GLASTEX, Handelsgessellschaft, m.b. H</item>
      <item>Anita Vrsaljko</item>
    </derivirana_varijabla>
  </DomainObject.Predmet.SudioniciListNaziv>
  <DomainObject.Predmet.SudioniciListAdressOIB>
    <izvorni_sadrzaj>
      <item>TRIMOT poduzeće za proizvodnju trikotaže, konfekcije i pozamanterije, d.d.u stečaju, OIB 69629690664, Hercegovačka 5,21260 Imotski</item>
      <item>ŽUPANIJSKO DRŽAVNO ODVJETNIŠTVO, Split</item>
      <item>ŽDO, OIB 70793241859, Gundulićeva 29,21000 Split</item>
      <item>Sudska stečajna pisarnica</item>
      <item>Oglasna ploča, </item>
      <item>Ovršni odjel</item>
      <item>Registar suda</item>
      <item>NARODNE NOVINE d.d., OIB 64546066176, Savski gaj XIII. put 6,10000 Zagreb</item>
      <item>Stečajna upraviteljiica Ljiljana Poljanić, OIB 73648398828, Vinkovačka 25,21000 Split</item>
      <item>POREZNA UPRAVA, OIB 18683136487, 21000 Split</item>
      <item>FINA, OIB 85821130368, 21000 Split</item>
      <item>Računovodstvo suda</item>
      <item>LUKA PRNJAK, OIB 54605484305, Makarska ulica 7,21000 Split</item>
      <item>Zoran Radeljić, OIB 13541310072</item>
      <item>Anka Vuković, OIB 03172537582</item>
      <item>Blaž Šimić, OIB 41083242544</item>
      <item>Roza Skako, OIB 48122592542</item>
      <item>HYPO ALPE-ADRIA-BANK dioničko društvo, OIB 14036333877, Slavonska avenija 6,10000 Zagreb</item>
      <item>KONZUM, trgovina na veliko i malo d.d., OIB 29955634590, Marijana Čavića 1/a,10000 Zagreb</item>
      <item>Antonija Mustapić, OIB 21335799804</item>
      <item>Ivan Karin, OIB 22445549539</item>
      <item>HRVAT. ZAVOD ZA ZAPOŠLJAVANJE, OIB 91547293790, I. Lučića 2a,10000 Zagreb</item>
      <item>REVIZIJA ŠUŠNJAR - društvo s ograničenom odgovornošću za poslove revizije, OIB 95596812826, Bruna Bušića/bb,Imotski</item>
      <item>HRVATSKE ŠUME d.o.o., OIB 69693144506, 10000 Zagreb</item>
      <item>PRIVREDNA BANKA ZAGREB - DIONIČKO DRUŠTVO, OIB 02535697732, Radnička cesta 50,10000 Zagreb</item>
      <item>Luka Budimir, OIB 25401209979</item>
      <item>GALEB PROMET d.o.o., OIB 96627817240, Srednjaci 16,10000 Zagreb</item>
      <item>GT GLASTEX, Handelsgessellschaft, m.b. H, Wulfengasse 16/2,A-9020 Klagenfurt Klagenfurt</item>
      <item>Anita Vrsaljko, Vinogradska cesta 27.,10000 Zagreb</item>
    </izvorni_sadrzaj>
    <derivirana_varijabla naziv="DomainObject.Predmet.SudioniciListAdressOIB_1">
      <item>TRIMOT poduzeće za proizvodnju trikotaže, konfekcije i pozamanterije, d.d.u stečaju, OIB 69629690664, Hercegovačka 5,21260 Imotski</item>
      <item>ŽUPANIJSKO DRŽAVNO ODVJETNIŠTVO, Split</item>
      <item>ŽDO, OIB 70793241859, Gundulićeva 29,21000 Split</item>
      <item>Sudska stečajna pisarnica</item>
      <item>Oglasna ploča, </item>
      <item>Ovršni odjel</item>
      <item>Registar suda</item>
      <item>NARODNE NOVINE d.d., OIB 64546066176, Savski gaj XIII. put 6,10000 Zagreb</item>
      <item>Stečajna upraviteljiica Ljiljana Poljanić, OIB 73648398828, Vinkovačka 25,21000 Split</item>
      <item>POREZNA UPRAVA, OIB 18683136487, 21000 Split</item>
      <item>FINA, OIB 85821130368, 21000 Split</item>
      <item>Računovodstvo suda</item>
      <item>LUKA PRNJAK, OIB 54605484305, Makarska ulica 7,21000 Split</item>
      <item>Zoran Radeljić, OIB 13541310072</item>
      <item>Anka Vuković, OIB 03172537582</item>
      <item>Blaž Šimić, OIB 41083242544</item>
      <item>Roza Skako, OIB 48122592542</item>
      <item>HYPO ALPE-ADRIA-BANK dioničko društvo, OIB 14036333877, Slavonska avenija 6,10000 Zagreb</item>
      <item>KONZUM, trgovina na veliko i malo d.d., OIB 29955634590, Marijana Čavića 1/a,10000 Zagreb</item>
      <item>Antonija Mustapić, OIB 21335799804</item>
      <item>Ivan Karin, OIB 22445549539</item>
      <item>HRVAT. ZAVOD ZA ZAPOŠLJAVANJE, OIB 91547293790, I. Lučića 2a,10000 Zagreb</item>
      <item>REVIZIJA ŠUŠNJAR - društvo s ograničenom odgovornošću za poslove revizije, OIB 95596812826, Bruna Bušića/bb,Imotski</item>
      <item>HRVATSKE ŠUME d.o.o., OIB 69693144506, 10000 Zagreb</item>
      <item>PRIVREDNA BANKA ZAGREB - DIONIČKO DRUŠTVO, OIB 02535697732, Radnička cesta 50,10000 Zagreb</item>
      <item>Luka Budimir, OIB 25401209979</item>
      <item>GALEB PROMET d.o.o., OIB 96627817240, Srednjaci 16,10000 Zagreb</item>
      <item>GT GLASTEX, Handelsgessellschaft, m.b. H, Wulfengasse 16/2,A-9020 Klagenfurt Klagenfurt</item>
      <item>Anita Vrsaljko, Vinogradska cesta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69629690664</item>
      <item>, OIB null</item>
      <item>, OIB 70793241859</item>
      <item>, OIB null</item>
      <item>, OIB null</item>
      <item>, OIB null</item>
      <item>, OIB null</item>
      <item>, OIB 64546066176</item>
      <item>, OIB 73648398828</item>
      <item>, OIB 18683136487</item>
      <item>, OIB 85821130368</item>
      <item>, OIB null</item>
      <item>, OIB 54605484305</item>
      <item>, OIB 13541310072</item>
      <item>, OIB 03172537582</item>
      <item>, OIB 41083242544</item>
      <item>, OIB 48122592542</item>
      <item>, OIB 14036333877</item>
      <item>, OIB 29955634590</item>
      <item>, OIB 21335799804</item>
      <item>, OIB 22445549539</item>
      <item>, OIB 91547293790</item>
      <item>, OIB 95596812826</item>
      <item>, OIB 69693144506</item>
      <item>, OIB 02535697732</item>
      <item>, OIB 25401209979</item>
      <item>, OIB 96627817240</item>
      <item>, OIB null</item>
      <item>, OIB null</item>
    </izvorni_sadrzaj>
    <derivirana_varijabla naziv="DomainObject.Predmet.SudioniciListNazivOIB_1">
      <item>, OIB 69629690664</item>
      <item>, OIB null</item>
      <item>, OIB 70793241859</item>
      <item>, OIB null</item>
      <item>, OIB null</item>
      <item>, OIB null</item>
      <item>, OIB null</item>
      <item>, OIB 64546066176</item>
      <item>, OIB 73648398828</item>
      <item>, OIB 18683136487</item>
      <item>, OIB 85821130368</item>
      <item>, OIB null</item>
      <item>, OIB 54605484305</item>
      <item>, OIB 13541310072</item>
      <item>, OIB 03172537582</item>
      <item>, OIB 41083242544</item>
      <item>, OIB 48122592542</item>
      <item>, OIB 14036333877</item>
      <item>, OIB 29955634590</item>
      <item>, OIB 21335799804</item>
      <item>, OIB 22445549539</item>
      <item>, OIB 91547293790</item>
      <item>, OIB 95596812826</item>
      <item>, OIB 69693144506</item>
      <item>, OIB 02535697732</item>
      <item>, OIB 25401209979</item>
      <item>, OIB 96627817240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479</properties:Words>
  <properties:Characters>2712</properties:Characters>
  <properties:Lines>64</properties:Lines>
  <properties:Paragraphs>31</properties:Paragraphs>
  <properties:TotalTime>26</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1.St-728/2011</vt:lpstr>
      <vt:lpstr/>
      <vt:lpstr>REPUBLIKA HRVATSKA	</vt:lpstr>
      <vt:lpstr>REPUBLIKA HRVATSKA</vt:lpstr>
    </vt:vector>
  </properties:TitlesOfParts>
  <properties:LinksUpToDate>false</properties:LinksUpToDate>
  <properties:CharactersWithSpaces>3189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2018-03-26T08:29:00Z</dcterms:created>
  <dc:creator>Velimir Vuković</dc:creator>
  <cp:lastModifiedBy>Velimir Vuković</cp:lastModifiedBy>
  <dcterms:modified xmlns:xsi="http://www.w3.org/2001/XMLSchema-instance" xsi:type="dcterms:W3CDTF">2018-03-26T09:26:00Z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(1.st-728-11 prodaja docx.docx)</vt:lpwstr>
  </prop:property>
  <prop:property name="CC_coloring" pid="4" fmtid="{D5CDD505-2E9C-101B-9397-08002B2CF9AE}">
    <vt:bool>false</vt:bool>
  </prop:property>
  <prop:property name="BrojStranica" pid="5" fmtid="{D5CDD505-2E9C-101B-9397-08002B2CF9AE}">
    <vt:i4>2</vt:i4>
  </prop:property>
</prop:Properties>
</file>