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d8b7" w14:paraId="07bd8b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91513">
        <w:rPr>
          <w:rFonts w:cs="Times New Roman" w:hAnsi="Times New Roman" w:ascii="Times New Roman"/>
        </w:rPr>
        <w:t>3363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E91513">
        <w:rPr>
          <w:rFonts w:cs="Times New Roman" w:hAnsi="Times New Roman" w:ascii="Times New Roman"/>
        </w:rPr>
        <w:t xml:space="preserve"> MEMIĆ USLUGE j.d.o.o. za trgovinu i usluge, Zagreb, Vladimira Ruždjaka 2, OIB: </w:t>
      </w:r>
      <w:r w:rsidR="00337C84" w:rsidRPr="00337C84">
        <w:rPr>
          <w:rFonts w:cs="Times New Roman" w:hAnsi="Times New Roman" w:ascii="Times New Roman"/>
        </w:rPr>
        <w:t>67550661605</w:t>
      </w:r>
      <w:r w:rsidR="00337C84">
        <w:rPr>
          <w:rFonts w:cs="Times New Roman" w:hAnsi="Times New Roman" w:ascii="Times New Roman"/>
        </w:rPr>
        <w:t xml:space="preserve">, </w:t>
      </w:r>
      <w:r w:rsidR="00E91513">
        <w:rPr>
          <w:rFonts w:cs="Times New Roman" w:hAnsi="Times New Roman" w:ascii="Times New Roman"/>
        </w:rPr>
        <w:t>MBS:</w:t>
      </w:r>
      <w:r w:rsidR="00337C84" w:rsidRPr="00337C84">
        <w:t xml:space="preserve"> </w:t>
      </w:r>
      <w:r w:rsidR="00337C84" w:rsidRPr="00337C84">
        <w:rPr>
          <w:rFonts w:cs="Times New Roman" w:hAnsi="Times New Roman" w:ascii="Times New Roman"/>
        </w:rPr>
        <w:t>080876066</w:t>
      </w:r>
      <w:r w:rsidR="00337C84">
        <w:rPr>
          <w:rFonts w:cs="Times New Roman" w:hAnsi="Times New Roman" w:ascii="Times New Roman"/>
        </w:rPr>
        <w:t>,</w:t>
      </w:r>
      <w:r w:rsidR="00E91513">
        <w:rPr>
          <w:rFonts w:cs="Times New Roman" w:hAnsi="Times New Roman" w:ascii="Times New Roman"/>
        </w:rPr>
        <w:t xml:space="preserve"> </w:t>
      </w:r>
      <w:r w:rsidR="00DD246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27</w:t>
      </w:r>
      <w:r w:rsidR="002204B1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E9151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 MEMIĆ USLUGE j.d.o.o. za trgovinu i usluge, Zagreb, Vladimira Ruždjaka 2, OIB: </w:t>
      </w:r>
      <w:r w:rsidR="00337C84" w:rsidRPr="00337C84">
        <w:rPr>
          <w:rFonts w:cs="Times New Roman" w:hAnsi="Times New Roman" w:ascii="Times New Roman"/>
        </w:rPr>
        <w:t>67550661605</w:t>
      </w:r>
      <w:r w:rsidR="00337C84">
        <w:rPr>
          <w:rFonts w:cs="Times New Roman" w:hAnsi="Times New Roman" w:ascii="Times New Roman"/>
        </w:rPr>
        <w:t>, MBS:</w:t>
      </w:r>
      <w:r w:rsidR="00337C84" w:rsidRPr="00337C84">
        <w:t xml:space="preserve"> </w:t>
      </w:r>
      <w:r w:rsidR="00337C84" w:rsidRPr="00337C84">
        <w:rPr>
          <w:rFonts w:cs="Times New Roman" w:hAnsi="Times New Roman" w:ascii="Times New Roman"/>
        </w:rPr>
        <w:t>080876066</w:t>
      </w:r>
      <w:r w:rsidR="00337C84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Behara Fatić, iz Zagreba, Remetinečki gaj 2, OIB: </w:t>
      </w:r>
      <w:r w:rsidR="00337C84" w:rsidRPr="00337C84">
        <w:rPr>
          <w:rFonts w:cs="Times New Roman" w:hAnsi="Times New Roman" w:ascii="Times New Roman"/>
        </w:rPr>
        <w:t>89918723550</w:t>
      </w:r>
      <w:r w:rsidR="00F17FAA">
        <w:rPr>
          <w:rFonts w:cs="Times New Roman" w:hAnsi="Times New Roman" w:ascii="Times New Roman"/>
        </w:rPr>
        <w:t xml:space="preserve"> </w:t>
      </w:r>
      <w:r w:rsidR="000960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9151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23.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>
        <w:rPr>
          <w:rFonts w:cs="Times New Roman" w:hAnsi="Times New Roman" w:ascii="Times New Roman"/>
          <w:b/>
        </w:rPr>
        <w:t>u 09:30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337C84">
        <w:rPr>
          <w:rFonts w:cs="Times New Roman" w:hAnsi="Times New Roman" w:ascii="Times New Roman"/>
        </w:rPr>
        <w:t xml:space="preserve"> MEMIĆ USLUGE j.d.o.o. za trgovinu i usluge, Zagreb, Vladimira Ruždjaka 2, OIB: </w:t>
      </w:r>
      <w:r w:rsidR="00337C84" w:rsidRPr="00337C84">
        <w:rPr>
          <w:rFonts w:cs="Times New Roman" w:hAnsi="Times New Roman" w:ascii="Times New Roman"/>
        </w:rPr>
        <w:t>67550661605</w:t>
      </w:r>
      <w:r w:rsidR="00337C84">
        <w:rPr>
          <w:rFonts w:cs="Times New Roman" w:hAnsi="Times New Roman" w:ascii="Times New Roman"/>
        </w:rPr>
        <w:t>, MBS:</w:t>
      </w:r>
      <w:r w:rsidR="00337C84" w:rsidRPr="00337C84">
        <w:t xml:space="preserve"> </w:t>
      </w:r>
      <w:r w:rsidR="00337C84" w:rsidRPr="00337C84">
        <w:rPr>
          <w:rFonts w:cs="Times New Roman" w:hAnsi="Times New Roman" w:ascii="Times New Roman"/>
        </w:rPr>
        <w:t>080876066</w:t>
      </w:r>
      <w:r w:rsidR="00337C84">
        <w:rPr>
          <w:rFonts w:cs="Times New Roman" w:hAnsi="Times New Roman" w:ascii="Times New Roman"/>
        </w:rPr>
        <w:t>,</w:t>
      </w:r>
      <w:r w:rsidR="00584B7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E91513">
        <w:rPr>
          <w:rFonts w:cs="Times New Roman" w:hAnsi="Times New Roman" w:ascii="Times New Roman"/>
        </w:rPr>
        <w:t xml:space="preserve"> 601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337C84">
        <w:rPr>
          <w:rFonts w:cs="Times New Roman" w:hAnsi="Times New Roman" w:ascii="Times New Roman"/>
        </w:rPr>
        <w:t>27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2B048D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2B048D" w:rsidP="002B048D" w:rsidR="003B32A9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2B048D" w:rsidP="002B048D" w:rsidR="002B048D" w:rsidRPr="00947923">
      <w:pPr>
        <w:jc w:val="right"/>
        <w:rPr>
          <w:rFonts w:cs="Times New Roman" w:hAnsi="Times New Roman" w:ascii="Times New Roman"/>
        </w:rPr>
      </w:pPr>
      <w:r w:rsidRPr="002B048D">
        <w:rPr>
          <w:rFonts w:cs="Times New Roman" w:hAnsi="Times New Roman" w:ascii="Times New Roman"/>
        </w:rPr>
        <w:t>Zlatka Plivelić</w:t>
      </w:r>
    </w:p>
    <w:sectPr w:rsidSect="009B38CA" w:rsidR="002B048D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C23B9B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91513">
      <w:rPr>
        <w:rFonts w:cs="Times New Roman" w:hAnsi="Times New Roman" w:ascii="Times New Roman"/>
      </w:rPr>
      <w:t>3363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C4C45"/>
    <w:rsid w:val="001D2C73"/>
    <w:rsid w:val="0021305C"/>
    <w:rsid w:val="002204B1"/>
    <w:rsid w:val="00245FC5"/>
    <w:rsid w:val="00260847"/>
    <w:rsid w:val="002A09D5"/>
    <w:rsid w:val="002B048D"/>
    <w:rsid w:val="002E3B85"/>
    <w:rsid w:val="00310E11"/>
    <w:rsid w:val="003262E9"/>
    <w:rsid w:val="00337C84"/>
    <w:rsid w:val="0036711B"/>
    <w:rsid w:val="003827FA"/>
    <w:rsid w:val="003B32A9"/>
    <w:rsid w:val="003D0787"/>
    <w:rsid w:val="003E40A4"/>
    <w:rsid w:val="004259A7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84B75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D4645"/>
    <w:rsid w:val="008E3153"/>
    <w:rsid w:val="00900D13"/>
    <w:rsid w:val="00903691"/>
    <w:rsid w:val="00947923"/>
    <w:rsid w:val="00956880"/>
    <w:rsid w:val="00961707"/>
    <w:rsid w:val="00963A59"/>
    <w:rsid w:val="009B38CA"/>
    <w:rsid w:val="009D5937"/>
    <w:rsid w:val="009F313C"/>
    <w:rsid w:val="00A21622"/>
    <w:rsid w:val="00AB7766"/>
    <w:rsid w:val="00AD0DB4"/>
    <w:rsid w:val="00AE72F2"/>
    <w:rsid w:val="00AF11F7"/>
    <w:rsid w:val="00B560C9"/>
    <w:rsid w:val="00BA4F62"/>
    <w:rsid w:val="00C20B5C"/>
    <w:rsid w:val="00C23B9B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BD6"/>
    <w:rsid w:val="00EE66B4"/>
    <w:rsid w:val="00F17FAA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3363</izvorni_sadrzaj>
    <derivirana_varijabla naziv="DomainObject.Predmet.Broj_1">3363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St-3363/2016</izvorni_sadrzaj>
    <derivirana_varijabla naziv="DomainObject.Predmet.OznakaBroj_1">St-3363/2016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MEMIĆ USLUGE jednostavno društvo s ograničenom odgovornošću za trgovinu i usluge zastupanog po punomoćniku BEHARA FATIĆ</izvorni_sadrzaj>
    <derivirana_varijabla naziv="DomainObject.Predmet.ProtustrankaFormated_1">  MEMIĆ USLUGE jednostavno društvo s ograničenom odgovornošću za trgovinu i usluge zastupanog po punomoćniku BEHARA FATIĆ</derivirana_varijabla>
  </DomainObject.Predmet.ProtustrankaFormated>
  <DomainObject.Predmet.ProtustrankaFormatedOIB>
    <izvorni_sadrzaj>  MEMIĆ USLUGE jednostavno društvo s ograničenom odgovornošću za trgovinu i usluge, OIB 67550661605 zastupanog po punomoćniku BEHARA FATIĆ</izvorni_sadrzaj>
    <derivirana_varijabla naziv="DomainObject.Predmet.ProtustrankaFormatedOIB_1">  MEMIĆ USLUGE jednostavno društvo s ograničenom odgovornošću za trgovinu i usluge, OIB 67550661605 zastupanog po punomoćniku BEHARA FATIĆ</derivirana_varijabla>
  </DomainObject.Predmet.ProtustrankaFormatedOIB>
  <DomainObject.Predmet.ProtustrankaFormatedWithAdress>
    <izvorni_sadrzaj> MEMIĆ USLUGE jednostavno društvo s ograničenom odgovornošću za trgovinu i usluge, Vladimira Ruždjaka 2, 10000 Zagreb zastupanog po punomoćniku BEHARA FATIĆ</izvorni_sadrzaj>
    <derivirana_varijabla naziv="DomainObject.Predmet.ProtustrankaFormatedWithAdress_1"> MEMIĆ USLUGE jednostavno društvo s ograničenom odgovornošću za trgovinu i usluge, Vladimira Ruždjaka 2, 10000 Zagreb zastupanog po punomoćniku BEHARA FATIĆ</derivirana_varijabla>
  </DomainObject.Predmet.ProtustrankaFormatedWithAdress>
  <DomainObject.Predmet.ProtustrankaFormatedWithAdressOIB>
    <izvorni_sadrzaj> MEMIĆ USLUGE jednostavno društvo s ograničenom odgovornošću za trgovinu i usluge, OIB 67550661605, Vladimira Ruždjaka 2, 10000 Zagreb zastupanog po punomoćniku BEHARA FATIĆ</izvorni_sadrzaj>
    <derivirana_varijabla naziv="DomainObject.Predmet.ProtustrankaFormatedWithAdressOIB_1"> MEMIĆ USLUGE jednostavno društvo s ograničenom odgovornošću za trgovinu i usluge, OIB 67550661605, Vladimira Ruždjaka 2, 10000 Zagreb zastupanog po punomoćniku BEHARA FATIĆ</derivirana_varijabla>
  </DomainObject.Predmet.ProtustrankaFormatedWithAdressOIB>
  <DomainObject.Predmet.ProtustrankaWithAdress>
    <izvorni_sadrzaj>MEMIĆ USLUGE jednostavno društvo s ograničenom odgovornošću za trgovinu i usluge Vladimira Ruždjaka 2, 10000 Zagreb</izvorni_sadrzaj>
    <derivirana_varijabla naziv="DomainObject.Predmet.ProtustrankaWithAdress_1">MEMIĆ USLUGE jednostavno društvo s ograničenom odgovornošću za trgovinu i usluge Vladimira Ruždjaka 2, 10000 Zagreb</derivirana_varijabla>
  </DomainObject.Predmet.ProtustrankaWithAdress>
  <DomainObject.Predmet.ProtustrankaWithAdressOIB>
    <izvorni_sadrzaj>MEMIĆ USLUGE jednostavno društvo s ograničenom odgovornošću za trgovinu i usluge, OIB 67550661605, Vladimira Ruždjaka 2, 10000 Zagreb</izvorni_sadrzaj>
    <derivirana_varijabla naziv="DomainObject.Predmet.ProtustrankaWithAdressOIB_1">MEMIĆ USLUGE jednostavno društvo s ograničenom odgovornošću za trgovinu i usluge, OIB 67550661605, Vladimira Ruždjaka 2, 10000 Zagreb</derivirana_varijabla>
  </DomainObject.Predmet.ProtustrankaWithAdressOIB>
  <DomainObject.Predmet.ProtustrankaNazivFormated>
    <izvorni_sadrzaj>MEMIĆ USLUGE jednostavno društvo s ograničenom odgovornošću za trgovinu i usluge</izvorni_sadrzaj>
    <derivirana_varijabla naziv="DomainObject.Predmet.ProtustrankaNazivFormated_1">MEMIĆ USLUGE jednostavno društvo s ograničenom odgovornošću za trgovinu i usluge</derivirana_varijabla>
  </DomainObject.Predmet.ProtustrankaNazivFormated>
  <DomainObject.Predmet.ProtustrankaNazivFormatedOIB>
    <izvorni_sadrzaj>MEMIĆ USLUGE jednostavno društvo s ograničenom odgovornošću za trgovinu i usluge, OIB 67550661605</izvorni_sadrzaj>
    <derivirana_varijabla naziv="DomainObject.Predmet.ProtustrankaNazivFormatedOIB_1">MEMIĆ USLUGE jednostavno društvo s ograničenom odgovornošću za trgovinu i usluge, OIB 67550661605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MEMIĆ USLUGE jednostavno društvo s ograničenom odgovornošću za trgovinu i usluge zastupanog po punomoćniku BEHARA FATIĆ</item>
    </izvorni_sadrzaj>
    <derivirana_varijabla naziv="DomainObject.Predmet.ProtuStrankaListFormated_1">
      <item>MEMIĆ USLUGE jednostavno društvo s ograničenom odgovornošću za trgovinu i usluge zastupanog po punomoćniku BEHARA FATIĆ</item>
    </derivirana_varijabla>
  </DomainObject.Predmet.ProtuStrankaListFormated>
  <DomainObject.Predmet.ProtuStrankaListFormatedOIB>
    <izvorni_sadrzaj>
      <item>MEMIĆ USLUGE jednostavno društvo s ograničenom odgovornošću za trgovinu i usluge, OIB 67550661605 zastupanog po punomoćniku BEHARA FATIĆ</item>
    </izvorni_sadrzaj>
    <derivirana_varijabla naziv="DomainObject.Predmet.ProtuStrankaListFormatedOIB_1">
      <item>MEMIĆ USLUGE jednostavno društvo s ograničenom odgovornošću za trgovinu i usluge, OIB 67550661605 zastupanog po punomoćniku BEHARA FATIĆ</item>
    </derivirana_varijabla>
  </DomainObject.Predmet.ProtuStrankaListFormatedOIB>
  <DomainObject.Predmet.ProtuStrankaListFormatedWithAdress>
    <izvorni_sadrzaj>
      <item>MEMIĆ USLUGE jednostavno društvo s ograničenom odgovornošću za trgovinu i usluge, Vladimira Ruždjaka 2, 10000 Zagreb zastupanog po punomoćniku BEHARA FATIĆ</item>
    </izvorni_sadrzaj>
    <derivirana_varijabla naziv="DomainObject.Predmet.ProtuStrankaListFormatedWithAdress_1">
      <item>MEMIĆ USLUGE jednostavno društvo s ograničenom odgovornošću za trgovinu i usluge, Vladimira Ruždjaka 2, 10000 Zagreb zastupanog po punomoćniku BEHARA FATIĆ</item>
    </derivirana_varijabla>
  </DomainObject.Predmet.ProtuStrankaListFormatedWithAdress>
  <DomainObject.Predmet.ProtuStrankaListFormatedWithAdressOIB>
    <izvorni_sadrzaj>
      <item>MEMIĆ USLUGE jednostavno društvo s ograničenom odgovornošću za trgovinu i usluge, OIB 67550661605, Vladimira Ruždjaka 2, 10000 Zagreb zastupanog po punomoćniku BEHARA FATIĆ</item>
    </izvorni_sadrzaj>
    <derivirana_varijabla naziv="DomainObject.Predmet.ProtuStrankaListFormatedWithAdressOIB_1">
      <item>MEMIĆ USLUGE jednostavno društvo s ograničenom odgovornošću za trgovinu i usluge, OIB 67550661605, Vladimira Ruždjaka 2, 10000 Zagreb zastupanog po punomoćniku BEHARA FATIĆ</item>
    </derivirana_varijabla>
  </DomainObject.Predmet.ProtuStrankaListFormatedWithAdressOIB>
  <DomainObject.Predmet.ProtuStrankaListNazivFormated>
    <izvorni_sadrzaj>
      <item>MEMIĆ USLUGE jednostavno društvo s ograničenom odgovornošću za trgovinu i usluge</item>
    </izvorni_sadrzaj>
    <derivirana_varijabla naziv="DomainObject.Predmet.ProtuStrankaListNazivFormated_1">
      <item>MEMIĆ USLUGE jednostavno društvo s ograničenom odgovornošću za trgovinu i usluge</item>
    </derivirana_varijabla>
  </DomainObject.Predmet.ProtuStrankaListNazivFormated>
  <DomainObject.Predmet.ProtuStrankaListNazivFormatedOIB>
    <izvorni_sadrzaj>
      <item>MEMIĆ USLUGE jednostavno društvo s ograničenom odgovornošću za trgovinu i usluge, OIB 67550661605</item>
    </izvorni_sadrzaj>
    <derivirana_varijabla naziv="DomainObject.Predmet.ProtuStrankaListNazivFormatedOIB_1">
      <item>MEMIĆ USLUGE jednostavno društvo s ograničenom odgovornošću za trgovinu i usluge, OIB 67550661605</item>
    </derivirana_varijabla>
  </DomainObject.Predmet.ProtuStrankaListNazivFormatedOIB>
  <DomainObject.Predmet.OstaliListFormated>
    <izvorni_sadrzaj>
      <item>BEHARA FATIĆ punomoćnik sudionika u postupku MEMIĆ USLUGE jednostavno društvo s ograničenom odgovornošću za trgovinu i usluge</item>
    </izvorni_sadrzaj>
    <derivirana_varijabla naziv="DomainObject.Predmet.OstaliListFormated_1">
      <item>BEHARA FATIĆ punomoćnik sudionika u postupku MEMIĆ USLUGE jednostavno društvo s ograničenom odgovornošću za trgovinu i usluge</item>
    </derivirana_varijabla>
  </DomainObject.Predmet.OstaliListFormated>
  <DomainObject.Predmet.OstaliListFormatedOIB>
    <izvorni_sadrzaj>
      <item>BEHARA FATIĆ, OIB 89918723550 punomoćnik sudionika u postupku MEMIĆ USLUGE jednostavno društvo s ograničenom odgovornošću za trgovinu i usluge</item>
    </izvorni_sadrzaj>
    <derivirana_varijabla naziv="DomainObject.Predmet.OstaliListFormatedOIB_1">
      <item>BEHARA FATIĆ, OIB 89918723550 punomoćnik sudionika u postupku MEMIĆ USLUGE jednostavno društvo s ograničenom odgovornošću za trgovinu i usluge</item>
    </derivirana_varijabla>
  </DomainObject.Predmet.OstaliListFormatedOIB>
  <DomainObject.Predmet.OstaliListFormatedWithAdress>
    <izvorni_sadrzaj>
      <item>BEHARA FATIĆ, Remetinečki gaj 2, 10000 Zagreb punomoćnik sudionika u postupku MEMIĆ USLUGE jednostavno društvo s ograničenom odgovornošću za trgovinu i usluge</item>
    </izvorni_sadrzaj>
    <derivirana_varijabla naziv="DomainObject.Predmet.OstaliListFormatedWithAdress_1">
      <item>BEHARA FATIĆ, Remetinečki gaj 2, 10000 Zagreb punomoćnik sudionika u postupku MEMIĆ USLUGE jednostavno društvo s ograničenom odgovornošću za trgovinu i usluge</item>
    </derivirana_varijabla>
  </DomainObject.Predmet.OstaliListFormatedWithAdress>
  <DomainObject.Predmet.OstaliListFormatedWithAdressOIB>
    <izvorni_sadrzaj>
      <item>BEHARA FATIĆ, OIB 89918723550, Remetinečki gaj 2, 10000 Zagreb punomoćnik sudionika u postupku MEMIĆ USLUGE jednostavno društvo s ograničenom odgovornošću za trgovinu i usluge</item>
    </izvorni_sadrzaj>
    <derivirana_varijabla naziv="DomainObject.Predmet.OstaliListFormatedWithAdressOIB_1">
      <item>BEHARA FATIĆ, OIB 89918723550, Remetinečki gaj 2, 10000 Zagreb punomoćnik sudionika u postupku MEMIĆ USLUGE jednostavno društvo s ograničenom odgovornošću za trgovinu i usluge</item>
    </derivirana_varijabla>
  </DomainObject.Predmet.OstaliListFormatedWithAdressOIB>
  <DomainObject.Predmet.OstaliListNazivFormated>
    <izvorni_sadrzaj>
      <item>BEHARA FATIĆ</item>
    </izvorni_sadrzaj>
    <derivirana_varijabla naziv="DomainObject.Predmet.OstaliListNazivFormated_1">
      <item>BEHARA FATIĆ</item>
    </derivirana_varijabla>
  </DomainObject.Predmet.OstaliListNazivFormated>
  <DomainObject.Predmet.OstaliListNazivFormatedOIB>
    <izvorni_sadrzaj>
      <item>BEHARA FATIĆ, OIB 89918723550</item>
    </izvorni_sadrzaj>
    <derivirana_varijabla naziv="DomainObject.Predmet.OstaliListNazivFormatedOIB_1">
      <item>BEHARA FATIĆ, OIB 89918723550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MEMIĆ USLUGE jednostavno društvo s ograničenom odgovornošću za trgovinu i usluge</izvorni_sadrzaj>
    <derivirana_varijabla naziv="DomainObject.Predmet.ProtustrankaIDrugi_1">MEMIĆ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MEMIĆ USLUGE jednostavno društvo s ograničenom odgovornošću za trgovinu i usluge, OIB 67550661605, Vladimira Ruždjaka 2, 10000 Zagreb</izvorni_sadrzaj>
    <derivirana_varijabla naziv="DomainObject.Predmet.ProtustrankaIDrugiAdressOIB_1">MEMIĆ USLUGE jednostavno društvo s ograničenom odgovornošću za trgovinu i usluge, OIB 67550661605, Vladimira Ruždjaka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MEMIĆ USLUGE jednostavno društvo s ograničenom odgovornošću za trgovinu i usluge</item>
      <item>BEHARA FATIĆ</item>
    </izvorni_sadrzaj>
    <derivirana_varijabla naziv="DomainObject.Predmet.SudioniciListNaziv_1">
      <item>FINA Regionalni centar Zagreb</item>
      <item>MEMIĆ USLUGE jednostavno društvo s ograničenom odgovornošću za trgovinu i usluge</item>
      <item>BEHARA FATIĆ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MEMIĆ USLUGE jednostavno društvo s ograničenom odgovornošću za trgovinu i usluge, OIB 67550661605, Vladimira Ruždjaka 2,10000 Zagreb</item>
      <item>BEHARA FATIĆ, OIB 89918723550, Remetinečki gaj 2,10000 Zagreb</item>
    </izvorni_sadrzaj>
    <derivirana_varijabla naziv="DomainObject.Predmet.SudioniciListAdressOIB_1">
      <item>FINA Regionalni centar Zagreb, OIB 85821130368, Trg svibanjskih žrtava 1995. br. 1,10000 Zagreb</item>
      <item>MEMIĆ USLUGE jednostavno društvo s ograničenom odgovornošću za trgovinu i usluge, OIB 67550661605, Vladimira Ruždjaka 2,10000 Zagreb</item>
      <item>BEHARA FATIĆ, OIB 89918723550, Remetinečki gaj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67550661605</item>
      <item>, OIB 89918723550</item>
    </izvorni_sadrzaj>
    <derivirana_varijabla naziv="DomainObject.Predmet.SudioniciListNazivOIB_1">
      <item>, OIB 85821130368</item>
      <item>, OIB 67550661605</item>
      <item>, OIB 89918723550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9D994-A584-47A6-9ED1-A3BAD16B1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3417</properties:Characters>
  <properties:Lines>87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2017-04-26T12:40:00Z</dcterms:created>
  <dc:creator>vmihalincic</dc:creator>
  <cp:lastModifiedBy>Zlatka Plivelić</cp:lastModifiedBy>
  <cp:lastPrinted>2017-04-26T12:06:00Z</cp:lastPrinted>
  <dcterms:modified xmlns:xsi="http://www.w3.org/2001/XMLSchema-instance" xsi:type="dcterms:W3CDTF">2017-04-27T07:59:00Z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