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7143" w14:paraId="e2871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780C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780C4B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780C4B" w:rsidRPr="00780C4B">
        <w:rPr>
          <w:rFonts w:hAnsi="Times New Roman" w:ascii="Times New Roman"/>
        </w:rPr>
        <w:t xml:space="preserve"> RELAX-AL d.o.o. Zabok, Stjep</w:t>
      </w:r>
      <w:r w:rsidR="00780C4B">
        <w:rPr>
          <w:rFonts w:hAnsi="Times New Roman" w:ascii="Times New Roman"/>
        </w:rPr>
        <w:t>ana Radića 1, OIB: 15817686032</w:t>
      </w:r>
      <w:r w:rsidR="00C82A0F" w:rsidRPr="00780C4B">
        <w:rPr>
          <w:rFonts w:hAnsi="Times New Roman" w:ascii="Times New Roman"/>
          <w:szCs w:val="24"/>
        </w:rPr>
        <w:t xml:space="preserve">, dana </w:t>
      </w:r>
      <w:r w:rsidR="002C7320" w:rsidRPr="00780C4B">
        <w:rPr>
          <w:rFonts w:hAnsi="Times New Roman" w:ascii="Times New Roman"/>
          <w:szCs w:val="24"/>
        </w:rPr>
        <w:t>2</w:t>
      </w:r>
      <w:r w:rsidR="00780C4B">
        <w:rPr>
          <w:rFonts w:hAnsi="Times New Roman" w:ascii="Times New Roman"/>
          <w:szCs w:val="24"/>
        </w:rPr>
        <w:t>6. srpnja</w:t>
      </w:r>
      <w:r w:rsidR="002C7320" w:rsidRPr="00780C4B">
        <w:rPr>
          <w:rFonts w:hAnsi="Times New Roman" w:ascii="Times New Roman"/>
          <w:szCs w:val="24"/>
        </w:rPr>
        <w:t xml:space="preserve"> 2017</w:t>
      </w:r>
      <w:r w:rsidRPr="00780C4B">
        <w:rPr>
          <w:rFonts w:hAnsi="Times New Roman" w:ascii="Times New Roman"/>
          <w:szCs w:val="24"/>
        </w:rPr>
        <w:t>.,</w:t>
      </w:r>
    </w:p>
    <w:p w:rsidRDefault="0033057C" w:rsidP="004D658A" w:rsidR="0033057C" w:rsidRPr="00780C4B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r i j e š i o   j 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Odbacuje se kao nedopušten zahtjev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80C4B" w:rsidRPr="00780C4B">
        <w:rPr>
          <w:rFonts w:hAnsi="Times New Roman" w:ascii="Times New Roman"/>
        </w:rPr>
        <w:t>RELAX-AL d.o.o. Zabok, Stjep</w:t>
      </w:r>
      <w:r w:rsidR="00780C4B">
        <w:rPr>
          <w:rFonts w:hAnsi="Times New Roman" w:ascii="Times New Roman"/>
        </w:rPr>
        <w:t>ana Radića 1, OIB: 15817686032.</w:t>
      </w:r>
    </w:p>
    <w:p w:rsidRDefault="002C7320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2C7320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Obrazloženje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780C4B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11. studenog</w:t>
      </w:r>
      <w:r w:rsidR="00C83609">
        <w:rPr>
          <w:rFonts w:hAnsi="Times New Roman" w:ascii="Times New Roman"/>
          <w:szCs w:val="24"/>
          <w:lang w:val="hr-HR"/>
        </w:rPr>
        <w:t xml:space="preserve"> 2015</w:t>
      </w:r>
      <w:r w:rsidR="004D658A" w:rsidRPr="004D658A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C83609">
        <w:rPr>
          <w:rFonts w:hAnsi="Times New Roman" w:ascii="Times New Roman"/>
          <w:szCs w:val="24"/>
          <w:lang w:val="hr-HR"/>
        </w:rPr>
        <w:t>,</w:t>
      </w:r>
      <w:r w:rsidR="00C83609">
        <w:rPr>
          <w:rFonts w:hAnsi="Times New Roman" w:ascii="Times New Roman"/>
          <w:szCs w:val="24"/>
          <w:lang w:val="hr-HR"/>
        </w:rPr>
        <w:t xml:space="preserve"> </w:t>
      </w:r>
      <w:r w:rsidR="004D658A" w:rsidRPr="004D658A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780C4B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26.siječnja 2017</w:t>
      </w:r>
      <w:r w:rsidR="004D658A" w:rsidRPr="004D658A">
        <w:rPr>
          <w:rFonts w:hAnsi="Times New Roman" w:ascii="Times New Roman"/>
          <w:szCs w:val="24"/>
          <w:lang w:val="hr-HR"/>
        </w:rPr>
        <w:t>. u spis je zaprimljen</w:t>
      </w:r>
      <w:r w:rsidR="00C83609">
        <w:rPr>
          <w:rFonts w:hAnsi="Times New Roman" w:ascii="Times New Roman"/>
          <w:szCs w:val="24"/>
          <w:lang w:val="hr-HR"/>
        </w:rPr>
        <w:t>a Potvrda o blokadi računa i novčan</w:t>
      </w:r>
      <w:r w:rsidR="002C7320">
        <w:rPr>
          <w:rFonts w:hAnsi="Times New Roman" w:ascii="Times New Roman"/>
          <w:szCs w:val="24"/>
          <w:lang w:val="hr-HR"/>
        </w:rPr>
        <w:t>ih sredstava s Očevidnikom</w:t>
      </w:r>
      <w:r>
        <w:rPr>
          <w:rFonts w:hAnsi="Times New Roman" w:ascii="Times New Roman"/>
          <w:szCs w:val="24"/>
          <w:lang w:val="hr-HR"/>
        </w:rPr>
        <w:t xml:space="preserve"> od 24. siječnja 2017</w:t>
      </w:r>
      <w:r w:rsidR="002C7320">
        <w:rPr>
          <w:rFonts w:hAnsi="Times New Roman" w:ascii="Times New Roman"/>
          <w:szCs w:val="24"/>
          <w:lang w:val="hr-HR"/>
        </w:rPr>
        <w:t xml:space="preserve"> </w:t>
      </w:r>
      <w:r w:rsidR="00C83609">
        <w:rPr>
          <w:rFonts w:hAnsi="Times New Roman" w:ascii="Times New Roman"/>
          <w:szCs w:val="24"/>
          <w:lang w:val="hr-HR"/>
        </w:rPr>
        <w:t>iz koje</w:t>
      </w:r>
      <w:r w:rsidR="004D658A" w:rsidRPr="004D658A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4D658A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33057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2C7320">
        <w:rPr>
          <w:rFonts w:hAnsi="Times New Roman" w:ascii="Times New Roman"/>
          <w:lang w:val="hr-HR"/>
        </w:rPr>
        <w:t>2</w:t>
      </w:r>
      <w:r w:rsidR="00780C4B">
        <w:rPr>
          <w:rFonts w:hAnsi="Times New Roman" w:ascii="Times New Roman"/>
          <w:lang w:val="hr-HR"/>
        </w:rPr>
        <w:t>6.srpnja</w:t>
      </w:r>
      <w:r w:rsidR="00C82A0F">
        <w:rPr>
          <w:rFonts w:hAnsi="Times New Roman" w:ascii="Times New Roman"/>
          <w:lang w:val="hr-HR"/>
        </w:rPr>
        <w:t xml:space="preserve"> </w:t>
      </w:r>
      <w:r w:rsidR="002C7320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8605C0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34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8605C0" w:rsidR="008605C0" w:rsidRPr="00ED5ADF">
      <w:pPr>
        <w:jc w:val="right"/>
      </w:pPr>
    </w:p>
    <w:p w:rsidRDefault="008605C0" w:rsidR="008605C0" w:rsidRPr="008605C0">
      <w:pPr>
        <w:jc w:val="both"/>
        <w:rPr>
          <w:rFonts w:hAnsi="Times New Roman" w:ascii="Times New Roman"/>
        </w:rPr>
      </w:pPr>
      <w:r w:rsidRPr="008605C0">
        <w:rPr>
          <w:rFonts w:hAnsi="Times New Roman" w:ascii="Times New Roman"/>
        </w:rPr>
        <w:t>Za točnost otpravka-ovlašteni službenik</w:t>
      </w:r>
    </w:p>
    <w:p w:rsidRDefault="008605C0" w:rsidR="008605C0" w:rsidRPr="008605C0">
      <w:pPr>
        <w:jc w:val="both"/>
        <w:rPr>
          <w:rFonts w:hAnsi="Times New Roman" w:ascii="Times New Roman"/>
        </w:rPr>
      </w:pPr>
      <w:r w:rsidRPr="008605C0">
        <w:rPr>
          <w:rFonts w:hAnsi="Times New Roman" w:ascii="Times New Roman"/>
        </w:rPr>
        <w:t xml:space="preserve">Ljubica Radošević 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605C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B67C7C">
      <w:rPr>
        <w:rFonts w:hAnsi="Times New Roman" w:ascii="Times New Roman"/>
        <w:lang w:val="hr-HR"/>
      </w:rPr>
      <w:t>88.St-6032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67C7C">
      <w:rPr>
        <w:rFonts w:hAnsi="Times New Roman" w:ascii="Times New Roman"/>
        <w:color w:themeColor="text1" w:val="000000"/>
        <w:lang w:val="hr-HR"/>
      </w:rPr>
      <w:t>88.St-6032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7F4"/>
    <w:rsid w:val="000E5828"/>
    <w:rsid w:val="00112B50"/>
    <w:rsid w:val="00182088"/>
    <w:rsid w:val="00197A14"/>
    <w:rsid w:val="001C3D7B"/>
    <w:rsid w:val="001C78B6"/>
    <w:rsid w:val="001F27E8"/>
    <w:rsid w:val="002C7320"/>
    <w:rsid w:val="002F216F"/>
    <w:rsid w:val="0033057C"/>
    <w:rsid w:val="00336284"/>
    <w:rsid w:val="00340DF8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6C452F"/>
    <w:rsid w:val="006E6D5F"/>
    <w:rsid w:val="00721730"/>
    <w:rsid w:val="00730EAB"/>
    <w:rsid w:val="0074114B"/>
    <w:rsid w:val="0077624E"/>
    <w:rsid w:val="00780C4B"/>
    <w:rsid w:val="007A29F9"/>
    <w:rsid w:val="007B40A4"/>
    <w:rsid w:val="00840E3D"/>
    <w:rsid w:val="008605C0"/>
    <w:rsid w:val="00867F16"/>
    <w:rsid w:val="008770D0"/>
    <w:rsid w:val="00997BA9"/>
    <w:rsid w:val="009F5765"/>
    <w:rsid w:val="00A06555"/>
    <w:rsid w:val="00A66E3C"/>
    <w:rsid w:val="00A95334"/>
    <w:rsid w:val="00AB7883"/>
    <w:rsid w:val="00AF40B4"/>
    <w:rsid w:val="00B03169"/>
    <w:rsid w:val="00B0703A"/>
    <w:rsid w:val="00B444BC"/>
    <w:rsid w:val="00B67C7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0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5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5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5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5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0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5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5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5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5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25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6032</izvorni_sadrzaj>
    <derivirana_varijabla naziv="DomainObject.Predmet.Broj_1">6032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St-6032/2015</izvorni_sadrzaj>
    <derivirana_varijabla naziv="DomainObject.Predmet.OznakaBroj_1">St-6032/2015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RELAX-AL d.o.o. zastupanog po punomoćniku Natalija Đuran Tršinski</izvorni_sadrzaj>
    <derivirana_varijabla naziv="DomainObject.Predmet.ProtustrankaFormated_1">  RELAX-AL d.o.o. zastupanog po punomoćniku Natalija Đuran Tršinski</derivirana_varijabla>
  </DomainObject.Predmet.ProtustrankaFormated>
  <DomainObject.Predmet.ProtustrankaFormatedOIB>
    <izvorni_sadrzaj>  RELAX-AL d.o.o., OIB 15817686032 zastupanog po punomoćniku Natalija Đuran Tršinski</izvorni_sadrzaj>
    <derivirana_varijabla naziv="DomainObject.Predmet.ProtustrankaFormatedOIB_1">  RELAX-AL d.o.o., OIB 15817686032 zastupanog po punomoćniku Natalija Đuran Tršinski</derivirana_varijabla>
  </DomainObject.Predmet.ProtustrankaFormatedOIB>
  <DomainObject.Predmet.ProtustrankaFormatedWithAdress>
    <izvorni_sadrzaj> RELAX-AL d.o.o., Stjepana Radića 1, 49210 Zabok zastupanog po punomoćniku Natalija Đuran Tršinski</izvorni_sadrzaj>
    <derivirana_varijabla naziv="DomainObject.Predmet.ProtustrankaFormatedWithAdress_1"> RELAX-AL d.o.o., Stjepana Radića 1, 49210 Zabok zastupanog po punomoćniku Natalija Đuran Tršinski</derivirana_varijabla>
  </DomainObject.Predmet.ProtustrankaFormatedWithAdress>
  <DomainObject.Predmet.ProtustrankaFormatedWithAdressOIB>
    <izvorni_sadrzaj> RELAX-AL d.o.o., OIB 15817686032, Stjepana Radića 1, 49210 Zabok zastupanog po punomoćniku Natalija Đuran Tršinski</izvorni_sadrzaj>
    <derivirana_varijabla naziv="DomainObject.Predmet.ProtustrankaFormatedWithAdressOIB_1"> RELAX-AL d.o.o., OIB 15817686032, Stjepana Radića 1, 49210 Zabok zastupanog po punomoćniku Natalija Đuran Tršinski</derivirana_varijabla>
  </DomainObject.Predmet.ProtustrankaFormatedWithAdressOIB>
  <DomainObject.Predmet.ProtustrankaWithAdress>
    <izvorni_sadrzaj>RELAX-AL d.o.o. Stjepana Radića 1, 49210 Zabok</izvorni_sadrzaj>
    <derivirana_varijabla naziv="DomainObject.Predmet.ProtustrankaWithAdress_1">RELAX-AL d.o.o. Stjepana Radića 1, 49210 Zabok</derivirana_varijabla>
  </DomainObject.Predmet.ProtustrankaWithAdress>
  <DomainObject.Predmet.ProtustrankaWithAdressOIB>
    <izvorni_sadrzaj>RELAX-AL d.o.o., OIB 15817686032, Stjepana Radića 1, 49210 Zabok</izvorni_sadrzaj>
    <derivirana_varijabla naziv="DomainObject.Predmet.ProtustrankaWithAdressOIB_1">RELAX-AL d.o.o., OIB 15817686032, Stjepana Radića 1, 49210 Zabok</derivirana_varijabla>
  </DomainObject.Predmet.ProtustrankaWithAdressOIB>
  <DomainObject.Predmet.ProtustrankaNazivFormated>
    <izvorni_sadrzaj>RELAX-AL d.o.o.</izvorni_sadrzaj>
    <derivirana_varijabla naziv="DomainObject.Predmet.ProtustrankaNazivFormated_1">RELAX-AL d.o.o.</derivirana_varijabla>
  </DomainObject.Predmet.ProtustrankaNazivFormated>
  <DomainObject.Predmet.ProtustrankaNazivFormatedOIB>
    <izvorni_sadrzaj>RELAX-AL d.o.o., OIB 15817686032</izvorni_sadrzaj>
    <derivirana_varijabla naziv="DomainObject.Predmet.ProtustrankaNazivFormatedOIB_1">RELAX-AL d.o.o., OIB 15817686032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RELAX-AL d.o.o. zastupanog po punomoćniku Natalija Đuran Tršinski</item>
    </izvorni_sadrzaj>
    <derivirana_varijabla naziv="DomainObject.Predmet.ProtuStrankaListFormated_1">
      <item>RELAX-AL d.o.o. zastupanog po punomoćniku Natalija Đuran Tršinski</item>
    </derivirana_varijabla>
  </DomainObject.Predmet.ProtuStrankaListFormated>
  <DomainObject.Predmet.ProtuStrankaListFormatedOIB>
    <izvorni_sadrzaj>
      <item>RELAX-AL d.o.o., OIB 15817686032 zastupanog po punomoćniku Natalija Đuran Tršinski</item>
    </izvorni_sadrzaj>
    <derivirana_varijabla naziv="DomainObject.Predmet.ProtuStrankaListFormatedOIB_1">
      <item>RELAX-AL d.o.o., OIB 15817686032 zastupanog po punomoćniku Natalija Đuran Tršinski</item>
    </derivirana_varijabla>
  </DomainObject.Predmet.ProtuStrankaListFormatedOIB>
  <DomainObject.Predmet.ProtuStrankaListFormatedWithAdress>
    <izvorni_sadrzaj>
      <item>RELAX-AL d.o.o., Stjepana Radića 1, 49210 Zabok zastupanog po punomoćniku Natalija Đuran Tršinski</item>
    </izvorni_sadrzaj>
    <derivirana_varijabla naziv="DomainObject.Predmet.ProtuStrankaListFormatedWithAdress_1">
      <item>RELAX-AL d.o.o., Stjepana Radića 1, 49210 Zabok zastupanog po punomoćniku Natalija Đuran Tršinski</item>
    </derivirana_varijabla>
  </DomainObject.Predmet.ProtuStrankaListFormatedWithAdress>
  <DomainObject.Predmet.ProtuStrankaListFormatedWithAdressOIB>
    <izvorni_sadrzaj>
      <item>RELAX-AL d.o.o., OIB 15817686032, Stjepana Radića 1, 49210 Zabok zastupanog po punomoćniku Natalija Đuran Tršinski</item>
    </izvorni_sadrzaj>
    <derivirana_varijabla naziv="DomainObject.Predmet.ProtuStrankaListFormatedWithAdressOIB_1">
      <item>RELAX-AL d.o.o., OIB 15817686032, Stjepana Radića 1, 49210 Zabok zastupanog po punomoćniku Natalija Đuran Tršinski</item>
    </derivirana_varijabla>
  </DomainObject.Predmet.ProtuStrankaListFormatedWithAdressOIB>
  <DomainObject.Predmet.ProtuStrankaListNazivFormated>
    <izvorni_sadrzaj>
      <item>RELAX-AL d.o.o.</item>
    </izvorni_sadrzaj>
    <derivirana_varijabla naziv="DomainObject.Predmet.ProtuStrankaListNazivFormated_1">
      <item>RELAX-AL d.o.o.</item>
    </derivirana_varijabla>
  </DomainObject.Predmet.ProtuStrankaListNazivFormated>
  <DomainObject.Predmet.ProtuStrankaListNazivFormatedOIB>
    <izvorni_sadrzaj>
      <item>RELAX-AL d.o.o., OIB 15817686032</item>
    </izvorni_sadrzaj>
    <derivirana_varijabla naziv="DomainObject.Predmet.ProtuStrankaListNazivFormatedOIB_1">
      <item>RELAX-AL d.o.o., OIB 15817686032</item>
    </derivirana_varijabla>
  </DomainObject.Predmet.ProtuStrankaListNazivFormatedOIB>
  <DomainObject.Predmet.OstaliListFormated>
    <izvorni_sadrzaj>
      <item>Miran Lipovac</item>
      <item>Natalija Đuran Tršinski punomoćnik sudionika u postupku RELAX-AL d.o.o.</item>
    </izvorni_sadrzaj>
    <derivirana_varijabla naziv="DomainObject.Predmet.OstaliListFormated_1">
      <item>Miran Lipovac</item>
      <item>Natalija Đuran Tršinski punomoćnik sudionika u postupku RELAX-AL d.o.o.</item>
    </derivirana_varijabla>
  </DomainObject.Predmet.OstaliListFormated>
  <DomainObject.Predmet.OstaliListFormatedOIB>
    <izvorni_sadrzaj>
      <item>Miran Lipovac, OIB 13794229499</item>
      <item>Natalija Đuran Tršinski punomoćnik sudionika u postupku RELAX-AL d.o.o.</item>
    </izvorni_sadrzaj>
    <derivirana_varijabla naziv="DomainObject.Predmet.OstaliListFormatedOIB_1">
      <item>Miran Lipovac, OIB 13794229499</item>
      <item>Natalija Đuran Tršinski punomoćnik sudionika u postupku RELAX-AL d.o.o.</item>
    </derivirana_varijabla>
  </DomainObject.Predmet.OstaliListFormatedOIB>
  <DomainObject.Predmet.OstaliListFormatedWithAdress>
    <izvorni_sadrzaj>
      <item>Miran Lipovac, LOVRENC NA DRAVSKEM POLJU 68a, Lovrenc Na Dravskem Polju</item>
      <item>Natalija Đuran Tršinski, M. Gupca 24a, p.p. 23, 49210 Zabok punomoćnik sudionika u postupku RELAX-AL d.o.o.</item>
    </izvorni_sadrzaj>
    <derivirana_varijabla naziv="DomainObject.Predmet.OstaliListFormatedWithAdress_1">
      <item>Miran Lipovac, LOVRENC NA DRAVSKEM POLJU 68a, Lovrenc Na Dravskem Polju</item>
      <item>Natalija Đuran Tršinski, M. Gupca 24a, p.p. 23, 49210 Zabok punomoćnik sudionika u postupku RELAX-AL d.o.o.</item>
    </derivirana_varijabla>
  </DomainObject.Predmet.OstaliListFormatedWithAdress>
  <DomainObject.Predmet.OstaliListFormatedWithAdressOIB>
    <izvorni_sadrzaj>
      <item>Miran Lipovac, OIB 13794229499, LOVRENC NA DRAVSKEM POLJU 68a, Lovrenc Na Dravskem Polju</item>
      <item>Natalija Đuran Tršinski, M. Gupca 24a, p.p. 23, 49210 Zabok punomoćnik sudionika u postupku RELAX-AL d.o.o.</item>
    </izvorni_sadrzaj>
    <derivirana_varijabla naziv="DomainObject.Predmet.OstaliListFormatedWithAdressOIB_1">
      <item>Miran Lipovac, OIB 13794229499, LOVRENC NA DRAVSKEM POLJU 68a, Lovrenc Na Dravskem Polju</item>
      <item>Natalija Đuran Tršinski, M. Gupca 24a, p.p. 23, 49210 Zabok punomoćnik sudionika u postupku RELAX-AL d.o.o.</item>
    </derivirana_varijabla>
  </DomainObject.Predmet.OstaliListFormatedWithAdressOIB>
  <DomainObject.Predmet.OstaliListNazivFormated>
    <izvorni_sadrzaj>
      <item>Miran Lipovac</item>
      <item>Natalija Đuran Tršinski</item>
    </izvorni_sadrzaj>
    <derivirana_varijabla naziv="DomainObject.Predmet.OstaliListNazivFormated_1">
      <item>Miran Lipovac</item>
      <item>Natalija Đuran Tršinski</item>
    </derivirana_varijabla>
  </DomainObject.Predmet.OstaliListNazivFormated>
  <DomainObject.Predmet.OstaliListNazivFormatedOIB>
    <izvorni_sadrzaj>
      <item>Miran Lipovac, OIB 13794229499</item>
      <item>Natalija Đuran Tršinski</item>
    </izvorni_sadrzaj>
    <derivirana_varijabla naziv="DomainObject.Predmet.OstaliListNazivFormatedOIB_1">
      <item>Miran Lipovac, OIB 13794229499</item>
      <item>Natalija Đuran Tršinski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RELAX-AL d.o.o.</izvorni_sadrzaj>
    <derivirana_varijabla naziv="DomainObject.Predmet.ProtustrankaIDrugi_1">RELAX-AL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RELAX-AL d.o.o., OIB 15817686032, Stjepana Radića 1, 49210 Zabok</izvorni_sadrzaj>
    <derivirana_varijabla naziv="DomainObject.Predmet.ProtustrankaIDrugiAdressOIB_1">RELAX-AL d.o.o., OIB 15817686032, Stjepana Radića 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RELAX-AL d.o.o.</item>
      <item>FINA Regionalni centar Zagreb</item>
      <item>Miran Lipovac</item>
      <item>Natalija Đuran Tršinski</item>
    </izvorni_sadrzaj>
    <derivirana_varijabla naziv="DomainObject.Predmet.SudioniciListNaziv_1">
      <item>RELAX-AL d.o.o.</item>
      <item>FINA Regionalni centar Zagreb</item>
      <item>Miran Lipovac</item>
      <item>Natalija Đuran Tršinski</item>
    </derivirana_varijabla>
  </DomainObject.Predmet.SudioniciListNaziv>
  <DomainObject.Predmet.SudioniciListAdressOIB>
    <izvorni_sadrzaj>
      <item>RELAX-AL d.o.o., OIB 15817686032, Stjepana Radića 1,49210 Zabok</item>
      <item>FINA Regionalni centar Zagreb, OIB 85821130368, Trg svibanjskih žrtava 1995. 1,10000 Zagreb</item>
      <item>Miran Lipovac, OIB 13794229499, LOVRENC NA DRAVSKEM POLJU 68a,Lovrenc Na Dravskem Polju</item>
      <item>Natalija Đuran Tršinski, M. Gupca 24a, p.p. 23,49210 Zabok</item>
    </izvorni_sadrzaj>
    <derivirana_varijabla naziv="DomainObject.Predmet.SudioniciListAdressOIB_1">
      <item>RELAX-AL d.o.o., OIB 15817686032, Stjepana Radića 1,49210 Zabok</item>
      <item>FINA Regionalni centar Zagreb, OIB 85821130368, Trg svibanjskih žrtava 1995. 1,10000 Zagreb</item>
      <item>Miran Lipovac, OIB 13794229499, LOVRENC NA DRAVSKEM POLJU 68a,Lovrenc Na Dravskem Polju</item>
      <item>Natalija Đuran Tršinski, M. Gupca 24a, p.p. 23,49210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15817686032</item>
      <item>, OIB 85821130368</item>
      <item>, OIB 13794229499</item>
      <item>, OIB null</item>
    </izvorni_sadrzaj>
    <derivirana_varijabla naziv="DomainObject.Predmet.SudioniciListNazivOIB_1">
      <item>, OIB 15817686032</item>
      <item>, OIB 85821130368</item>
      <item>, OIB 13794229499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316</properties:Words>
  <properties:Characters>1678</properties:Characters>
  <properties:Lines>59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2017-07-26T07:18:00Z</dcterms:created>
  <dc:creator>Sudsko vijeæe</dc:creator>
  <cp:lastModifiedBy>Ljubica Radošević</cp:lastModifiedBy>
  <cp:lastPrinted>2017-07-26T11:20:00Z</cp:lastPrinted>
  <dcterms:modified xmlns:xsi="http://www.w3.org/2001/XMLSchema-instance" xsi:type="dcterms:W3CDTF">2017-07-26T11:21:00Z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